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2846" w14:paraId="8442846" w:rsidRDefault="0018015F" w:rsidP="0018015F" w:rsidR="0018015F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645</w:t>
      </w:r>
      <w:r>
        <w:rPr>
          <w:szCs w:val="24"/>
        </w:rPr>
        <w:t>/2015-5</w:t>
      </w:r>
    </w:p>
    <w:p w:rsidRDefault="0018015F" w:rsidP="0018015F" w:rsidR="0018015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8015F" w:rsidP="0018015F" w:rsidR="0018015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8015F" w:rsidP="0018015F" w:rsidR="0018015F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8015F" w:rsidP="0018015F" w:rsidR="0018015F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BEST-RENT d.o.o., OIB: 53821854407 sa sjedištem u Vatroslava Lisinskog 36, Ludbreg 42230</w:t>
      </w:r>
      <w:r>
        <w:t>, dana 28. siječnja 2016. godine</w:t>
      </w:r>
    </w:p>
    <w:p w:rsidRDefault="0018015F" w:rsidP="0018015F" w:rsidR="0018015F">
      <w:pPr>
        <w:jc w:val="both"/>
      </w:pPr>
    </w:p>
    <w:p w:rsidRDefault="0018015F" w:rsidP="0018015F" w:rsidR="0018015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BEST-RENT d.o.o., OIB: 53821854407 sa sjedištem u Vatroslava Lisinskog 36, Ludbreg 42230</w:t>
      </w:r>
      <w:r>
        <w:rPr>
          <w:szCs w:val="24"/>
        </w:rPr>
        <w:t>, s danom 28. siječnja 2016. u 14,00 sati.</w:t>
      </w:r>
    </w:p>
    <w:p w:rsidRDefault="0018015F" w:rsidP="0018015F" w:rsidR="0018015F">
      <w:pPr>
        <w:jc w:val="both"/>
        <w:rPr>
          <w:szCs w:val="24"/>
        </w:rPr>
      </w:pPr>
    </w:p>
    <w:p w:rsidRDefault="0018015F" w:rsidP="0018015F" w:rsidR="0018015F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BEST-RENT d.o.o., OIB: 53821854407 sa sjedištem u Vatroslava Lisinskog 36, Ludbreg 42230.</w:t>
      </w:r>
    </w:p>
    <w:p w:rsidRDefault="0018015F" w:rsidP="0018015F" w:rsidR="0018015F">
      <w:pPr>
        <w:jc w:val="both"/>
      </w:pPr>
    </w:p>
    <w:p w:rsidRDefault="0018015F" w:rsidP="0018015F" w:rsidR="0018015F">
      <w:pPr>
        <w:jc w:val="both"/>
      </w:pPr>
      <w:r>
        <w:tab/>
        <w:t xml:space="preserve">III Za stečajnog upravitelja imenuje se </w:t>
      </w:r>
      <w:r>
        <w:t xml:space="preserve">Berislav Maksimović, OIB: 57300759557, </w:t>
      </w:r>
      <w:proofErr w:type="spellStart"/>
      <w:r>
        <w:t>Hrašćica</w:t>
      </w:r>
      <w:proofErr w:type="spellEnd"/>
      <w:r>
        <w:t>, B. Radića 1, Varaždin.</w:t>
      </w:r>
    </w:p>
    <w:p w:rsidRDefault="0018015F" w:rsidP="0018015F" w:rsidR="0018015F">
      <w:pPr>
        <w:jc w:val="both"/>
        <w:rPr>
          <w:color w:val="FF0000"/>
        </w:rPr>
      </w:pPr>
    </w:p>
    <w:p w:rsidRDefault="0018015F" w:rsidP="0018015F" w:rsidR="0018015F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8015F" w:rsidP="0018015F" w:rsidR="0018015F">
      <w:pPr>
        <w:jc w:val="both"/>
        <w:rPr>
          <w:szCs w:val="24"/>
        </w:rPr>
      </w:pPr>
    </w:p>
    <w:p w:rsidRDefault="0018015F" w:rsidP="0018015F" w:rsidR="0018015F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BEST-RENT d.o.o., OIB: 53821854407 sa sjedištem u Vatroslava Lisinskog 36, Ludbreg 42230</w:t>
      </w:r>
      <w:r>
        <w:rPr>
          <w:szCs w:val="24"/>
        </w:rPr>
        <w:t>, bit će brisan iz sudskog registra.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jc w:val="center"/>
        <w:rPr>
          <w:szCs w:val="24"/>
        </w:rPr>
      </w:pPr>
      <w:r>
        <w:rPr>
          <w:szCs w:val="24"/>
        </w:rPr>
        <w:t>U Varaždinu, 28. siječnja 2016.</w:t>
      </w:r>
    </w:p>
    <w:p w:rsidRDefault="0018015F" w:rsidP="0018015F" w:rsidR="0018015F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8015F" w:rsidP="0018015F" w:rsidR="0018015F">
      <w:pPr>
        <w:rPr>
          <w:szCs w:val="24"/>
        </w:rPr>
      </w:pPr>
      <w:r>
        <w:rPr>
          <w:szCs w:val="24"/>
        </w:rPr>
        <w:t xml:space="preserve">     </w:t>
      </w:r>
    </w:p>
    <w:p w:rsidRDefault="0018015F" w:rsidP="0018015F" w:rsidR="0018015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18015F" w:rsidP="0018015F" w:rsidR="0018015F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18015F" w:rsidP="0018015F" w:rsidR="0018015F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18015F" w:rsidP="0018015F" w:rsidR="0018015F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8015F" w:rsidP="0018015F" w:rsidR="0018015F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18015F" w:rsidP="0018015F" w:rsidR="0018015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  <w:r>
        <w:rPr>
          <w:szCs w:val="24"/>
        </w:rPr>
        <w:t>DNA:</w:t>
      </w:r>
    </w:p>
    <w:p w:rsidRDefault="0018015F" w:rsidP="0018015F" w:rsidR="0018015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8015F" w:rsidP="0018015F" w:rsidR="0018015F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8015F" w:rsidP="0018015F" w:rsidR="0018015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BEST-RENT d.o.o., OIB: 53821854407 sa sjedištem u Vatroslava Lisinskog 36, Ludbreg 42230</w:t>
      </w:r>
    </w:p>
    <w:p w:rsidRDefault="0018015F" w:rsidP="0018015F" w:rsidR="0018015F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Dragan Barbarić, Ludbreg, Vatroslava Lisinskog 36</w:t>
      </w:r>
    </w:p>
    <w:p w:rsidRDefault="0018015F" w:rsidP="0018015F" w:rsidR="0018015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8015F" w:rsidP="0018015F" w:rsidR="0018015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18015F" w:rsidP="0018015F" w:rsidR="0018015F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Berislav Maksimović, </w:t>
      </w:r>
      <w:proofErr w:type="spellStart"/>
      <w:r>
        <w:t>Hrašćica</w:t>
      </w:r>
      <w:proofErr w:type="spellEnd"/>
      <w:r>
        <w:t xml:space="preserve">, B. Radića 1, Varaždin </w:t>
      </w:r>
    </w:p>
    <w:p w:rsidRDefault="0018015F" w:rsidP="0018015F" w:rsidR="0018015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</w:p>
    <w:p w:rsidRDefault="0018015F" w:rsidP="0018015F" w:rsidR="0018015F">
      <w:pPr>
        <w:rPr>
          <w:szCs w:val="24"/>
        </w:rPr>
      </w:pPr>
    </w:p>
    <w:p w:rsidRDefault="0018015F" w:rsidP="0018015F" w:rsidR="0018015F"/>
    <w:p w:rsidRDefault="0018015F" w:rsidP="0018015F" w:rsidR="0018015F"/>
    <w:p w:rsidRDefault="00DA0242" w:rsidP="0018015F" w:rsidR="00DA0242" w:rsidRPr="0018015F"/>
    <w:sectPr w:rsidSect="00EB0D4C" w:rsidR="00DA0242" w:rsidRPr="0018015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15F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8015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8015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71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St-645/2015-5</izvorni_sadrzaj>
    <derivirana_varijabla naziv="DomainObject.Oznaka_1">St-645/2015-5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BEST-RENT društvo s ograničenom odgovornošću za trgovinu i usluge</izvorni_sadrzaj>
    <derivirana_varijabla naziv="DomainObject.Predmet.ProtustrankaFormated_1">  BEST-RENT društvo s ograničenom odgovornošću za trgovinu i usluge</derivirana_varijabla>
  </DomainObject.Predmet.ProtustrankaFormated>
  <DomainObject.Predmet.ProtustrankaFormatedOIB>
    <izvorni_sadrzaj>  BEST-RENT društvo s ograničenom odgovornošću za trgovinu i usluge, OIB 53821854407</izvorni_sadrzaj>
    <derivirana_varijabla naziv="DomainObject.Predmet.ProtustrankaFormatedOIB_1">  BEST-RENT društvo s ograničenom odgovornošću za trgovinu i usluge, OIB 53821854407</derivirana_varijabla>
  </DomainObject.Predmet.ProtustrankaFormatedOIB>
  <DomainObject.Predmet.ProtustrankaFormatedWithAdress>
    <izvorni_sadrzaj> BEST-RENT društvo s ograničenom odgovornošću za trgovinu i usluge, Vatroslava Lisinskog 36, 42230 Ludbreg</izvorni_sadrzaj>
    <derivirana_varijabla naziv="DomainObject.Predmet.ProtustrankaFormatedWithAdress_1"> BEST-RENT društvo s ograničenom odgovornošću za trgovinu i usluge, Vatroslava Lisinskog 36, 42230 Ludbreg</derivirana_varijabla>
  </DomainObject.Predmet.ProtustrankaFormatedWithAdress>
  <DomainObject.Predmet.ProtustrankaFormatedWithAdressOIB>
    <izvorni_sadrzaj> BEST-RENT društvo s ograničenom odgovornošću za trgovinu i usluge, OIB 53821854407, Vatroslava Lisinskog 36, 42230 Ludbreg</izvorni_sadrzaj>
    <derivirana_varijabla naziv="DomainObject.Predmet.ProtustrankaFormatedWithAdressOIB_1"> BEST-RENT društvo s ograničenom odgovornošću za trgovinu i usluge, OIB 53821854407, Vatroslava Lisinskog 36, 42230 Ludbreg</derivirana_varijabla>
  </DomainObject.Predmet.ProtustrankaFormatedWithAdressOIB>
  <DomainObject.Predmet.ProtustrankaWithAdress>
    <izvorni_sadrzaj>BEST-RENT društvo s ograničenom odgovornošću za trgovinu i usluge Vatroslava Lisinskog 36, 42230 Ludbreg</izvorni_sadrzaj>
    <derivirana_varijabla naziv="DomainObject.Predmet.ProtustrankaWithAdress_1">BEST-RENT društvo s ograničenom odgovornošću za trgovinu i usluge Vatroslava Lisinskog 36, 42230 Ludbreg</derivirana_varijabla>
  </DomainObject.Predmet.ProtustrankaWithAdress>
  <DomainObject.Predmet.ProtustrankaWithAdressOIB>
    <izvorni_sadrzaj>BEST-RENT društvo s ograničenom odgovornošću za trgovinu i usluge, OIB 53821854407, Vatroslava Lisinskog 36, 42230 Ludbreg</izvorni_sadrzaj>
    <derivirana_varijabla naziv="DomainObject.Predmet.ProtustrankaWithAdressOIB_1">BEST-RENT društvo s ograničenom odgovornošću za trgovinu i usluge, OIB 53821854407, Vatroslava Lisinskog 36, 42230 Ludbreg</derivirana_varijabla>
  </DomainObject.Predmet.ProtustrankaWithAdressOIB>
  <DomainObject.Predmet.ProtustrankaNazivFormated>
    <izvorni_sadrzaj>BEST-RENT društvo s ograničenom odgovornošću za trgovinu i usluge</izvorni_sadrzaj>
    <derivirana_varijabla naziv="DomainObject.Predmet.ProtustrankaNazivFormated_1">BEST-RENT društvo s ograničenom odgovornošću za trgovinu i usluge</derivirana_varijabla>
  </DomainObject.Predmet.ProtustrankaNazivFormated>
  <DomainObject.Predmet.ProtustrankaNazivFormatedOIB>
    <izvorni_sadrzaj>BEST-RENT društvo s ograničenom odgovornošću za trgovinu i usluge, OIB 53821854407</izvorni_sadrzaj>
    <derivirana_varijabla naziv="DomainObject.Predmet.ProtustrankaNazivFormatedOIB_1">BEST-RENT društvo s ograničenom odgovornošću za trgovinu i usluge, OIB 53821854407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1445601.75</izvorni_sadrzaj>
    <derivirana_varijabla naziv="DomainObject.Predmet.TrenutnaVrijednost_1">1445601.75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BEST-RENT društvo s ograničenom odgovornošću za trgovinu i usluge</item>
    </izvorni_sadrzaj>
    <derivirana_varijabla naziv="DomainObject.Predmet.ProtuStrankaListFormated_1">
      <item>BEST-RENT društvo s ograničenom odgovornošću za trgovinu i usluge</item>
    </derivirana_varijabla>
  </DomainObject.Predmet.ProtuStrankaListFormated>
  <DomainObject.Predmet.ProtuStrankaListFormatedOIB>
    <izvorni_sadrzaj>
      <item>BEST-RENT društvo s ograničenom odgovornošću za trgovinu i usluge, OIB 53821854407</item>
    </izvorni_sadrzaj>
    <derivirana_varijabla naziv="DomainObject.Predmet.ProtuStrankaListFormatedOIB_1">
      <item>BEST-RENT društvo s ograničenom odgovornošću za trgovinu i usluge, OIB 53821854407</item>
    </derivirana_varijabla>
  </DomainObject.Predmet.ProtuStrankaListFormatedOIB>
  <DomainObject.Predmet.ProtuStrankaListFormatedWithAdress>
    <izvorni_sadrzaj>
      <item>BEST-RENT društvo s ograničenom odgovornošću za trgovinu i usluge, Vatroslava Lisinskog 36, 42230 Ludbreg</item>
    </izvorni_sadrzaj>
    <derivirana_varijabla naziv="DomainObject.Predmet.ProtuStrankaListFormatedWithAdress_1">
      <item>BEST-RENT društvo s ograničenom odgovornošću za trgovinu i usluge, Vatroslava Lisinskog 36, 42230 Ludbreg</item>
    </derivirana_varijabla>
  </DomainObject.Predmet.ProtuStrankaListFormatedWithAdress>
  <DomainObject.Predmet.ProtuStrankaListFormatedWithAdressOIB>
    <izvorni_sadrzaj>
      <item>BEST-RENT društvo s ograničenom odgovornošću za trgovinu i usluge, OIB 53821854407, Vatroslava Lisinskog 36, 42230 Ludbreg</item>
    </izvorni_sadrzaj>
    <derivirana_varijabla naziv="DomainObject.Predmet.ProtuStrankaListFormatedWithAdressOIB_1">
      <item>BEST-RENT društvo s ograničenom odgovornošću za trgovinu i usluge, OIB 53821854407, Vatroslava Lisinskog 36, 42230 Ludbreg</item>
    </derivirana_varijabla>
  </DomainObject.Predmet.ProtuStrankaListFormatedWithAdressOIB>
  <DomainObject.Predmet.ProtuStrankaListNazivFormated>
    <izvorni_sadrzaj>
      <item>BEST-RENT društvo s ograničenom odgovornošću za trgovinu i usluge</item>
    </izvorni_sadrzaj>
    <derivirana_varijabla naziv="DomainObject.Predmet.ProtuStrankaListNazivFormated_1">
      <item>BEST-RENT društvo s ograničenom odgovornošću za trgovinu i usluge</item>
    </derivirana_varijabla>
  </DomainObject.Predmet.ProtuStrankaListNazivFormated>
  <DomainObject.Predmet.ProtuStrankaListNazivFormatedOIB>
    <izvorni_sadrzaj>
      <item>BEST-RENT društvo s ograničenom odgovornošću za trgovinu i usluge, OIB 53821854407</item>
    </izvorni_sadrzaj>
    <derivirana_varijabla naziv="DomainObject.Predmet.ProtuStrankaListNazivFormatedOIB_1">
      <item>BEST-RENT društvo s ograničenom odgovornošću za trgovinu i usluge, OIB 53821854407</item>
    </derivirana_varijabla>
  </DomainObject.Predmet.ProtuStrankaListNazivFormatedOIB>
  <DomainObject.Predmet.OstaliListFormated>
    <izvorni_sadrzaj>
      <item>e-Oglasna</item>
      <item>Sudski registar</item>
      <item>Dragan Barbarić</item>
    </izvorni_sadrzaj>
    <derivirana_varijabla naziv="DomainObject.Predmet.OstaliListFormated_1">
      <item>e-Oglasna</item>
      <item>Sudski registar</item>
      <item>Dragan Barbarić</item>
    </derivirana_varijabla>
  </DomainObject.Predmet.OstaliListFormated>
  <DomainObject.Predmet.OstaliListFormatedOIB>
    <izvorni_sadrzaj>
      <item>e-Oglasna</item>
      <item>Sudski registar</item>
      <item>Dragan Barbarić</item>
    </izvorni_sadrzaj>
    <derivirana_varijabla naziv="DomainObject.Predmet.OstaliListFormatedOIB_1">
      <item>e-Oglasna</item>
      <item>Sudski registar</item>
      <item>Dragan Barbarić</item>
    </derivirana_varijabla>
  </DomainObject.Predmet.OstaliListFormatedOIB>
  <DomainObject.Predmet.OstaliListFormatedWithAdress>
    <izvorni_sadrzaj>
      <item>e-Oglasna</item>
      <item>Sudski registar</item>
      <item>Dragan Barbarić, Vatroslava Lisinskog 36, 42230 Ludbreg</item>
    </izvorni_sadrzaj>
    <derivirana_varijabla naziv="DomainObject.Predmet.OstaliListFormatedWithAdress_1">
      <item>e-Oglasna</item>
      <item>Sudski registar</item>
      <item>Dragan Barbarić, Vatroslava Lisinskog 36, 42230 Ludbreg</item>
    </derivirana_varijabla>
  </DomainObject.Predmet.OstaliListFormatedWithAdress>
  <DomainObject.Predmet.OstaliListFormatedWithAdressOIB>
    <izvorni_sadrzaj>
      <item>e-Oglasna</item>
      <item>Sudski registar</item>
      <item>Dragan Barbarić, Vatroslava Lisinskog 36, 42230 Ludbreg</item>
    </izvorni_sadrzaj>
    <derivirana_varijabla naziv="DomainObject.Predmet.OstaliListFormatedWithAdressOIB_1">
      <item>e-Oglasna</item>
      <item>Sudski registar</item>
      <item>Dragan Barbarić, Vatroslava Lisinskog 36, 42230 Ludbreg</item>
    </derivirana_varijabla>
  </DomainObject.Predmet.OstaliListFormatedWithAdressOIB>
  <DomainObject.Predmet.OstaliListNazivFormated>
    <izvorni_sadrzaj>
      <item>e-Oglasna</item>
      <item>Sudski registar</item>
      <item>Dragan Barbarić</item>
    </izvorni_sadrzaj>
    <derivirana_varijabla naziv="DomainObject.Predmet.OstaliListNazivFormated_1">
      <item>e-Oglasna</item>
      <item>Sudski registar</item>
      <item>Dragan Barbarić</item>
    </derivirana_varijabla>
  </DomainObject.Predmet.OstaliListNazivFormated>
  <DomainObject.Predmet.OstaliListNazivFormatedOIB>
    <izvorni_sadrzaj>
      <item>e-Oglasna</item>
      <item>Sudski registar</item>
      <item>Dragan Barbarić</item>
    </izvorni_sadrzaj>
    <derivirana_varijabla naziv="DomainObject.Predmet.OstaliListNazivFormatedOIB_1">
      <item>e-Oglasna</item>
      <item>Sudski registar</item>
      <item>Dragan Barbarić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St-645/2015-5</izvorni_sadrzaj>
    <derivirana_varijabla naziv="DomainObject.PoslovniBrojDokumenta_1">St-645/2015-5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BEST-RENT društvo s ograničenom odgovornošću za trgovinu i usluge</izvorni_sadrzaj>
    <derivirana_varijabla naziv="DomainObject.Predmet.ProtustrankaIDrugi_1">BEST-RENT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BEST-RENT društvo s ograničenom odgovornošću za trgovinu i usluge, OIB 53821854407, Vatroslava Lisinskog 36, 42230 Ludbreg</izvorni_sadrzaj>
    <derivirana_varijabla naziv="DomainObject.Predmet.ProtustrankaIDrugiAdressOIB_1">BEST-RENT društvo s ograničenom odgovornošću za trgovinu i usluge, OIB 53821854407, Vatroslava Lisinskog 36,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BEST-RENT društvo s ograničenom odgovornošću za trgovinu i usluge</item>
      <item>e-Oglasna</item>
      <item>Sudski registar</item>
      <item>Dragan Barbarić</item>
    </izvorni_sadrzaj>
    <derivirana_varijabla naziv="DomainObject.Predmet.SudioniciListNaziv_1">
      <item>Financijska agencija</item>
      <item>BEST-RENT društvo s ograničenom odgovornošću za trgovinu i usluge</item>
      <item>e-Oglasna</item>
      <item>Sudski registar</item>
      <item>Dragan Barbarić</item>
    </derivirana_varijabla>
  </DomainObject.Predmet.SudioniciListNaziv>
  <DomainObject.Predmet.SudioniciListAdressOIB>
    <izvorni_sadrzaj>
      <item>Financijska agencija, OIB 85821130368, A.Cesarca 2,42000 Varaždin</item>
      <item>BEST-RENT društvo s ograničenom odgovornošću za trgovinu i usluge, OIB 53821854407, Vatroslava Lisinskog 36,42230 Ludbreg</item>
      <item>e-Oglasna</item>
      <item>Sudski registar</item>
      <item>Dragan Barbarić, Vatroslava Lisinskog 36,42230 Ludbreg</item>
    </izvorni_sadrzaj>
    <derivirana_varijabla naziv="DomainObject.Predmet.SudioniciListAdressOIB_1">
      <item>Financijska agencija, OIB 85821130368, A.Cesarca 2,42000 Varaždin</item>
      <item>BEST-RENT društvo s ograničenom odgovornošću za trgovinu i usluge, OIB 53821854407, Vatroslava Lisinskog 36,42230 Ludbreg</item>
      <item>e-Oglasna</item>
      <item>Sudski registar</item>
      <item>Dragan Barbarić, Vatroslava Lisinskog 36,42230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51C0F-91D1-47E0-A5C1-C55C374F2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2865</properties:Characters>
  <properties:Lines>89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2016-01-28T07:56:00Z</cp:lastPrinted>
  <dcterms:modified xmlns:xsi="http://www.w3.org/2001/XMLSchema-instance" xsi:type="dcterms:W3CDTF">2016-01-28T07:58:00Z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