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5ad8" w14:paraId="3f45ad8" w:rsidRDefault="00B17766" w:rsidP="00910611" w:rsidR="00B1776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7766" w:rsidP="00D04179" w:rsidR="00B1776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17766" w:rsidP="00D04179" w:rsidR="00B1776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17766" w:rsidP="00D04179" w:rsidR="00B1776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587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11. siječnja 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F723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F7235" w:rsidRPr="000F723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F7235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>PROJEKTIRANJE I GRAĐENJE DOBREĆ d.o.o. Rijeka, Vukovarska 10/a, OIB: 99634228984, MBS: 040269488</w:t>
      </w:r>
      <w:r w:rsid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8. studenog 2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632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167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98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F7235">
        <w:rPr>
          <w:rFonts w:eastAsia="Times New Roman" w:hAnsi="Times New Roman" w:ascii="Times New Roman"/>
          <w:sz w:val="24"/>
          <w:szCs w:val="24"/>
        </w:rPr>
        <w:t>11.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F723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4A10B4" w:rsidP="00A8533D" w:rsid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zahtjev od 2.12.16. dostaviti izravno dužniku</w:t>
      </w:r>
    </w:p>
    <w:p w:rsidRDefault="004A10B4" w:rsidP="00A8533D" w:rsidR="004A10B4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11. siječnja 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1B4" w:rsidP="009D1D07" w:rsidR="00BB71B4">
      <w:pPr>
        <w:spacing w:lineRule="auto" w:line="240" w:after="0"/>
      </w:pPr>
      <w:r>
        <w:separator/>
      </w:r>
    </w:p>
  </w:endnote>
  <w:endnote w:id="0" w:type="continuationSeparator">
    <w:p w:rsidRDefault="00BB71B4" w:rsidP="009D1D07" w:rsidR="00BB71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17766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1B4" w:rsidP="009D1D07" w:rsidR="00BB71B4">
      <w:pPr>
        <w:spacing w:lineRule="auto" w:line="240" w:after="0"/>
      </w:pPr>
      <w:r>
        <w:separator/>
      </w:r>
    </w:p>
  </w:footnote>
  <w:footnote w:id="0" w:type="continuationSeparator">
    <w:p w:rsidRDefault="00BB71B4" w:rsidP="009D1D07" w:rsidR="00BB71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0F7235">
      <w:rPr>
        <w:rFonts w:eastAsia="Times New Roman" w:hAnsi="Times New Roman" w:ascii="Times New Roman"/>
        <w:sz w:val="24"/>
        <w:szCs w:val="24"/>
        <w:lang w:eastAsia="hr-HR"/>
      </w:rPr>
      <w:t>587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0F723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0F7235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C66E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10B4"/>
    <w:rsid w:val="004A5F9A"/>
    <w:rsid w:val="004C4873"/>
    <w:rsid w:val="004C68D2"/>
    <w:rsid w:val="004F790C"/>
    <w:rsid w:val="00505DED"/>
    <w:rsid w:val="00537EC2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5F3F5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7766"/>
    <w:rsid w:val="00B53903"/>
    <w:rsid w:val="00B61752"/>
    <w:rsid w:val="00B70B43"/>
    <w:rsid w:val="00BA5F64"/>
    <w:rsid w:val="00BB10A8"/>
    <w:rsid w:val="00BB71B4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7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776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77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77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7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776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77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77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St-1587/2016</izvorni_sadrzaj>
    <derivirana_varijabla naziv="DomainObject.Predmet.OznakaBroj_1">St-1587/2016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PROJEKTIRANJE I GRAĐENJE DOBREĆ d.o.o.</izvorni_sadrzaj>
    <derivirana_varijabla naziv="DomainObject.Predmet.ProtustrankaFormated_1">  PROJEKTIRANJE I GRAĐENJE DOBREĆ d.o.o.</derivirana_varijabla>
  </DomainObject.Predmet.ProtustrankaFormated>
  <DomainObject.Predmet.ProtustrankaFormatedOIB>
    <izvorni_sadrzaj>  PROJEKTIRANJE I GRAĐENJE DOBREĆ d.o.o., OIB 99634228984</izvorni_sadrzaj>
    <derivirana_varijabla naziv="DomainObject.Predmet.ProtustrankaFormatedOIB_1">  PROJEKTIRANJE I GRAĐENJE DOBREĆ d.o.o., OIB 99634228984</derivirana_varijabla>
  </DomainObject.Predmet.ProtustrankaFormatedOIB>
  <DomainObject.Predmet.ProtustrankaFormatedWithAdress>
    <izvorni_sadrzaj> PROJEKTIRANJE I GRAĐENJE DOBREĆ d.o.o., Vukovarska 10a, 51000 Rijeka</izvorni_sadrzaj>
    <derivirana_varijabla naziv="DomainObject.Predmet.ProtustrankaFormatedWithAdress_1"> PROJEKTIRANJE I GRAĐENJE DOBREĆ d.o.o., Vukovarska 10a, 51000 Rijeka</derivirana_varijabla>
  </DomainObject.Predmet.ProtustrankaFormatedWithAdress>
  <DomainObject.Predmet.ProtustrankaFormatedWithAdressOIB>
    <izvorni_sadrzaj> PROJEKTIRANJE I GRAĐENJE DOBREĆ d.o.o., OIB 99634228984, Vukovarska 10a, 51000 Rijeka</izvorni_sadrzaj>
    <derivirana_varijabla naziv="DomainObject.Predmet.ProtustrankaFormatedWithAdressOIB_1"> PROJEKTIRANJE I GRAĐENJE DOBREĆ d.o.o., OIB 99634228984, Vukovarska 10a, 51000 Rijeka</derivirana_varijabla>
  </DomainObject.Predmet.ProtustrankaFormatedWithAdressOIB>
  <DomainObject.Predmet.ProtustrankaWithAdress>
    <izvorni_sadrzaj>PROJEKTIRANJE I GRAĐENJE DOBREĆ d.o.o. Vukovarska 10a, 51000 Rijeka</izvorni_sadrzaj>
    <derivirana_varijabla naziv="DomainObject.Predmet.ProtustrankaWithAdress_1">PROJEKTIRANJE I GRAĐENJE DOBREĆ d.o.o. Vukovarska 10a, 51000 Rijeka</derivirana_varijabla>
  </DomainObject.Predmet.ProtustrankaWithAdress>
  <DomainObject.Predmet.ProtustrankaWithAdressOIB>
    <izvorni_sadrzaj>PROJEKTIRANJE I GRAĐENJE DOBREĆ d.o.o., OIB 99634228984, Vukovarska 10a, 51000 Rijeka</izvorni_sadrzaj>
    <derivirana_varijabla naziv="DomainObject.Predmet.ProtustrankaWithAdressOIB_1">PROJEKTIRANJE I GRAĐENJE DOBREĆ d.o.o., OIB 99634228984, Vukovarska 10a, 51000 Rijeka</derivirana_varijabla>
  </DomainObject.Predmet.ProtustrankaWithAdressOIB>
  <DomainObject.Predmet.ProtustrankaNazivFormated>
    <izvorni_sadrzaj>PROJEKTIRANJE I GRAĐENJE DOBREĆ d.o.o.</izvorni_sadrzaj>
    <derivirana_varijabla naziv="DomainObject.Predmet.ProtustrankaNazivFormated_1">PROJEKTIRANJE I GRAĐENJE DOBREĆ d.o.o.</derivirana_varijabla>
  </DomainObject.Predmet.ProtustrankaNazivFormated>
  <DomainObject.Predmet.ProtustrankaNazivFormatedOIB>
    <izvorni_sadrzaj>PROJEKTIRANJE I GRAĐENJE DOBREĆ d.o.o., OIB 99634228984</izvorni_sadrzaj>
    <derivirana_varijabla naziv="DomainObject.Predmet.ProtustrankaNazivFormatedOIB_1">PROJEKTIRANJE I GRAĐENJE DOBREĆ d.o.o., OIB 99634228984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PROJEKTIRANJE I GRAĐENJE DOBREĆ d.o.o.</item>
    </izvorni_sadrzaj>
    <derivirana_varijabla naziv="DomainObject.Predmet.ProtuStrankaListFormated_1">
      <item>PROJEKTIRANJE I GRAĐENJE DOBREĆ d.o.o.</item>
    </derivirana_varijabla>
  </DomainObject.Predmet.ProtuStrankaListFormated>
  <DomainObject.Predmet.ProtuStrankaListFormatedOIB>
    <izvorni_sadrzaj>
      <item>PROJEKTIRANJE I GRAĐENJE DOBREĆ d.o.o., OIB 99634228984</item>
    </izvorni_sadrzaj>
    <derivirana_varijabla naziv="DomainObject.Predmet.ProtuStrankaListFormatedOIB_1">
      <item>PROJEKTIRANJE I GRAĐENJE DOBREĆ d.o.o., OIB 99634228984</item>
    </derivirana_varijabla>
  </DomainObject.Predmet.ProtuStrankaListFormatedOIB>
  <DomainObject.Predmet.ProtuStrankaListFormatedWithAdress>
    <izvorni_sadrzaj>
      <item>PROJEKTIRANJE I GRAĐENJE DOBREĆ d.o.o., Vukovarska 10a, 51000 Rijeka</item>
    </izvorni_sadrzaj>
    <derivirana_varijabla naziv="DomainObject.Predmet.ProtuStrankaListFormatedWithAdress_1">
      <item>PROJEKTIRANJE I GRAĐENJE DOBREĆ d.o.o., Vukovarska 10a, 51000 Rijeka</item>
    </derivirana_varijabla>
  </DomainObject.Predmet.ProtuStrankaListFormatedWithAdress>
  <DomainObject.Predmet.ProtuStrankaListFormatedWithAdressOIB>
    <izvorni_sadrzaj>
      <item>PROJEKTIRANJE I GRAĐENJE DOBREĆ d.o.o., OIB 99634228984, Vukovarska 10a, 51000 Rijeka</item>
    </izvorni_sadrzaj>
    <derivirana_varijabla naziv="DomainObject.Predmet.ProtuStrankaListFormatedWithAdressOIB_1">
      <item>PROJEKTIRANJE I GRAĐENJE DOBREĆ d.o.o., OIB 99634228984, Vukovarska 10a, 51000 Rijeka</item>
    </derivirana_varijabla>
  </DomainObject.Predmet.ProtuStrankaListFormatedWithAdressOIB>
  <DomainObject.Predmet.ProtuStrankaListNazivFormated>
    <izvorni_sadrzaj>
      <item>PROJEKTIRANJE I GRAĐENJE DOBREĆ d.o.o.</item>
    </izvorni_sadrzaj>
    <derivirana_varijabla naziv="DomainObject.Predmet.ProtuStrankaListNazivFormated_1">
      <item>PROJEKTIRANJE I GRAĐENJE DOBREĆ d.o.o.</item>
    </derivirana_varijabla>
  </DomainObject.Predmet.ProtuStrankaListNazivFormated>
  <DomainObject.Predmet.ProtuStrankaListNazivFormatedOIB>
    <izvorni_sadrzaj>
      <item>PROJEKTIRANJE I GRAĐENJE DOBREĆ d.o.o., OIB 99634228984</item>
    </izvorni_sadrzaj>
    <derivirana_varijabla naziv="DomainObject.Predmet.ProtuStrankaListNazivFormatedOIB_1">
      <item>PROJEKTIRANJE I GRAĐENJE DOBREĆ d.o.o., OIB 99634228984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PROJEKTIRANJE I GRAĐENJE DOBREĆ d.o.o.</izvorni_sadrzaj>
    <derivirana_varijabla naziv="DomainObject.Predmet.ProtustrankaIDrugi_1">PROJEKTIRANJE I GRAĐENJE DOBREĆ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PROJEKTIRANJE I GRAĐENJE DOBREĆ d.o.o., OIB 99634228984, Vukovarska 10a, 51000 Rijeka</izvorni_sadrzaj>
    <derivirana_varijabla naziv="DomainObject.Predmet.ProtustrankaIDrugiAdressOIB_1">PROJEKTIRANJE I GRAĐENJE DOBREĆ d.o.o., OIB 99634228984,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PROJEKTIRANJE I GRAĐENJE DOBREĆ d.o.o.</item>
    </izvorni_sadrzaj>
    <derivirana_varijabla naziv="DomainObject.Predmet.SudioniciListNaziv_1">
      <item>FINA  Rijeka</item>
      <item>PROJEKTIRANJE I GRAĐENJE DOBREĆ d.o.o.</item>
    </derivirana_varijabla>
  </DomainObject.Predmet.SudioniciListNaziv>
  <DomainObject.Predmet.SudioniciListAdressOIB>
    <izvorni_sadrzaj>
      <item>FINA  Rijeka, OIB 85821130368, Frana Kurelca 8,51000 Rijeka</item>
      <item>PROJEKTIRANJE I GRAĐENJE DOBREĆ d.o.o., OIB 99634228984, Vukovarska 10a,51000 Rijeka</item>
    </izvorni_sadrzaj>
    <derivirana_varijabla naziv="DomainObject.Predmet.SudioniciListAdressOIB_1">
      <item>FINA  Rijeka, OIB 85821130368, Frana Kurelca 8,51000 Rijeka</item>
      <item>PROJEKTIRANJE I GRAĐENJE DOBREĆ d.o.o., OIB 99634228984,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99634228984</item>
    </izvorni_sadrzaj>
    <derivirana_varijabla naziv="DomainObject.Predmet.SudioniciListNazivOIB_1">
      <item>, OIB 85821130368</item>
      <item>, OIB 99634228984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1590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2017-01-10T13:48:00Z</dcterms:created>
  <dc:creator>Sanela Uzelac</dc:creator>
  <cp:lastModifiedBy>Sanela Uzelac</cp:lastModifiedBy>
  <cp:lastPrinted>2017-01-11T09:37:00Z</cp:lastPrinted>
  <dcterms:modified xmlns:xsi="http://www.w3.org/2001/XMLSchema-instance" xsi:type="dcterms:W3CDTF">2017-01-11T09:39:00Z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