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157e" w14:paraId="fd6157e" w:rsidRDefault="00114FF0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140" w:rsidP="00DB5140" w:rsidR="00DB5140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DB5140" w:rsidP="00DB5140" w:rsidR="00DB5140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DB5140" w:rsidP="00DB5140" w:rsidR="00DB5140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>
        <w:rPr>
          <w:rFonts w:hAnsi="Times New Roman" w:ascii="Times New Roman"/>
          <w:szCs w:val="24"/>
        </w:rPr>
        <w:t xml:space="preserve">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7 St-691/15</w:t>
      </w:r>
    </w:p>
    <w:p w:rsidRDefault="00DB5140" w:rsidP="00DB5140" w:rsidR="00DB5140" w:rsidRPr="00EA5504">
      <w:pPr>
        <w:rPr>
          <w:rFonts w:hAnsi="Times New Roman" w:ascii="Times New Roman"/>
          <w:szCs w:val="24"/>
        </w:rPr>
      </w:pPr>
    </w:p>
    <w:p w:rsidRDefault="00DB5140" w:rsidP="00DB5140" w:rsidR="00DB5140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DB5140" w:rsidP="00DB5140" w:rsidR="00DB5140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DB5140" w:rsidP="00DB5140" w:rsidR="00DB5140" w:rsidRPr="00EA5504">
      <w:pPr>
        <w:jc w:val="center"/>
        <w:rPr>
          <w:rFonts w:hAnsi="Times New Roman" w:ascii="Times New Roman"/>
          <w:szCs w:val="24"/>
        </w:rPr>
      </w:pPr>
    </w:p>
    <w:p w:rsidRDefault="00DB5140" w:rsidP="00DB5140" w:rsidR="00DB5140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 po sucu pojedincu Vesni Malenica kao stečajnom sucu </w:t>
      </w:r>
      <w:r w:rsidR="006706B2">
        <w:rPr>
          <w:rFonts w:hAnsi="Times New Roman" w:ascii="Times New Roman"/>
          <w:szCs w:val="24"/>
        </w:rPr>
        <w:t>u prethodnom postupku radi utvrđivanja uvjeta</w:t>
      </w:r>
      <w:r>
        <w:rPr>
          <w:rFonts w:hAnsi="Times New Roman" w:ascii="Times New Roman"/>
          <w:szCs w:val="24"/>
        </w:rPr>
        <w:t xml:space="preserve"> za otvaranje stečajnog postupka nad </w:t>
      </w:r>
      <w:r>
        <w:rPr>
          <w:rFonts w:hAnsi="Times New Roman" w:ascii="Times New Roman"/>
          <w:szCs w:val="24"/>
          <w:lang w:val="pl-PL"/>
        </w:rPr>
        <w:t>du</w:t>
      </w:r>
      <w:r>
        <w:rPr>
          <w:rFonts w:hAnsi="Times New Roman" w:ascii="Times New Roman"/>
          <w:szCs w:val="24"/>
        </w:rPr>
        <w:t>ž</w:t>
      </w:r>
      <w:r>
        <w:rPr>
          <w:rFonts w:hAnsi="Times New Roman" w:ascii="Times New Roman"/>
          <w:szCs w:val="24"/>
          <w:lang w:val="pl-PL"/>
        </w:rPr>
        <w:t xml:space="preserve">nikom </w:t>
      </w:r>
      <w:r>
        <w:rPr>
          <w:rFonts w:hAnsi="Times New Roman" w:ascii="Times New Roman"/>
          <w:szCs w:val="24"/>
        </w:rPr>
        <w:t>KOLEKTIV d. o. o.  Zagreb, Horvaćanska cesta 45, OIB 61610636662, 4. studenog 2015.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085595">
        <w:rPr>
          <w:rFonts w:hAnsi="Times New Roman" w:ascii="Times New Roman"/>
          <w:szCs w:val="24"/>
          <w:lang w:val="pl-PL"/>
        </w:rPr>
        <w:t>Tomislav Đuričin, Zagreb, Petrovaradinska 1</w:t>
      </w:r>
      <w:r w:rsidR="00085595" w:rsidRPr="00C646D3">
        <w:rPr>
          <w:rFonts w:hAnsi="Times New Roman" w:ascii="Times New Roman"/>
          <w:szCs w:val="24"/>
          <w:lang w:val="pl-PL"/>
        </w:rPr>
        <w:t>, OIB 01733609458</w:t>
      </w:r>
      <w:r w:rsidR="00382599">
        <w:rPr>
          <w:rFonts w:hAnsi="Times New Roman" w:ascii="Times New Roman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6706B2" w:rsidR="007F131A" w:rsidRPr="006706B2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6706B2">
        <w:rPr>
          <w:rFonts w:hAnsi="Times New Roman" w:ascii="Times New Roman"/>
          <w:szCs w:val="24"/>
          <w:lang w:val="hr-HR"/>
        </w:rPr>
        <w:t xml:space="preserve"> 15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BE1823" w:rsidP="00085595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6706B2">
        <w:rPr>
          <w:rFonts w:hAnsi="Times New Roman" w:ascii="Times New Roman"/>
          <w:szCs w:val="24"/>
          <w:lang w:val="hr-HR"/>
        </w:rPr>
        <w:t>4. studeni</w:t>
      </w:r>
      <w:r w:rsidR="00382599">
        <w:rPr>
          <w:rFonts w:hAnsi="Times New Roman" w:ascii="Times New Roman"/>
          <w:szCs w:val="24"/>
          <w:lang w:val="hr-HR"/>
        </w:rPr>
        <w:t xml:space="preserve">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A30FAE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30FAE" w:rsidP="00AB7A2F" w:rsidR="00A30FA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30FAE" w:rsidP="00995CE9" w:rsidR="00A30FA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F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085595"/>
    <w:rsid w:val="00114FF0"/>
    <w:rsid w:val="001B56D7"/>
    <w:rsid w:val="0022399F"/>
    <w:rsid w:val="00246AF6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4365E"/>
    <w:rsid w:val="006706B2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30FAE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B5140"/>
    <w:rsid w:val="00DC4B67"/>
    <w:rsid w:val="00E13A05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14F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4FF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0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F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F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F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F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14F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4FF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0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F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F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F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F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KOLEKTIV d.o.o. za poslovne usluge zastupanog po punomoćniku Antonia Selak</izvorni_sadrzaj>
    <derivirana_varijabla naziv="DomainObject.Predmet.ProtustrankaFormated_1">  KOLEKTIV d.o.o. za poslovne usluge zastupanog po punomoćniku Antonia Selak</derivirana_varijabla>
  </DomainObject.Predmet.ProtustrankaFormated>
  <DomainObject.Predmet.ProtustrankaFormatedOIB>
    <izvorni_sadrzaj>  KOLEKTIV d.o.o. za poslovne usluge, OIB 61610636662 zastupanog po punomoćniku Antonia Selak</izvorni_sadrzaj>
    <derivirana_varijabla naziv="DomainObject.Predmet.ProtustrankaFormatedOIB_1">  KOLEKTIV d.o.o. za poslovne usluge, OIB 61610636662 zastupanog po punomoćniku Antonia Selak</derivirana_varijabla>
  </DomainObject.Predmet.ProtustrankaFormatedOIB>
  <DomainObject.Predmet.ProtustrankaFormatedWithAdress>
    <izvorni_sadrzaj> KOLEKTIV d.o.o. za poslovne usluge, Horvaćanska cesta 45, 10000 Zagreb zastupanog po punomoćniku Antonia Selak</izvorni_sadrzaj>
    <derivirana_varijabla naziv="DomainObject.Predmet.ProtustrankaFormatedWithAdress_1"> KOLEKTIV d.o.o. za poslovne usluge, Horvaćanska cesta 45, 10000 Zagreb zastupanog po punomoćniku Antonia Selak</derivirana_varijabla>
  </DomainObject.Predmet.ProtustrankaFormatedWithAdress>
  <DomainObject.Predmet.ProtustrankaFormatedWithAdressOIB>
    <izvorni_sadrzaj> KOLEKTIV d.o.o. za poslovne usluge, OIB 61610636662, Horvaćanska cesta 45, 10000 Zagreb zastupanog po punomoćniku Antonia Selak</izvorni_sadrzaj>
    <derivirana_varijabla naziv="DomainObject.Predmet.ProtustrankaFormatedWithAdressOIB_1"> KOLEKTIV d.o.o. za poslovne usluge, OIB 61610636662, Horvaćanska cesta 45, 10000 Zagreb zastupanog po punomoćniku Antonia Selak</derivirana_varijabla>
  </DomainObject.Predmet.ProtustrankaFormatedWithAdressOIB>
  <DomainObject.Predmet.ProtustrankaWithAdress>
    <izvorni_sadrzaj>KOLEKTIV d.o.o. za poslovne usluge Horvaćanska cesta 45, 10000 Zagreb</izvorni_sadrzaj>
    <derivirana_varijabla naziv="DomainObject.Predmet.ProtustrankaWithAdress_1">KOLEKTIV d.o.o. za poslovne usluge Horvaćanska cesta 45, 10000 Zagreb</derivirana_varijabla>
  </DomainObject.Predmet.ProtustrankaWithAdress>
  <DomainObject.Predmet.ProtustrankaWithAdressOIB>
    <izvorni_sadrzaj>KOLEKTIV d.o.o. za poslovne usluge, OIB 61610636662, Horvaćanska cesta 45, 10000 Zagreb</izvorni_sadrzaj>
    <derivirana_varijabla naziv="DomainObject.Predmet.ProtustrankaWithAdressOIB_1">KOLEKTIV d.o.o. za poslovne usluge, OIB 61610636662, Horvaćanska cesta 45, 10000 Zagreb</derivirana_varijabla>
  </DomainObject.Predmet.ProtustrankaWithAdressOIB>
  <DomainObject.Predmet.ProtustrankaNazivFormated>
    <izvorni_sadrzaj>KOLEKTIV d.o.o. za poslovne usluge</izvorni_sadrzaj>
    <derivirana_varijabla naziv="DomainObject.Predmet.ProtustrankaNazivFormated_1">KOLEKTIV d.o.o. za poslovne usluge</derivirana_varijabla>
  </DomainObject.Predmet.ProtustrankaNazivFormated>
  <DomainObject.Predmet.ProtustrankaNazivFormatedOIB>
    <izvorni_sadrzaj>KOLEKTIV d.o.o. za poslovne usluge, OIB 61610636662</izvorni_sadrzaj>
    <derivirana_varijabla naziv="DomainObject.Predmet.ProtustrankaNazivFormatedOIB_1">KOLEKTIV d.o.o. za poslovne usluge, OIB 61610636662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KOLEKTIV d.o.o. za poslovne usluge</izvorni_sadrzaj>
    <derivirana_varijabla naziv="DomainObject.Predmet.StrankaFormated_1">  KOLEKTIV d.o.o. za poslovne usluge</derivirana_varijabla>
  </DomainObject.Predmet.StrankaFormated>
  <DomainObject.Predmet.StrankaFormatedOIB>
    <izvorni_sadrzaj>  KOLEKTIV d.o.o. za poslovne usluge, OIB 61610636662</izvorni_sadrzaj>
    <derivirana_varijabla naziv="DomainObject.Predmet.StrankaFormatedOIB_1">  KOLEKTIV d.o.o. za poslovne usluge, OIB 61610636662</derivirana_varijabla>
  </DomainObject.Predmet.StrankaFormatedOIB>
  <DomainObject.Predmet.StrankaFormatedWithAdress>
    <izvorni_sadrzaj> KOLEKTIV d.o.o. za poslovne usluge, Horvaćanska cesta 45, 10000 Zagreb</izvorni_sadrzaj>
    <derivirana_varijabla naziv="DomainObject.Predmet.StrankaFormatedWithAdress_1"> KOLEKTIV d.o.o. za poslovne usluge, Horvaćanska cesta 45, 10000 Zagreb</derivirana_varijabla>
  </DomainObject.Predmet.StrankaFormatedWithAdress>
  <DomainObject.Predmet.StrankaFormatedWithAdressOIB>
    <izvorni_sadrzaj> KOLEKTIV d.o.o. za poslovne usluge, OIB 61610636662, Horvaćanska cesta 45, 10000 Zagreb</izvorni_sadrzaj>
    <derivirana_varijabla naziv="DomainObject.Predmet.StrankaFormatedWithAdressOIB_1"> KOLEKTIV d.o.o. za poslovne usluge, OIB 61610636662, Horvaćanska cesta 45, 10000 Zagreb</derivirana_varijabla>
  </DomainObject.Predmet.StrankaFormatedWithAdressOIB>
  <DomainObject.Predmet.StrankaWithAdress>
    <izvorni_sadrzaj>KOLEKTIV d.o.o. za poslovne usluge Horvaćanska cesta 45,10000 Zagreb</izvorni_sadrzaj>
    <derivirana_varijabla naziv="DomainObject.Predmet.StrankaWithAdress_1">KOLEKTIV d.o.o. za poslovne usluge Horvaćanska cesta 45,10000 Zagreb</derivirana_varijabla>
  </DomainObject.Predmet.StrankaWithAdress>
  <DomainObject.Predmet.StrankaWithAdressOIB>
    <izvorni_sadrzaj>KOLEKTIV d.o.o. za poslovne usluge, OIB 61610636662, Horvaćanska cesta 45,10000 Zagreb</izvorni_sadrzaj>
    <derivirana_varijabla naziv="DomainObject.Predmet.StrankaWithAdressOIB_1">KOLEKTIV d.o.o. za poslovne usluge, OIB 61610636662, Horvaćanska cesta 45,10000 Zagreb</derivirana_varijabla>
  </DomainObject.Predmet.StrankaWithAdressOIB>
  <DomainObject.Predmet.StrankaNazivFormated>
    <izvorni_sadrzaj>KOLEKTIV d.o.o. za poslovne usluge</izvorni_sadrzaj>
    <derivirana_varijabla naziv="DomainObject.Predmet.StrankaNazivFormated_1">KOLEKTIV d.o.o. za poslovne usluge</derivirana_varijabla>
  </DomainObject.Predmet.StrankaNazivFormated>
  <DomainObject.Predmet.StrankaNazivFormatedOIB>
    <izvorni_sadrzaj>KOLEKTIV d.o.o. za poslovne usluge, OIB 61610636662</izvorni_sadrzaj>
    <derivirana_varijabla naziv="DomainObject.Predmet.StrankaNazivFormatedOIB_1">KOLEKTIV d.o.o. za poslovne usluge, OIB 61610636662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KOLEKTIV d.o.o. za poslovne usluge</item>
    </izvorni_sadrzaj>
    <derivirana_varijabla naziv="DomainObject.Predmet.StrankaListFormated_1">
      <item>KOLEKTIV d.o.o. za poslovne usluge</item>
    </derivirana_varijabla>
  </DomainObject.Predmet.StrankaListFormated>
  <DomainObject.Predmet.StrankaListFormatedOIB>
    <izvorni_sadrzaj>
      <item>KOLEKTIV d.o.o. za poslovne usluge, OIB 61610636662</item>
    </izvorni_sadrzaj>
    <derivirana_varijabla naziv="DomainObject.Predmet.StrankaListFormatedOIB_1">
      <item>KOLEKTIV d.o.o. za poslovne usluge, OIB 61610636662</item>
    </derivirana_varijabla>
  </DomainObject.Predmet.StrankaListFormatedOIB>
  <DomainObject.Predmet.StrankaListFormatedWithAdress>
    <izvorni_sadrzaj>
      <item>KOLEKTIV d.o.o. za poslovne usluge, Horvaćanska cesta 45, 10000 Zagreb</item>
    </izvorni_sadrzaj>
    <derivirana_varijabla naziv="DomainObject.Predmet.StrankaListFormatedWithAdress_1">
      <item>KOLEKTIV d.o.o. za poslovne usluge, Horvaćanska cesta 45, 10000 Zagreb</item>
    </derivirana_varijabla>
  </DomainObject.Predmet.StrankaListFormatedWithAdress>
  <DomainObject.Predmet.StrankaListFormatedWithAdressOIB>
    <izvorni_sadrzaj>
      <item>KOLEKTIV d.o.o. za poslovne usluge, OIB 61610636662, Horvaćanska cesta 45, 10000 Zagreb</item>
    </izvorni_sadrzaj>
    <derivirana_varijabla naziv="DomainObject.Predmet.StrankaListFormatedWithAdressOIB_1">
      <item>KOLEKTIV d.o.o. za poslovne usluge, OIB 61610636662, Horvaćanska cesta 45, 10000 Zagreb</item>
    </derivirana_varijabla>
  </DomainObject.Predmet.StrankaListFormatedWithAdressOIB>
  <DomainObject.Predmet.StrankaListNazivFormated>
    <izvorni_sadrzaj>
      <item>KOLEKTIV d.o.o. za poslovne usluge</item>
    </izvorni_sadrzaj>
    <derivirana_varijabla naziv="DomainObject.Predmet.StrankaListNazivFormated_1">
      <item>KOLEKTIV d.o.o. za poslovne usluge</item>
    </derivirana_varijabla>
  </DomainObject.Predmet.StrankaListNazivFormated>
  <DomainObject.Predmet.StrankaListNazivFormatedOIB>
    <izvorni_sadrzaj>
      <item>KOLEKTIV d.o.o. za poslovne usluge, OIB 61610636662</item>
    </izvorni_sadrzaj>
    <derivirana_varijabla naziv="DomainObject.Predmet.StrankaListNazivFormatedOIB_1">
      <item>KOLEKTIV d.o.o. za poslovne usluge, OIB 61610636662</item>
    </derivirana_varijabla>
  </DomainObject.Predmet.StrankaListNazivFormatedOIB>
  <DomainObject.Predmet.ProtuStrankaListFormated>
    <izvorni_sadrzaj>
      <item>KOLEKTIV d.o.o. za poslovne usluge zastupanog po punomoćniku Antonia Selak</item>
    </izvorni_sadrzaj>
    <derivirana_varijabla naziv="DomainObject.Predmet.ProtuStrankaListFormated_1">
      <item>KOLEKTIV d.o.o. za poslovne usluge zastupanog po punomoćniku Antonia Selak</item>
    </derivirana_varijabla>
  </DomainObject.Predmet.ProtuStrankaListFormated>
  <DomainObject.Predmet.ProtuStrankaListFormatedOIB>
    <izvorni_sadrzaj>
      <item>KOLEKTIV d.o.o. za poslovne usluge, OIB 61610636662 zastupanog po punomoćniku Antonia Selak</item>
    </izvorni_sadrzaj>
    <derivirana_varijabla naziv="DomainObject.Predmet.ProtuStrankaListFormatedOIB_1">
      <item>KOLEKTIV d.o.o. za poslovne usluge, OIB 61610636662 zastupanog po punomoćniku Antonia Selak</item>
    </derivirana_varijabla>
  </DomainObject.Predmet.ProtuStrankaListFormatedOIB>
  <DomainObject.Predmet.ProtuStrankaListFormatedWithAdress>
    <izvorni_sadrzaj>
      <item>KOLEKTIV d.o.o. za poslovne usluge, Horvaćanska cesta 45, 10000 Zagreb zastupanog po punomoćniku Antonia Selak</item>
    </izvorni_sadrzaj>
    <derivirana_varijabla naziv="DomainObject.Predmet.ProtuStrankaListFormatedWithAdress_1">
      <item>KOLEKTIV d.o.o. za poslovne usluge, Horvaćanska cesta 45, 10000 Zagreb zastupanog po punomoćniku Antonia Selak</item>
    </derivirana_varijabla>
  </DomainObject.Predmet.ProtuStrankaListFormatedWithAdress>
  <DomainObject.Predmet.ProtuStrankaListFormatedWithAdressOIB>
    <izvorni_sadrzaj>
      <item>KOLEKTIV d.o.o. za poslovne usluge, OIB 61610636662, Horvaćanska cesta 45, 10000 Zagreb zastupanog po punomoćniku Antonia Selak</item>
    </izvorni_sadrzaj>
    <derivirana_varijabla naziv="DomainObject.Predmet.ProtuStrankaListFormatedWithAdressOIB_1">
      <item>KOLEKTIV d.o.o. za poslovne usluge, OIB 61610636662, Horvaćanska cesta 45, 10000 Zagreb zastupanog po punomoćniku Antonia Selak</item>
    </derivirana_varijabla>
  </DomainObject.Predmet.ProtuStrankaListFormatedWithAdressOIB>
  <DomainObject.Predmet.ProtuStrankaListNazivFormated>
    <izvorni_sadrzaj>
      <item>KOLEKTIV d.o.o. za poslovne usluge</item>
    </izvorni_sadrzaj>
    <derivirana_varijabla naziv="DomainObject.Predmet.ProtuStrankaListNazivFormated_1">
      <item>KOLEKTIV d.o.o. za poslovne usluge</item>
    </derivirana_varijabla>
  </DomainObject.Predmet.ProtuStrankaListNazivFormated>
  <DomainObject.Predmet.ProtuStrankaListNazivFormatedOIB>
    <izvorni_sadrzaj>
      <item>KOLEKTIV d.o.o. za poslovne usluge, OIB 61610636662</item>
    </izvorni_sadrzaj>
    <derivirana_varijabla naziv="DomainObject.Predmet.ProtuStrankaListNazivFormatedOIB_1">
      <item>KOLEKTIV d.o.o. za poslovne usluge, OIB 61610636662</item>
    </derivirana_varijabla>
  </DomainObject.Predmet.ProtuStrankaListNazivFormatedOIB>
  <DomainObject.Predmet.OstaliListFormated>
    <izvorni_sadrzaj>
      <item>Antonia Selak punomoćnik sudionika u postupku KOLEKTIV d.o.o. za poslovne usluge</item>
      <item>Vedran Kasap</item>
      <item>Domagoj Jović</item>
      <item>Tomislav Đuričin</item>
    </izvorni_sadrzaj>
    <derivirana_varijabla naziv="DomainObject.Predmet.OstaliListFormated_1">
      <item>Antonia Selak punomoćnik sudionika u postupku KOLEKTIV d.o.o. za poslovne usluge</item>
      <item>Vedran Kasap</item>
      <item>Domagoj Jović</item>
      <item>Tomislav Đuričin</item>
    </derivirana_varijabla>
  </DomainObject.Predmet.OstaliListFormated>
  <DomainObject.Predmet.OstaliListFormatedOIB>
    <izvorni_sadrzaj>
      <item>Antonia Selak punomoćnik sudionika u postupku KOLEKTIV d.o.o. za poslovne usluge</item>
      <item>Vedran Kasap, OIB 52018096812</item>
      <item>Domagoj Jović, OIB 10403105982</item>
      <item>Tomislav Đuričin, OIB 01733609458</item>
    </izvorni_sadrzaj>
    <derivirana_varijabla naziv="DomainObject.Predmet.OstaliListFormatedOIB_1">
      <item>Antonia Selak punomoćnik sudionika u postupku KOLEKTIV d.o.o. za poslovne usluge</item>
      <item>Vedran Kasap, OIB 52018096812</item>
      <item>Domagoj Jović, OIB 10403105982</item>
      <item>Tomislav Đuričin, OIB 01733609458</item>
    </derivirana_varijabla>
  </DomainObject.Predmet.OstaliListFormatedOIB>
  <DomainObject.Predmet.OstaliListFormatedWithAdress>
    <izvorni_sadrzaj>
      <item>Antonia Selak, Gorjanska 26, 10000 Zagreb punomoćnik sudionika u postupku KOLEKTIV d.o.o. za poslovne usluge</item>
      <item>Vedran Kasap, Horvaćanska Cesta 45, 10000 Zagreb</item>
      <item>Domagoj Jović, Novi Goljak 10, 10000 Zagreb</item>
      <item>Tomislav Đuričin, Petrovaradinska 1, 10000 Zagreb</item>
    </izvorni_sadrzaj>
    <derivirana_varijabla naziv="DomainObject.Predmet.OstaliListFormatedWithAdress_1">
      <item>Antonia Selak, Gorjanska 26, 10000 Zagreb punomoćnik sudionika u postupku KOLEKTIV d.o.o. za poslovne usluge</item>
      <item>Vedran Kasap, Horvaćanska Cesta 45, 10000 Zagreb</item>
      <item>Domagoj Jović, Novi Goljak 10, 10000 Zagreb</item>
      <item>Tomislav Đuričin, Petrovaradinska 1, 10000 Zagreb</item>
    </derivirana_varijabla>
  </DomainObject.Predmet.OstaliListFormatedWithAdress>
  <DomainObject.Predmet.OstaliListFormatedWithAdressOIB>
    <izvorni_sadrzaj>
      <item>Antonia Selak, Gorjanska 26, 10000 Zagreb punomoćnik sudionika u postupku KOLEKTIV d.o.o. za poslovne usluge</item>
      <item>Vedran Kasap, OIB 52018096812, Horvaćanska Cesta 45, 10000 Zagreb</item>
      <item>Domagoj Jović, OIB 10403105982, Novi Goljak 10, 10000 Zagreb</item>
      <item>Tomislav Đuričin, OIB 01733609458, Petrovaradinska 1, 10000 Zagreb</item>
    </izvorni_sadrzaj>
    <derivirana_varijabla naziv="DomainObject.Predmet.OstaliListFormatedWithAdressOIB_1">
      <item>Antonia Selak, Gorjanska 26, 10000 Zagreb punomoćnik sudionika u postupku KOLEKTIV d.o.o. za poslovne usluge</item>
      <item>Vedran Kasap, OIB 52018096812, Horvaćanska Cesta 45, 10000 Zagreb</item>
      <item>Domagoj Jović, OIB 10403105982, Novi Goljak 10, 10000 Zagreb</item>
      <item>Tomislav Đuričin, OIB 01733609458, Petrovaradinska 1, 10000 Zagreb</item>
    </derivirana_varijabla>
  </DomainObject.Predmet.OstaliListFormatedWithAdressOIB>
  <DomainObject.Predmet.OstaliListNazivFormated>
    <izvorni_sadrzaj>
      <item>Antonia Selak</item>
      <item>Vedran Kasap</item>
      <item>Domagoj Jović</item>
      <item>Tomislav Đuričin</item>
    </izvorni_sadrzaj>
    <derivirana_varijabla naziv="DomainObject.Predmet.OstaliListNazivFormated_1">
      <item>Antonia Selak</item>
      <item>Vedran Kasap</item>
      <item>Domagoj Jović</item>
      <item>Tomislav Đuričin</item>
    </derivirana_varijabla>
  </DomainObject.Predmet.OstaliListNazivFormated>
  <DomainObject.Predmet.OstaliListNazivFormatedOIB>
    <izvorni_sadrzaj>
      <item>Antonia Selak</item>
      <item>Vedran Kasap, OIB 52018096812</item>
      <item>Domagoj Jović, OIB 10403105982</item>
      <item>Tomislav Đuričin, OIB 01733609458</item>
    </izvorni_sadrzaj>
    <derivirana_varijabla naziv="DomainObject.Predmet.OstaliListNazivFormatedOIB_1">
      <item>Antonia Selak</item>
      <item>Vedran Kasap, OIB 52018096812</item>
      <item>Domagoj Jović, OIB 10403105982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KOLEKTIV d.o.o. za poslovne usluge</izvorni_sadrzaj>
    <derivirana_varijabla naziv="DomainObject.Predmet.StrankaIDrugi_1">KOLEKTIV d.o.o. za poslovne usluge</derivirana_varijabla>
  </DomainObject.Predmet.StrankaIDrugi>
  <DomainObject.Predmet.ProtustrankaIDrugi>
    <izvorni_sadrzaj>KOLEKTIV d.o.o. za poslovne usluge</izvorni_sadrzaj>
    <derivirana_varijabla naziv="DomainObject.Predmet.ProtustrankaIDrugi_1">KOLEKTIV d.o.o. za poslovne usluge</derivirana_varijabla>
  </DomainObject.Predmet.ProtustrankaIDrugi>
  <DomainObject.Predmet.StrankaIDrugiAdressOIB>
    <izvorni_sadrzaj>KOLEKTIV d.o.o. za poslovne usluge, OIB 61610636662, Horvaćanska cesta 45, 10000 Zagreb</izvorni_sadrzaj>
    <derivirana_varijabla naziv="DomainObject.Predmet.StrankaIDrugiAdressOIB_1">KOLEKTIV d.o.o. za poslovne usluge, OIB 61610636662, Horvaćanska cesta 45, 10000 Zagreb</derivirana_varijabla>
  </DomainObject.Predmet.StrankaIDrugiAdressOIB>
  <DomainObject.Predmet.ProtustrankaIDrugiAdressOIB>
    <izvorni_sadrzaj>KOLEKTIV d.o.o. za poslovne usluge, OIB 61610636662, Horvaćanska cesta 45, 10000 Zagreb</izvorni_sadrzaj>
    <derivirana_varijabla naziv="DomainObject.Predmet.ProtustrankaIDrugiAdressOIB_1">KOLEKTIV d.o.o. za poslovne usluge, OIB 61610636662, Horvaćanska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KOLEKTIV d.o.o. za poslovne usluge</item>
      <item>KOLEKTIV d.o.o. za poslovne usluge</item>
      <item>Antonia Selak</item>
      <item>Vedran Kasap</item>
      <item>Domagoj Jović</item>
      <item>Tomislav Đuričin</item>
    </izvorni_sadrzaj>
    <derivirana_varijabla naziv="DomainObject.Predmet.SudioniciListNaziv_1">
      <item>KOLEKTIV d.o.o. za poslovne usluge</item>
      <item>KOLEKTIV d.o.o. za poslovne usluge</item>
      <item>Antonia Selak</item>
      <item>Vedran Kasap</item>
      <item>Domagoj Jović</item>
      <item>Tomislav Đuričin</item>
    </derivirana_varijabla>
  </DomainObject.Predmet.SudioniciListNaziv>
  <DomainObject.Predmet.SudioniciListAdressOIB>
    <izvorni_sadrzaj>
      <item>KOLEKTIV d.o.o. za poslovne usluge, OIB 61610636662, Horvaćanska cesta 45,10000 Zagreb</item>
      <item>KOLEKTIV d.o.o. za poslovne usluge, OIB 61610636662, Horvaćanska cesta 45,10000 Zagreb</item>
      <item>Antonia Selak, Gorjanska 26,10000 Zagreb</item>
      <item>Vedran Kasap, OIB 52018096812, Horvaćanska Cesta 45,10000 Zagreb</item>
      <item>Domagoj Jović, OIB 10403105982, Novi Goljak 10,10000 Zagreb</item>
      <item>Tomislav Đuričin, OIB 01733609458, Petrovaradinska 1,10000 Zagreb</item>
    </izvorni_sadrzaj>
    <derivirana_varijabla naziv="DomainObject.Predmet.SudioniciListAdressOIB_1">
      <item>KOLEKTIV d.o.o. za poslovne usluge, OIB 61610636662, Horvaćanska cesta 45,10000 Zagreb</item>
      <item>KOLEKTIV d.o.o. za poslovne usluge, OIB 61610636662, Horvaćanska cesta 45,10000 Zagreb</item>
      <item>Antonia Selak, Gorjanska 26,10000 Zagreb</item>
      <item>Vedran Kasap, OIB 52018096812, Horvaćanska Cesta 45,10000 Zagreb</item>
      <item>Domagoj Jović, OIB 10403105982, Novi Goljak 10,10000 Zagreb</item>
      <item>Tomislav Đuričin, OIB 01733609458, Petrovaradinska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61610636662</item>
      <item>, OIB 61610636662</item>
      <item>, OIB null</item>
      <item>, OIB 52018096812</item>
      <item>, OIB 10403105982</item>
      <item>, OIB 01733609458</item>
    </izvorni_sadrzaj>
    <derivirana_varijabla naziv="DomainObject.Predmet.SudioniciListNazivOIB_1">
      <item>, OIB 61610636662</item>
      <item>, OIB 61610636662</item>
      <item>, OIB null</item>
      <item>, OIB 52018096812</item>
      <item>, OIB 10403105982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240</properties:Words>
  <properties:Characters>1183</properties:Characters>
  <properties:Lines>85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2015-11-04T13:20:00Z</dcterms:created>
  <dc:creator>Sudsko vijeće</dc:creator>
  <cp:lastModifiedBy>Kristina Švajger</cp:lastModifiedBy>
  <cp:lastPrinted>2015-11-04T13:21:00Z</cp:lastPrinted>
  <dcterms:modified xmlns:xsi="http://www.w3.org/2001/XMLSchema-instance" xsi:type="dcterms:W3CDTF">2015-11-04T13:21:00Z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