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33ab" w14:paraId="a2733ab" w:rsidRDefault="00AE649C" w:rsidP="00FA5B5E" w:rsidR="00AE649C" w:rsidRPr="00B76F3C">
      <w:pPr>
        <w:pStyle w:val="Naslov3"/>
        <w15:collapsed w:val="false"/>
      </w:pPr>
    </w:p>
    <w:p w:rsidRDefault="00BD02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D0299" w:rsidR="00BD0299">
      <w:pPr>
        <w:pStyle w:val="SudSjedite"/>
      </w:pPr>
      <w:r>
        <w:tab/>
      </w:r>
    </w:p>
    <w:p w:rsidRDefault="00BD0299" w:rsidP="00BD0299" w:rsidR="00BD0299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D0299" w:rsidP="00BD0299" w:rsidR="00BD029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BD0299" w:rsidP="00BD0299" w:rsidR="00BD029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BD0299" w:rsidP="00BD0299" w:rsidR="00BD0299">
      <w:pPr>
        <w:spacing w:after="0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rPr>
          <w:rFonts w:cs="Times New Roman" w:eastAsia="Times New Roman"/>
          <w:lang w:eastAsia="hr-HR"/>
        </w:rPr>
      </w:pPr>
    </w:p>
    <w:p w:rsidRDefault="00BD0299" w:rsidP="00BD0299" w:rsidR="00BD029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BD0299" w:rsidP="00BD0299" w:rsidR="00BD02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BD0299" w:rsidP="00BD0299" w:rsidR="00BD02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0299" w:rsidP="00BD0299" w:rsidR="00BD0299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Rijeka, Podružnice Pula za provedbu skraćenoga stečajnog postupka nad dužnikom TRATINČICA d.o.o.,Labin,</w:t>
      </w:r>
      <w:proofErr w:type="spellStart"/>
      <w:r>
        <w:t>Zelenice</w:t>
      </w:r>
      <w:proofErr w:type="spellEnd"/>
      <w:r>
        <w:t xml:space="preserve"> 18,  OIB: 91975210856, 14. rujna 2016.</w:t>
      </w:r>
    </w:p>
    <w:p w:rsidRDefault="00BD0299" w:rsidP="00BD0299" w:rsidR="00BD0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BD0299" w:rsidP="00BD0299" w:rsidR="00BD0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BD0299" w:rsidP="00BD0299" w:rsidR="00BD02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BD0299" w:rsidP="00BD0299" w:rsidR="00BD029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D0299" w:rsidP="00BD0299" w:rsidR="00BD029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D0299" w:rsidP="00BD0299" w:rsidR="00BD029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BD0299" w:rsidP="00BD0299" w:rsidR="00BD029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BD0299" w:rsidP="00BD0299" w:rsidR="00BD029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BD0299" w:rsidP="00BD0299" w:rsidR="00BD0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BD0299" w:rsidP="00BD0299" w:rsidR="00BD029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BD0299" w:rsidP="00BD0299" w:rsidR="00BD0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299" w:rsidP="00BD0299" w:rsidR="00BD02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D0299" w:rsidP="00BD0299" w:rsidR="00BD029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BD0299" w:rsidP="00BD0299" w:rsidR="00BD029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BD0299" w:rsidP="00BD0299" w:rsidR="00BD029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BD0299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299" w:rsidP="00BD0299" w:rsidR="00BD0299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St-654/2016-9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299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97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St-654/2016-7</izvorni_sadrzaj>
    <derivirana_varijabla naziv="DomainObject.Oznaka_1">St-654/2016-7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TRATINČICA d.o.o. LABIN</izvorni_sadrzaj>
    <derivirana_varijabla naziv="DomainObject.Predmet.ProtustrankaFormated_1">  TRATINČICA d.o.o. LABIN</derivirana_varijabla>
  </DomainObject.Predmet.ProtustrankaFormated>
  <DomainObject.Predmet.ProtustrankaFormatedOIB>
    <izvorni_sadrzaj>  TRATINČICA d.o.o. LABIN, OIB 91975210856</izvorni_sadrzaj>
    <derivirana_varijabla naziv="DomainObject.Predmet.ProtustrankaFormatedOIB_1">  TRATINČICA d.o.o. LABIN, OIB 91975210856</derivirana_varijabla>
  </DomainObject.Predmet.ProtustrankaFormatedOIB>
  <DomainObject.Predmet.ProtustrankaFormatedWithAdress>
    <izvorni_sadrzaj> TRATINČICA d.o.o. LABIN, Zelenice 18, 52220 Labin</izvorni_sadrzaj>
    <derivirana_varijabla naziv="DomainObject.Predmet.ProtustrankaFormatedWithAdress_1"> TRATINČICA d.o.o. LABIN, Zelenice 18, 52220 Labin</derivirana_varijabla>
  </DomainObject.Predmet.ProtustrankaFormatedWithAdress>
  <DomainObject.Predmet.ProtustrankaFormatedWithAdressOIB>
    <izvorni_sadrzaj> TRATINČICA d.o.o. LABIN, OIB 91975210856, Zelenice 18, 52220 Labin</izvorni_sadrzaj>
    <derivirana_varijabla naziv="DomainObject.Predmet.ProtustrankaFormatedWithAdressOIB_1"> TRATINČICA d.o.o. LABIN, OIB 91975210856, Zelenice 18, 52220 Labin</derivirana_varijabla>
  </DomainObject.Predmet.ProtustrankaFormatedWithAdressOIB>
  <DomainObject.Predmet.ProtustrankaWithAdress>
    <izvorni_sadrzaj>TRATINČICA d.o.o. LABIN Zelenice 18, 52220 Labin</izvorni_sadrzaj>
    <derivirana_varijabla naziv="DomainObject.Predmet.ProtustrankaWithAdress_1">TRATINČICA d.o.o. LABIN Zelenice 18, 52220 Labin</derivirana_varijabla>
  </DomainObject.Predmet.ProtustrankaWithAdress>
  <DomainObject.Predmet.ProtustrankaWithAdressOIB>
    <izvorni_sadrzaj>TRATINČICA d.o.o. LABIN, OIB 91975210856, Zelenice 18, 52220 Labin</izvorni_sadrzaj>
    <derivirana_varijabla naziv="DomainObject.Predmet.ProtustrankaWithAdressOIB_1">TRATINČICA d.o.o. LABIN, OIB 91975210856, Zelenice 18, 52220 Labin</derivirana_varijabla>
  </DomainObject.Predmet.ProtustrankaWithAdressOIB>
  <DomainObject.Predmet.ProtustrankaNazivFormated>
    <izvorni_sadrzaj>TRATINČICA d.o.o. LABIN</izvorni_sadrzaj>
    <derivirana_varijabla naziv="DomainObject.Predmet.ProtustrankaNazivFormated_1">TRATINČICA d.o.o. LABIN</derivirana_varijabla>
  </DomainObject.Predmet.ProtustrankaNazivFormated>
  <DomainObject.Predmet.ProtustrankaNazivFormatedOIB>
    <izvorni_sadrzaj>TRATINČICA d.o.o. LABIN, OIB 91975210856</izvorni_sadrzaj>
    <derivirana_varijabla naziv="DomainObject.Predmet.ProtustrankaNazivFormatedOIB_1">TRATINČICA d.o.o. LABIN, OIB 91975210856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TRATINČICA d.o.o. LABIN</item>
    </izvorni_sadrzaj>
    <derivirana_varijabla naziv="DomainObject.Predmet.ProtuStrankaListFormated_1">
      <item>TRATINČICA d.o.o. LABIN</item>
    </derivirana_varijabla>
  </DomainObject.Predmet.ProtuStrankaListFormated>
  <DomainObject.Predmet.ProtuStrankaListFormatedOIB>
    <izvorni_sadrzaj>
      <item>TRATINČICA d.o.o. LABIN, OIB 91975210856</item>
    </izvorni_sadrzaj>
    <derivirana_varijabla naziv="DomainObject.Predmet.ProtuStrankaListFormatedOIB_1">
      <item>TRATINČICA d.o.o. LABIN, OIB 91975210856</item>
    </derivirana_varijabla>
  </DomainObject.Predmet.ProtuStrankaListFormatedOIB>
  <DomainObject.Predmet.ProtuStrankaListFormatedWithAdress>
    <izvorni_sadrzaj>
      <item>TRATINČICA d.o.o. LABIN, Zelenice 18, 52220 Labin</item>
    </izvorni_sadrzaj>
    <derivirana_varijabla naziv="DomainObject.Predmet.ProtuStrankaListFormatedWithAdress_1">
      <item>TRATINČICA d.o.o. LABIN, Zelenice 18, 52220 Labin</item>
    </derivirana_varijabla>
  </DomainObject.Predmet.ProtuStrankaListFormatedWithAdress>
  <DomainObject.Predmet.ProtuStrankaListFormatedWithAdressOIB>
    <izvorni_sadrzaj>
      <item>TRATINČICA d.o.o. LABIN, OIB 91975210856, Zelenice 18, 52220 Labin</item>
    </izvorni_sadrzaj>
    <derivirana_varijabla naziv="DomainObject.Predmet.ProtuStrankaListFormatedWithAdressOIB_1">
      <item>TRATINČICA d.o.o. LABIN, OIB 91975210856, Zelenice 18, 52220 Labin</item>
    </derivirana_varijabla>
  </DomainObject.Predmet.ProtuStrankaListFormatedWithAdressOIB>
  <DomainObject.Predmet.ProtuStrankaListNazivFormated>
    <izvorni_sadrzaj>
      <item>TRATINČICA d.o.o. LABIN</item>
    </izvorni_sadrzaj>
    <derivirana_varijabla naziv="DomainObject.Predmet.ProtuStrankaListNazivFormated_1">
      <item>TRATINČICA d.o.o. LABIN</item>
    </derivirana_varijabla>
  </DomainObject.Predmet.ProtuStrankaListNazivFormated>
  <DomainObject.Predmet.ProtuStrankaListNazivFormatedOIB>
    <izvorni_sadrzaj>
      <item>TRATINČICA d.o.o. LABIN, OIB 91975210856</item>
    </izvorni_sadrzaj>
    <derivirana_varijabla naziv="DomainObject.Predmet.ProtuStrankaListNazivFormatedOIB_1">
      <item>TRATINČICA d.o.o. LABIN, OIB 91975210856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St-654/2016-7</izvorni_sadrzaj>
    <derivirana_varijabla naziv="DomainObject.PoslovniBrojDokumenta_1">St-654/2016-7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TRATINČICA d.o.o. LABIN</izvorni_sadrzaj>
    <derivirana_varijabla naziv="DomainObject.Predmet.ProtustrankaIDrugi_1">TRATINČICA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TRATINČICA d.o.o. LABIN, OIB 91975210856, Zelenice 18, 52220 Labin</izvorni_sadrzaj>
    <derivirana_varijabla naziv="DomainObject.Predmet.ProtustrankaIDrugiAdressOIB_1">TRATINČICA d.o.o. LABIN, OIB 91975210856, Zelenice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TRATINČICA d.o.o. LABIN</item>
      <item>FINANCIJSKA AGENCIJA, RC RIJEKA, PODRUŽNICA PULA, PULA</item>
    </izvorni_sadrzaj>
    <derivirana_varijabla naziv="DomainObject.Predmet.SudioniciListNaziv_1">
      <item>TRATINČICA d.o.o. LABIN</item>
      <item>FINANCIJSKA AGENCIJA, RC RIJEKA, PODRUŽNICA PULA, PULA</item>
    </derivirana_varijabla>
  </DomainObject.Predmet.SudioniciListNaziv>
  <DomainObject.Predmet.SudioniciListAdressOIB>
    <izvorni_sadrzaj>
      <item>TRATINČICA d.o.o. LABIN, OIB 91975210856, Zelenice 18,52220 Labin</item>
      <item>FINANCIJSKA AGENCIJA, RC RIJEKA, PODRUŽNICA PULA, PULA, OIB 85821130368, Giardini 5,52100 Pula</item>
    </izvorni_sadrzaj>
    <derivirana_varijabla naziv="DomainObject.Predmet.SudioniciListAdressOIB_1">
      <item>TRATINČICA d.o.o. LABIN, OIB 91975210856, Zelenice 18,52220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10E16-B382-4678-9976-2A96A0100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766</properties:Characters>
  <properties:Lines>42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St-654/2016-7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