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c6a4" w14:paraId="8e4c6a4" w:rsidRDefault="005C496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4960" w:rsidP="005C4960" w:rsidR="005C4960">
      <w:pPr>
        <w:pStyle w:val="Bezproreda"/>
      </w:pPr>
      <w:r>
        <w:t xml:space="preserve">    Republika Hrvatska</w:t>
      </w:r>
    </w:p>
    <w:p w:rsidRDefault="005C4960" w:rsidP="005C4960" w:rsidR="005C4960">
      <w:pPr>
        <w:pStyle w:val="Bezproreda"/>
      </w:pPr>
      <w:r>
        <w:t>Trgovački sud u Bjelovaru</w:t>
      </w:r>
    </w:p>
    <w:p w:rsidRDefault="005C4960" w:rsidP="005C4960" w:rsidR="005C4960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5C4960" w:rsidP="005C4960" w:rsidR="005C4960">
      <w:pPr>
        <w:pStyle w:val="Bezproreda"/>
        <w:ind w:firstLine="708" w:left="4248"/>
      </w:pPr>
      <w:r>
        <w:t>Poslovni broj: 1 St-161/2016-44</w:t>
      </w:r>
    </w:p>
    <w:p w:rsidRDefault="005C4960" w:rsidP="005C4960" w:rsidR="005C4960">
      <w:pPr>
        <w:pStyle w:val="Bezproreda"/>
      </w:pPr>
    </w:p>
    <w:p w:rsidRDefault="005C4960" w:rsidP="005C4960" w:rsidR="005C4960">
      <w:pPr>
        <w:pStyle w:val="Bezproreda"/>
      </w:pPr>
    </w:p>
    <w:p w:rsidRDefault="005C4960" w:rsidP="005C4960" w:rsidR="005C4960">
      <w:pPr>
        <w:pStyle w:val="Bezproreda"/>
        <w:jc w:val="center"/>
        <w:rPr>
          <w:b/>
        </w:rPr>
      </w:pPr>
      <w:r>
        <w:rPr>
          <w:b/>
        </w:rPr>
        <w:t>P O Z I V</w:t>
      </w:r>
    </w:p>
    <w:p w:rsidRDefault="005C4960" w:rsidP="005C4960" w:rsidR="005C4960">
      <w:pPr>
        <w:pStyle w:val="Bezproreda"/>
      </w:pPr>
    </w:p>
    <w:p w:rsidRDefault="005C4960" w:rsidP="005C4960" w:rsidR="005C4960">
      <w:pPr>
        <w:pStyle w:val="Bezproreda"/>
      </w:pPr>
    </w:p>
    <w:p w:rsidRDefault="005C4960" w:rsidP="005C4960" w:rsidR="005C4960">
      <w:pPr>
        <w:pStyle w:val="Bezproreda"/>
        <w:ind w:firstLine="708"/>
        <w:jc w:val="both"/>
      </w:pPr>
      <w:r>
        <w:t xml:space="preserve">U stečajnom predmetu nad stečajnim dužnikom </w:t>
      </w:r>
      <w:r>
        <w:t xml:space="preserve">SANDRO TRADE d.o.o. za trgovinu, ugostiteljstvo i usluge u stečaju, Slatina, Petra Preradovića 38, OIB: 60756989965, poslovni broj: 1 St-161/2016., </w:t>
      </w:r>
      <w:r>
        <w:t xml:space="preserve"> pozivate se na ročište za diobu kupovine, na dan</w:t>
      </w:r>
    </w:p>
    <w:p w:rsidRDefault="005C4960" w:rsidP="005C4960" w:rsidR="005C4960">
      <w:pPr>
        <w:pStyle w:val="Bezproreda"/>
        <w:jc w:val="center"/>
      </w:pPr>
    </w:p>
    <w:p w:rsidRDefault="005C4960" w:rsidP="005C4960" w:rsidR="005C4960">
      <w:pPr>
        <w:pStyle w:val="Bezproreda"/>
        <w:jc w:val="center"/>
      </w:pPr>
      <w:r>
        <w:t>26.   travnja 2018. godine u 9,3</w:t>
      </w:r>
      <w:r>
        <w:t>0 sati</w:t>
      </w:r>
    </w:p>
    <w:p w:rsidRDefault="005C4960" w:rsidP="005C4960" w:rsidR="005C4960">
      <w:pPr>
        <w:pStyle w:val="Bezproreda"/>
        <w:jc w:val="both"/>
        <w:rPr>
          <w:b/>
        </w:rPr>
      </w:pPr>
    </w:p>
    <w:p w:rsidRDefault="005C4960" w:rsidP="005C4960" w:rsidR="005C4960">
      <w:pPr>
        <w:pStyle w:val="Bezproreda"/>
        <w:jc w:val="both"/>
      </w:pPr>
      <w:r>
        <w:t xml:space="preserve"> sobu broj 4. Trgovačkog suda u Bjelovaru, Dr. I. </w:t>
      </w:r>
      <w:proofErr w:type="spellStart"/>
      <w:r>
        <w:t>Lebovića</w:t>
      </w:r>
      <w:proofErr w:type="spellEnd"/>
      <w:r>
        <w:t xml:space="preserve"> 42.</w:t>
      </w:r>
    </w:p>
    <w:p w:rsidRDefault="005C4960" w:rsidP="005C4960" w:rsidR="005C4960">
      <w:pPr>
        <w:pStyle w:val="Bezproreda"/>
        <w:jc w:val="both"/>
      </w:pPr>
    </w:p>
    <w:p w:rsidRDefault="005C4960" w:rsidP="005C4960" w:rsidR="005C4960">
      <w:pPr>
        <w:pStyle w:val="Bezproreda"/>
        <w:jc w:val="both"/>
      </w:pPr>
    </w:p>
    <w:p w:rsidRDefault="005C4960" w:rsidP="005C4960" w:rsidR="005C4960">
      <w:pPr>
        <w:pStyle w:val="Bezproreda"/>
        <w:ind w:firstLine="708"/>
        <w:jc w:val="both"/>
      </w:pPr>
      <w:r>
        <w:t>Ako ne pristupite na ročište Vaša tražbina uzet će se prema stanju koje proizlazi iz spisa.</w:t>
      </w:r>
    </w:p>
    <w:p w:rsidRDefault="005C4960" w:rsidP="005C4960" w:rsidR="005C4960">
      <w:pPr>
        <w:pStyle w:val="Bezproreda"/>
        <w:jc w:val="both"/>
      </w:pPr>
    </w:p>
    <w:p w:rsidRDefault="005C4960" w:rsidP="005C4960" w:rsidR="005C4960">
      <w:pPr>
        <w:pStyle w:val="Bezproreda"/>
        <w:ind w:firstLine="708"/>
        <w:jc w:val="both"/>
      </w:pPr>
      <w:r>
        <w:t xml:space="preserve">Vjerovnik najkasnije na ročištu za diobu može drugom vjerovniku osporiti tražbinu, njezinu visinu i red namirenja (čl. 124. Ovršnog zakona).  </w:t>
      </w:r>
    </w:p>
    <w:p w:rsidRDefault="005C4960" w:rsidP="005C4960" w:rsidR="005C4960">
      <w:pPr>
        <w:pStyle w:val="Bezproreda"/>
        <w:jc w:val="both"/>
      </w:pPr>
    </w:p>
    <w:p w:rsidRDefault="005C4960" w:rsidP="005C4960" w:rsidR="005C4960">
      <w:pPr>
        <w:pStyle w:val="Bezproreda"/>
        <w:ind w:firstLine="708"/>
        <w:jc w:val="both"/>
      </w:pPr>
      <w:r>
        <w:t xml:space="preserve">Iz iznosa dobivenog od ovršnog suda, stečajni sudac će izdvojiti u stečajnu masu odgovarajući iznos prema pravilima iz članka 124. Ovršnog zakona, namiriti tražbine </w:t>
      </w:r>
      <w:proofErr w:type="spellStart"/>
      <w:r>
        <w:t>razlučnih</w:t>
      </w:r>
      <w:proofErr w:type="spellEnd"/>
      <w:r>
        <w:t xml:space="preserve"> vjerovnika prema redoslijedu predviđenim pravilima ovršnog postupka i preostali iznos predati stečajnom upravitelju ( čl. 248 st. 2. Stečajnog zakona).</w:t>
      </w:r>
    </w:p>
    <w:p w:rsidRDefault="005C4960" w:rsidP="005C4960" w:rsidR="005C4960">
      <w:pPr>
        <w:pStyle w:val="Bezproreda"/>
        <w:jc w:val="both"/>
      </w:pPr>
    </w:p>
    <w:p w:rsidRDefault="005C4960" w:rsidP="005C4960" w:rsidR="005C4960">
      <w:pPr>
        <w:pStyle w:val="Bezproreda"/>
        <w:ind w:firstLine="708"/>
      </w:pPr>
      <w:r>
        <w:t>U Bjelovaru  6.  travnja</w:t>
      </w:r>
      <w:r>
        <w:t xml:space="preserve">  2018. </w:t>
      </w:r>
    </w:p>
    <w:p w:rsidRDefault="005C4960" w:rsidP="005C4960" w:rsidR="005C4960">
      <w:pPr>
        <w:pStyle w:val="Bezproreda"/>
      </w:pPr>
    </w:p>
    <w:p w:rsidRDefault="005C4960" w:rsidP="005C4960" w:rsidR="005C496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 u d a c</w:t>
      </w:r>
    </w:p>
    <w:p w:rsidRDefault="005C4960" w:rsidP="005C4960" w:rsidR="005C4960">
      <w:pPr>
        <w:pStyle w:val="Bezproreda"/>
      </w:pPr>
    </w:p>
    <w:p w:rsidRDefault="005C4960" w:rsidP="005C4960" w:rsidR="005C4960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               Branka Pleskalt </w:t>
      </w:r>
      <w:r>
        <w:t>v.r.</w:t>
      </w:r>
    </w:p>
    <w:p w:rsidRDefault="005C4960" w:rsidP="005C4960" w:rsidR="005C4960">
      <w:pPr>
        <w:pStyle w:val="Bezproreda"/>
      </w:pPr>
    </w:p>
    <w:p w:rsidRDefault="005C4960" w:rsidP="005C4960" w:rsidR="005C496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5C4960" w:rsidP="005C4960" w:rsidR="005C496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</w:p>
    <w:p w:rsidRDefault="005C4960" w:rsidP="005C4960" w:rsidR="005C4960">
      <w:pPr>
        <w:pStyle w:val="Bezproreda"/>
      </w:pPr>
    </w:p>
    <w:p w:rsidRDefault="005C4960" w:rsidP="005C4960" w:rsidR="005C4960">
      <w:pPr>
        <w:pStyle w:val="Bezproreda"/>
      </w:pPr>
      <w:bookmarkStart w:name="_GoBack" w:id="0"/>
      <w:bookmarkEnd w:id="0"/>
    </w:p>
    <w:p w:rsidRDefault="005C4960" w:rsidP="005C4960" w:rsidR="005C4960">
      <w:pPr>
        <w:pStyle w:val="Bezproreda"/>
      </w:pPr>
    </w:p>
    <w:p w:rsidRDefault="005C4960" w:rsidP="005C4960" w:rsidR="005C4960"/>
    <w:p w:rsidRDefault="005C4960" w:rsidP="005C4960" w:rsidR="005C4960">
      <w:pPr>
        <w:pStyle w:val="NormaleSPIS"/>
      </w:pPr>
    </w:p>
    <w:p w:rsidRDefault="00AE649C" w:rsidP="005C4960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960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C496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C496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592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St-161/2016-45</izvorni_sadrzaj>
    <derivirana_varijabla naziv="DomainObject.Oznaka_1">St-161/2016-45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SANDRO TRADE društvo s ograničenom odgovornošću za trgovinu, ugostiteljstvo i usluge, Slatina</izvorni_sadrzaj>
    <derivirana_varijabla naziv="DomainObject.Predmet.ProtustrankaFormated_1">  SANDRO TRADE društvo s ograničenom odgovornošću za trgovinu, ugostiteljstvo i usluge, Slatina</derivirana_varijabla>
  </DomainObject.Predmet.ProtustrankaFormated>
  <DomainObject.Predmet.ProtustrankaFormatedOIB>
    <izvorni_sadrzaj>  SANDRO TRADE društvo s ograničenom odgovornošću za trgovinu, ugostiteljstvo i usluge, Slatina, OIB 60756989965</izvorni_sadrzaj>
    <derivirana_varijabla naziv="DomainObject.Predmet.ProtustrankaFormatedOIB_1">  SANDRO TRADE društvo s ograničenom odgovornošću za trgovinu, ugostiteljstvo i usluge, Slatina, OIB 60756989965</derivirana_varijabla>
  </DomainObject.Predmet.ProtustrankaFormatedOIB>
  <DomainObject.Predmet.ProtustrankaFormatedWithAdress>
    <izvorni_sadrzaj> SANDRO TRADE društvo s ograničenom odgovornošću za trgovinu, ugostiteljstvo i usluge, Slatina, P.Preradovića 38, 33520 Slatina</izvorni_sadrzaj>
    <derivirana_varijabla naziv="DomainObject.Predmet.ProtustrankaFormatedWithAdress_1"> SANDRO TRADE društvo s ograničenom odgovornošću za trgovinu, ugostiteljstvo i usluge, Slatina, P.Preradovića 38, 33520 Slatina</derivirana_varijabla>
  </DomainObject.Predmet.ProtustrankaFormatedWithAdress>
  <DomainObject.Predmet.ProtustrankaFormatedWithAdressOIB>
    <izvorni_sadrzaj> SANDRO TRADE društvo s ograničenom odgovornošću za trgovinu, ugostiteljstvo i usluge, Slatina, OIB 60756989965, P.Preradovića 38, 33520 Slatina</izvorni_sadrzaj>
    <derivirana_varijabla naziv="DomainObject.Predmet.ProtustrankaFormatedWithAdressOIB_1"> SANDRO TRADE društvo s ograničenom odgovornošću za trgovinu, ugostiteljstvo i usluge, Slatina, OIB 60756989965, P.Preradovića 38, 33520 Slatina</derivirana_varijabla>
  </DomainObject.Predmet.ProtustrankaFormatedWithAdressOIB>
  <DomainObject.Predmet.ProtustrankaWithAdress>
    <izvorni_sadrzaj>SANDRO TRADE društvo s ograničenom odgovornošću za trgovinu, ugostiteljstvo i usluge, Slatina P.Preradovića 38, 33520 Slatina</izvorni_sadrzaj>
    <derivirana_varijabla naziv="DomainObject.Predmet.ProtustrankaWithAdress_1">SANDRO TRADE društvo s ograničenom odgovornošću za trgovinu, ugostiteljstvo i usluge, Slatina P.Preradovića 38, 33520 Slatina</derivirana_varijabla>
  </DomainObject.Predmet.ProtustrankaWithAdress>
  <DomainObject.Predmet.ProtustrankaWithAdressOIB>
    <izvorni_sadrzaj>SANDRO TRADE društvo s ograničenom odgovornošću za trgovinu, ugostiteljstvo i usluge, Slatina, OIB 60756989965, P.Preradovića 38, 33520 Slatina</izvorni_sadrzaj>
    <derivirana_varijabla naziv="DomainObject.Predmet.ProtustrankaWithAdressOIB_1">SANDRO TRADE društvo s ograničenom odgovornošću za trgovinu, ugostiteljstvo i usluge, Slatina, OIB 60756989965, P.Preradovića 38, 33520 Slatina</derivirana_varijabla>
  </DomainObject.Predmet.ProtustrankaWithAdressOIB>
  <DomainObject.Predmet.ProtustrankaNazivFormated>
    <izvorni_sadrzaj>SANDRO TRADE društvo s ograničenom odgovornošću za trgovinu, ugostiteljstvo i usluge, Slatina</izvorni_sadrzaj>
    <derivirana_varijabla naziv="DomainObject.Predmet.ProtustrankaNazivFormated_1">SANDRO TRADE društvo s ograničenom odgovornošću za trgovinu, ugostiteljstvo i usluge, Slatina</derivirana_varijabla>
  </DomainObject.Predmet.ProtustrankaNazivFormated>
  <DomainObject.Predmet.ProtustrankaNazivFormatedOIB>
    <izvorni_sadrzaj>SANDRO TRADE društvo s ograničenom odgovornošću za trgovinu, ugostiteljstvo i usluge, Slatina, OIB 60756989965</izvorni_sadrzaj>
    <derivirana_varijabla naziv="DomainObject.Predmet.ProtustrankaNazivFormatedOIB_1">SANDRO TRADE društvo s ograničenom odgovornošću za trgovinu, ugostiteljstvo i usluge, Slatina, OIB 60756989965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SANDRO TRADE društvo s ograničenom odgovornošću za trgovinu, ugostiteljstvo i usluge, Slatina</item>
    </izvorni_sadrzaj>
    <derivirana_varijabla naziv="DomainObject.Predmet.ProtuStrankaListFormated_1">
      <item>SANDRO TRADE društvo s ograničenom odgovornošću za trgovinu, ugostiteljstvo i usluge, Slatina</item>
    </derivirana_varijabla>
  </DomainObject.Predmet.ProtuStrankaListFormated>
  <DomainObject.Predmet.ProtuStrankaListFormatedOIB>
    <izvorni_sadrzaj>
      <item>SANDRO TRADE društvo s ograničenom odgovornošću za trgovinu, ugostiteljstvo i usluge, Slatina, OIB 60756989965</item>
    </izvorni_sadrzaj>
    <derivirana_varijabla naziv="DomainObject.Predmet.ProtuStrankaListFormatedOIB_1">
      <item>SANDRO TRADE društvo s ograničenom odgovornošću za trgovinu, ugostiteljstvo i usluge, Slatina, OIB 60756989965</item>
    </derivirana_varijabla>
  </DomainObject.Predmet.ProtuStrankaListFormatedOIB>
  <DomainObject.Predmet.ProtuStrankaListFormatedWithAdress>
    <izvorni_sadrzaj>
      <item>SANDRO TRADE društvo s ograničenom odgovornošću za trgovinu, ugostiteljstvo i usluge, Slatina, P.Preradovića 38, 33520 Slatina</item>
    </izvorni_sadrzaj>
    <derivirana_varijabla naziv="DomainObject.Predmet.ProtuStrankaListFormatedWithAdress_1">
      <item>SANDRO TRADE društvo s ograničenom odgovornošću za trgovinu, ugostiteljstvo i usluge, Slatina, P.Preradovića 38, 33520 Slatina</item>
    </derivirana_varijabla>
  </DomainObject.Predmet.ProtuStrankaListFormatedWithAdress>
  <DomainObject.Predmet.ProtuStrankaListFormatedWithAdressOIB>
    <izvorni_sadrzaj>
      <item>SANDRO TRADE društvo s ograničenom odgovornošću za trgovinu, ugostiteljstvo i usluge, Slatina, OIB 60756989965, P.Preradovića 38, 33520 Slatina</item>
    </izvorni_sadrzaj>
    <derivirana_varijabla naziv="DomainObject.Predmet.ProtuStrankaListFormatedWithAdressOIB_1">
      <item>SANDRO TRADE društvo s ograničenom odgovornošću za trgovinu, ugostiteljstvo i usluge, Slatina, OIB 60756989965, P.Preradovića 38, 33520 Slatina</item>
    </derivirana_varijabla>
  </DomainObject.Predmet.ProtuStrankaListFormatedWithAdressOIB>
  <DomainObject.Predmet.ProtuStrankaListNazivFormated>
    <izvorni_sadrzaj>
      <item>SANDRO TRADE društvo s ograničenom odgovornošću za trgovinu, ugostiteljstvo i usluge, Slatina</item>
    </izvorni_sadrzaj>
    <derivirana_varijabla naziv="DomainObject.Predmet.ProtuStrankaListNazivFormated_1">
      <item>SANDRO TRADE društvo s ograničenom odgovornošću za trgovinu, ugostiteljstvo i usluge, Slatina</item>
    </derivirana_varijabla>
  </DomainObject.Predmet.ProtuStrankaListNazivFormated>
  <DomainObject.Predmet.ProtuStrankaListNazivFormatedOIB>
    <izvorni_sadrzaj>
      <item>SANDRO TRADE društvo s ograničenom odgovornošću za trgovinu, ugostiteljstvo i usluge, Slatina, OIB 60756989965</item>
    </izvorni_sadrzaj>
    <derivirana_varijabla naziv="DomainObject.Predmet.ProtuStrankaListNazivFormatedOIB_1">
      <item>SANDRO TRADE društvo s ograničenom odgovornošću za trgovinu, ugostiteljstvo i usluge, Slatina, OIB 60756989965</item>
    </derivirana_varijabla>
  </DomainObject.Predmet.ProtuStrankaListNazivFormatedOIB>
  <DomainObject.Predmet.OstaliListFormated>
    <izvorni_sadrzaj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</item>
    </izvorni_sadrzaj>
    <derivirana_varijabla naziv="DomainObject.Predmet.OstaliListFormated_1"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</item>
    </derivirana_varijabla>
  </DomainObject.Predmet.OstaliListFormated>
  <DomainObject.Predmet.OstaliListFormatedOIB>
    <izvorni_sadrzaj>
      <item>SANDRO ZVER, OIB 23497942863</item>
      <item>ŽUPANIJSKO DRŽAVNO ODVJETNIŠTVO U BJELOVARU, OIB 86821435474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d.o.o., OIB 77671895850</item>
    </izvorni_sadrzaj>
    <derivirana_varijabla naziv="DomainObject.Predmet.OstaliListFormatedOIB_1">
      <item>SANDRO ZVER, OIB 23497942863</item>
      <item>ŽUPANIJSKO DRŽAVNO ODVJETNIŠTVO U BJELOVARU, OIB 86821435474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d.o.o., OIB 77671895850</item>
    </derivirana_varijabla>
  </DomainObject.Predmet.OstaliListFormatedOIB>
  <DomainObject.Predmet.OstaliListFormatedWithAdress>
    <izvorni_sadrzaj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Vladimira Nazora 49., 33520 Slatina</item>
    </izvorni_sadrzaj>
    <derivirana_varijabla naziv="DomainObject.Predmet.OstaliListFormatedWithAdress_1"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Vladimira Nazora 49., 33520 Slatina</item>
    </derivirana_varijabla>
  </DomainObject.Predmet.OstaliListFormatedWithAdress>
  <DomainObject.Predmet.OstaliListFormatedWithAdressOIB>
    <izvorni_sadrzaj>
      <item>SANDRO ZVER, OIB 23497942863, P. Preradovića 38, 33520 Slatina</item>
      <item>ŽUPANIJSKO DRŽAVNO ODVJETNIŠTVO U BJELOVARU, OIB 86821435474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OIB 77671895850, Vladimira Nazora 49., 33520 Slatina</item>
    </izvorni_sadrzaj>
    <derivirana_varijabla naziv="DomainObject.Predmet.OstaliListFormatedWithAdressOIB_1">
      <item>SANDRO ZVER, OIB 23497942863, P. Preradovića 38, 33520 Slatina</item>
      <item>ŽUPANIJSKO DRŽAVNO ODVJETNIŠTVO U BJELOVARU, OIB 86821435474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OIB 77671895850, Vladimira Nazora 49., 33520 Slatina</item>
    </derivirana_varijabla>
  </DomainObject.Predmet.OstaliListFormatedWithAdressOIB>
  <DomainObject.Predmet.OstaliListNazivFormated>
    <izvorni_sadrzaj>
      <item>SANDRO ZVER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</izvorni_sadrzaj>
    <derivirana_varijabla naziv="DomainObject.Predmet.OstaliListNazivFormated_1">
      <item>SANDRO ZVER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</derivirana_varijabla>
  </DomainObject.Predmet.OstaliListNazivFormated>
  <DomainObject.Predmet.OstaliListNazivFormatedOIB>
    <izvorni_sadrzaj>
      <item>SANDRO ZVER, OIB 23497942863</item>
      <item>ŽUPANIJSKO DRŽAVNO ODVJETNIŠTVO U BJELOVARU, OIB 86821435474</item>
      <item>Općinski sud u Slatini,Zemljišnoknjižni odjel</item>
      <item>FINA BJELOVAR</item>
      <item>računovodstvo- ovdje</item>
      <item>Sudski registar - ovdje</item>
      <item>Cestogradnaj d.o.o., OIB 77671895850</item>
    </izvorni_sadrzaj>
    <derivirana_varijabla naziv="DomainObject.Predmet.OstaliListNazivFormatedOIB_1">
      <item>SANDRO ZVER, OIB 23497942863</item>
      <item>ŽUPANIJSKO DRŽAVNO ODVJETNIŠTVO U BJELOVARU, OIB 86821435474</item>
      <item>Općinski sud u Slatini,Zemljišnoknjižni odjel</item>
      <item>FINA BJELOVAR</item>
      <item>računovodstvo- ovdje</item>
      <item>Sudski registar - ovdje</item>
      <item>Cestogradnaj d.o.o., OIB 77671895850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St-161/2016-45</izvorni_sadrzaj>
    <derivirana_varijabla naziv="DomainObject.PoslovniBrojDokumenta_1">St-161/2016-45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SANDRO TRADE društvo s ograničenom odgovornošću za trgovinu, ugostiteljstvo i usluge, Slatina</izvorni_sadrzaj>
    <derivirana_varijabla naziv="DomainObject.Predmet.ProtustrankaIDrugi_1">SANDRO TRADE društvo s ograničenom odgovornošću za trgovinu, ugostiteljstvo i usluge, Slatina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SANDRO TRADE društvo s ograničenom odgovornošću za trgovinu, ugostiteljstvo i usluge, Slatina, OIB 60756989965, P.Preradovića 38, 33520 Slatina</izvorni_sadrzaj>
    <derivirana_varijabla naziv="DomainObject.Predmet.ProtustrankaIDrugiAdressOIB_1">SANDRO TRADE društvo s ograničenom odgovornošću za trgovinu, ugostiteljstvo i usluge, Slatina, OIB 60756989965, P.Preradovića 38,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</izvorni_sadrzaj>
    <derivirana_varijabla naziv="DomainObject.Predmet.SudioniciListNaziv_1"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</derivirana_varijabla>
  </DomainObject.Predmet.SudioniciListNaziv>
  <DomainObject.Predmet.SudioniciListAdressOIB>
    <izvorni_sadrzaj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BJELOVARU, OIB 86821435474</item>
      <item>Općinski sud u Slatini,Zemljišnoknjižni odjel, .,33520 Slatina</item>
      <item>FINA BJELOVAR</item>
      <item>računovodstvo- ovdje</item>
      <item>Sudski registar - ovdje</item>
      <item>Cestogradnaj d.o.o., OIB 77671895850, Vladimira Nazora 49.,33520 Slatina</item>
    </izvorni_sadrzaj>
    <derivirana_varijabla naziv="DomainObject.Predmet.SudioniciListAdressOIB_1"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BJELOVARU, OIB 86821435474</item>
      <item>Općinski sud u Slatini,Zemljišnoknjižni odjel, .,33520 Slatina</item>
      <item>FINA BJELOVAR</item>
      <item>računovodstvo- ovdje</item>
      <item>Sudski registar - ovdje</item>
      <item>Cestogradnaj d.o.o., OIB 77671895850, Vladimira Nazora 49.,33520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196679-A3FA-44D4-8B61-D57BB5A552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959</properties:Characters>
  <properties:Lines>43</properties:Lines>
  <properties:Paragraphs>16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2018-04-06T07:56:00Z</cp:lastPrinted>
  <dcterms:modified xmlns:xsi="http://www.w3.org/2001/XMLSchema-instance" xsi:type="dcterms:W3CDTF">2018-04-06T07:56:00Z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St-161/2016-45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