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c914" w14:paraId="72dc91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83980">
        <w:rPr>
          <w:b/>
          <w:lang w:val="hr-HR"/>
        </w:rPr>
        <w:t>1548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83980">
        <w:rPr>
          <w:lang w:val="hr-HR"/>
        </w:rPr>
        <w:t>STARO ŽELJEZO proizvodno-poljoprivredna zadruga, Omiš, Fošal 19, OIB: 88785316492, MBS: 060219633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83980">
        <w:rPr>
          <w:lang w:val="hr-HR"/>
        </w:rPr>
        <w:t>STARO ŽELJEZO proizvodno-poljoprivredna zadruga, Omiš, Fošal 19, OIB: 88785316492, MBS: 060219633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3A2202">
        <w:rPr>
          <w:lang w:val="hr-HR"/>
        </w:rPr>
        <w:t>10,0</w:t>
      </w:r>
      <w:r w:rsidR="0089134C">
        <w:rPr>
          <w:lang w:val="hr-HR"/>
        </w:rPr>
        <w:t xml:space="preserve">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105186">
        <w:t xml:space="preserve">Zdenko </w:t>
      </w:r>
      <w:r w:rsidR="00105186" w:rsidRPr="00550E46">
        <w:t>Krstić, dipl. pravnik iz Osijeka, Županijska 2, OIB: 13827089798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83980">
        <w:rPr>
          <w:lang w:val="hr-HR"/>
        </w:rPr>
        <w:t>STARO ŽELJEZO proizvodno-poljoprivredna zadruga, Omiš, Fošal 19, OIB: 88785316492, MBS: 060219633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C83980">
        <w:rPr>
          <w:lang w:val="hr-HR"/>
        </w:rPr>
        <w:t>03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C83980">
        <w:rPr>
          <w:lang w:val="hr-HR"/>
        </w:rPr>
        <w:t>STARO ŽELJEZO proizvodno-poljoprivredna zadruga, Omiš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83980">
        <w:rPr>
          <w:lang w:val="hr-HR"/>
        </w:rPr>
        <w:t>2650</w:t>
      </w:r>
      <w:r>
        <w:rPr>
          <w:lang w:val="hr-HR"/>
        </w:rPr>
        <w:t xml:space="preserve"> dan</w:t>
      </w:r>
      <w:r w:rsidR="00E03030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83980">
        <w:rPr>
          <w:lang w:val="hr-HR"/>
        </w:rPr>
        <w:t>128.073,37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05186" w:rsidP="00D4027A" w:rsidR="00105186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C83980">
        <w:rPr>
          <w:lang w:val="hr-HR"/>
        </w:rPr>
        <w:t>, Ispostava Omiš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B33D2" w:rsidRPr="001B33D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C83980">
      <w:t>1548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05186"/>
    <w:rsid w:val="00110325"/>
    <w:rsid w:val="00133015"/>
    <w:rsid w:val="00160774"/>
    <w:rsid w:val="001761EE"/>
    <w:rsid w:val="00193F49"/>
    <w:rsid w:val="001B33D2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3A2202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24D7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9134C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83980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03030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3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33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33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33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3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3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B33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B33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B33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St-1548/2015</izvorni_sadrzaj>
    <derivirana_varijabla naziv="DomainObject.Predmet.OznakaBroj_1">St-1548/2015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STARO ŽELJEZO proizvodno-poljoprivredna zadruga</izvorni_sadrzaj>
    <derivirana_varijabla naziv="DomainObject.Predmet.ProtustrankaFormated_1">  STARO ŽELJEZO proizvodno-poljoprivredna zadruga</derivirana_varijabla>
  </DomainObject.Predmet.ProtustrankaFormated>
  <DomainObject.Predmet.ProtustrankaFormatedOIB>
    <izvorni_sadrzaj>  STARO ŽELJEZO proizvodno-poljoprivredna zadruga, OIB 88785316492</izvorni_sadrzaj>
    <derivirana_varijabla naziv="DomainObject.Predmet.ProtustrankaFormatedOIB_1">  STARO ŽELJEZO proizvodno-poljoprivredna zadruga, OIB 88785316492</derivirana_varijabla>
  </DomainObject.Predmet.ProtustrankaFormatedOIB>
  <DomainObject.Predmet.ProtustrankaFormatedWithAdress>
    <izvorni_sadrzaj> STARO ŽELJEZO proizvodno-poljoprivredna zadruga, Fošal 19, 21310 Omiš</izvorni_sadrzaj>
    <derivirana_varijabla naziv="DomainObject.Predmet.ProtustrankaFormatedWithAdress_1"> STARO ŽELJEZO proizvodno-poljoprivredna zadruga, Fošal 19, 21310 Omiš</derivirana_varijabla>
  </DomainObject.Predmet.ProtustrankaFormatedWithAdress>
  <DomainObject.Predmet.ProtustrankaFormatedWithAdressOIB>
    <izvorni_sadrzaj> STARO ŽELJEZO proizvodno-poljoprivredna zadruga, OIB 88785316492, Fošal 19, 21310 Omiš</izvorni_sadrzaj>
    <derivirana_varijabla naziv="DomainObject.Predmet.ProtustrankaFormatedWithAdressOIB_1"> STARO ŽELJEZO proizvodno-poljoprivredna zadruga, OIB 88785316492, Fošal 19, 21310 Omiš</derivirana_varijabla>
  </DomainObject.Predmet.ProtustrankaFormatedWithAdressOIB>
  <DomainObject.Predmet.ProtustrankaWithAdress>
    <izvorni_sadrzaj>STARO ŽELJEZO proizvodno-poljoprivredna zadruga Fošal 19, 21310 Omiš</izvorni_sadrzaj>
    <derivirana_varijabla naziv="DomainObject.Predmet.ProtustrankaWithAdress_1">STARO ŽELJEZO proizvodno-poljoprivredna zadruga Fošal 19, 21310 Omiš</derivirana_varijabla>
  </DomainObject.Predmet.ProtustrankaWithAdress>
  <DomainObject.Predmet.ProtustrankaWithAdressOIB>
    <izvorni_sadrzaj>STARO ŽELJEZO proizvodno-poljoprivredna zadruga, OIB 88785316492, Fošal 19, 21310 Omiš</izvorni_sadrzaj>
    <derivirana_varijabla naziv="DomainObject.Predmet.ProtustrankaWithAdressOIB_1">STARO ŽELJEZO proizvodno-poljoprivredna zadruga, OIB 88785316492, Fošal 19, 21310 Omiš</derivirana_varijabla>
  </DomainObject.Predmet.ProtustrankaWithAdressOIB>
  <DomainObject.Predmet.ProtustrankaNazivFormated>
    <izvorni_sadrzaj>STARO ŽELJEZO proizvodno-poljoprivredna zadruga</izvorni_sadrzaj>
    <derivirana_varijabla naziv="DomainObject.Predmet.ProtustrankaNazivFormated_1">STARO ŽELJEZO proizvodno-poljoprivredna zadruga</derivirana_varijabla>
  </DomainObject.Predmet.ProtustrankaNazivFormated>
  <DomainObject.Predmet.ProtustrankaNazivFormatedOIB>
    <izvorni_sadrzaj>STARO ŽELJEZO proizvodno-poljoprivredna zadruga, OIB 88785316492</izvorni_sadrzaj>
    <derivirana_varijabla naziv="DomainObject.Predmet.ProtustrankaNazivFormatedOIB_1">STARO ŽELJEZO proizvodno-poljoprivredna zadruga, OIB 88785316492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128073.37</izvorni_sadrzaj>
    <derivirana_varijabla naziv="DomainObject.Predmet.TrenutnaVrijednost_1">128073.37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STARO ŽELJEZO proizvodno-poljoprivredna zadruga</item>
    </izvorni_sadrzaj>
    <derivirana_varijabla naziv="DomainObject.Predmet.ProtuStrankaListFormated_1">
      <item>STARO ŽELJEZO proizvodno-poljoprivredna zadruga</item>
    </derivirana_varijabla>
  </DomainObject.Predmet.ProtuStrankaListFormated>
  <DomainObject.Predmet.ProtuStrankaListFormatedOIB>
    <izvorni_sadrzaj>
      <item>STARO ŽELJEZO proizvodno-poljoprivredna zadruga, OIB 88785316492</item>
    </izvorni_sadrzaj>
    <derivirana_varijabla naziv="DomainObject.Predmet.ProtuStrankaListFormatedOIB_1">
      <item>STARO ŽELJEZO proizvodno-poljoprivredna zadruga, OIB 88785316492</item>
    </derivirana_varijabla>
  </DomainObject.Predmet.ProtuStrankaListFormatedOIB>
  <DomainObject.Predmet.ProtuStrankaListFormatedWithAdress>
    <izvorni_sadrzaj>
      <item>STARO ŽELJEZO proizvodno-poljoprivredna zadruga, Fošal 19, 21310 Omiš</item>
    </izvorni_sadrzaj>
    <derivirana_varijabla naziv="DomainObject.Predmet.ProtuStrankaListFormatedWithAdress_1">
      <item>STARO ŽELJEZO proizvodno-poljoprivredna zadruga, Fošal 19, 21310 Omiš</item>
    </derivirana_varijabla>
  </DomainObject.Predmet.ProtuStrankaListFormatedWithAdress>
  <DomainObject.Predmet.ProtuStrankaListFormatedWithAdressOIB>
    <izvorni_sadrzaj>
      <item>STARO ŽELJEZO proizvodno-poljoprivredna zadruga, OIB 88785316492, Fošal 19, 21310 Omiš</item>
    </izvorni_sadrzaj>
    <derivirana_varijabla naziv="DomainObject.Predmet.ProtuStrankaListFormatedWithAdressOIB_1">
      <item>STARO ŽELJEZO proizvodno-poljoprivredna zadruga, OIB 88785316492, Fošal 19, 21310 Omiš</item>
    </derivirana_varijabla>
  </DomainObject.Predmet.ProtuStrankaListFormatedWithAdressOIB>
  <DomainObject.Predmet.ProtuStrankaListNazivFormated>
    <izvorni_sadrzaj>
      <item>STARO ŽELJEZO proizvodno-poljoprivredna zadruga</item>
    </izvorni_sadrzaj>
    <derivirana_varijabla naziv="DomainObject.Predmet.ProtuStrankaListNazivFormated_1">
      <item>STARO ŽELJEZO proizvodno-poljoprivredna zadruga</item>
    </derivirana_varijabla>
  </DomainObject.Predmet.ProtuStrankaListNazivFormated>
  <DomainObject.Predmet.ProtuStrankaListNazivFormatedOIB>
    <izvorni_sadrzaj>
      <item>STARO ŽELJEZO proizvodno-poljoprivredna zadruga, OIB 88785316492</item>
    </izvorni_sadrzaj>
    <derivirana_varijabla naziv="DomainObject.Predmet.ProtuStrankaListNazivFormatedOIB_1">
      <item>STARO ŽELJEZO proizvodno-poljoprivredna zadruga, OIB 88785316492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STARO ŽELJEZO proizvodno-poljoprivredna zadruga</izvorni_sadrzaj>
    <derivirana_varijabla naziv="DomainObject.Predmet.ProtustrankaIDrugi_1">STARO ŽELJEZO proizvodno-poljoprivredna zadruga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STARO ŽELJEZO proizvodno-poljoprivredna zadruga, OIB 88785316492, Fošal 19, 21310 Omiš</izvorni_sadrzaj>
    <derivirana_varijabla naziv="DomainObject.Predmet.ProtustrankaIDrugiAdressOIB_1">STARO ŽELJEZO proizvodno-poljoprivredna zadruga, OIB 88785316492, Fošal 19,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STARO ŽELJEZO proizvodno-poljoprivredna zadruga</item>
      <item>FINANCIJSKA AGENCIJA, RC SPLIT</item>
    </izvorni_sadrzaj>
    <derivirana_varijabla naziv="DomainObject.Predmet.SudioniciListNaziv_1">
      <item>STARO ŽELJEZO proizvodno-poljoprivredna zadruga</item>
      <item>FINANCIJSKA AGENCIJA, RC SPLIT</item>
    </derivirana_varijabla>
  </DomainObject.Predmet.SudioniciListNaziv>
  <DomainObject.Predmet.SudioniciListAdressOIB>
    <izvorni_sadrzaj>
      <item>STARO ŽELJEZO proizvodno-poljoprivredna zadruga, OIB 88785316492, Fošal 19,21310 Omiš</item>
      <item>FINANCIJSKA AGENCIJA, RC SPLIT, OIB 85821130368, Mažuranićevo šetalište 24 b,21000 Split</item>
    </izvorni_sadrzaj>
    <derivirana_varijabla naziv="DomainObject.Predmet.SudioniciListAdressOIB_1">
      <item>STARO ŽELJEZO proizvodno-poljoprivredna zadruga, OIB 88785316492, Fošal 19,21310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88785316492</item>
      <item>, OIB 85821130368</item>
    </izvorni_sadrzaj>
    <derivirana_varijabla naziv="DomainObject.Predmet.SudioniciListNazivOIB_1">
      <item>, OIB 88785316492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1263E1-A8A4-4D26-AFB4-92928E28C2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761</properties:Words>
  <properties:Characters>4125</properties:Characters>
  <properties:Lines>109</properties:Lines>
  <properties:Paragraphs>35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2015-12-31T08:51:00Z</cp:lastPrinted>
  <dcterms:modified xmlns:xsi="http://www.w3.org/2001/XMLSchema-instance" xsi:type="dcterms:W3CDTF">2015-12-31T08:52:00Z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