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e4cf5" w14:paraId="9ee4cf5" w:rsidRDefault="00AE649C" w:rsidP="00047C34" w:rsidR="00AE649C" w:rsidRPr="00B76F3C">
      <w:pPr>
        <w:pStyle w:val="Naslov3"/>
        <w:spacing w:after="0"/>
        <w15:collapsed w:val="false"/>
      </w:pPr>
      <w:bookmarkStart w:name="_GoBack" w:id="0"/>
      <w:bookmarkEnd w:id="0"/>
    </w:p>
    <w:p w:rsidRDefault="00047C34" w:rsidP="00047C34" w:rsidR="00AE649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t>REPUBLIKA HRVATSKA</w:t>
      </w:r>
    </w:p>
    <w:p w:rsidRDefault="00047C34" w:rsidP="00047C34" w:rsidR="00047C34">
      <w:pPr>
        <w:pStyle w:val="SudNaziv"/>
      </w:pPr>
      <w:r>
        <w:t>TRGOVAČKI SUD U VARAŽDINU</w:t>
      </w:r>
      <w:r>
        <w:t xml:space="preserve">                  </w:t>
      </w:r>
      <w:r>
        <w:rPr>
          <w:bCs/>
        </w:rPr>
        <w:tab/>
      </w:r>
      <w:r>
        <w:rPr>
          <w:bCs/>
        </w:rPr>
        <w:tab/>
        <w:t xml:space="preserve">                                 </w:t>
      </w:r>
    </w:p>
    <w:p w:rsidRDefault="00047C34" w:rsidP="00047C34" w:rsidR="00047C34">
      <w:pPr>
        <w:spacing w:after="0"/>
        <w:jc w:val="both"/>
        <w:rPr>
          <w:bCs/>
        </w:rPr>
      </w:pPr>
      <w:r>
        <w:t xml:space="preserve">       </w:t>
      </w:r>
    </w:p>
    <w:p w:rsidRDefault="00047C34" w:rsidP="00047C34" w:rsidR="00047C34">
      <w:pPr>
        <w:spacing w:after="0"/>
        <w:jc w:val="right"/>
      </w:pPr>
    </w:p>
    <w:p w:rsidRDefault="00047C34" w:rsidP="00047C34" w:rsidR="00047C34">
      <w:pPr>
        <w:spacing w:after="0"/>
        <w:jc w:val="right"/>
      </w:pPr>
    </w:p>
    <w:p w:rsidRDefault="00047C34" w:rsidP="00047C34" w:rsidR="00047C34">
      <w:pPr>
        <w:spacing w:after="0"/>
        <w:jc w:val="right"/>
      </w:pPr>
    </w:p>
    <w:p w:rsidRDefault="00047C34" w:rsidP="00047C34" w:rsidR="00047C34">
      <w:pPr>
        <w:spacing w:after="0"/>
        <w:jc w:val="center"/>
      </w:pPr>
      <w:r>
        <w:t xml:space="preserve">R E P U B L I K A   H R V A T S K A </w:t>
      </w:r>
    </w:p>
    <w:p w:rsidRDefault="00047C34" w:rsidP="00047C34" w:rsidR="00047C34">
      <w:pPr>
        <w:spacing w:after="0"/>
        <w:jc w:val="center"/>
      </w:pPr>
    </w:p>
    <w:p w:rsidRDefault="00047C34" w:rsidP="00047C34" w:rsidR="00047C34">
      <w:pPr>
        <w:spacing w:after="0"/>
        <w:jc w:val="center"/>
      </w:pPr>
      <w:r>
        <w:t>R J E Š E N J E</w:t>
      </w:r>
    </w:p>
    <w:p w:rsidRDefault="00047C34" w:rsidP="00047C34" w:rsidR="00047C34">
      <w:pPr>
        <w:spacing w:after="0"/>
        <w:jc w:val="center"/>
      </w:pPr>
    </w:p>
    <w:p w:rsidRDefault="00047C34" w:rsidP="00047C34" w:rsidR="00047C34">
      <w:pPr>
        <w:spacing w:after="0"/>
        <w:jc w:val="both"/>
      </w:pPr>
      <w:r>
        <w:tab/>
        <w:t xml:space="preserve">Trgovački sud u Varaždinu, po sucu toga suda Mariji Levanić-Škerbić, kao stečajnom sucu, nakon provedenog prethodnog postupka, povodom prijedloga predlagatelja: </w:t>
      </w:r>
      <w:proofErr w:type="spellStart"/>
      <w:r>
        <w:t>Repalust</w:t>
      </w:r>
      <w:proofErr w:type="spellEnd"/>
      <w:r>
        <w:t xml:space="preserve"> Dejana, </w:t>
      </w:r>
      <w:proofErr w:type="spellStart"/>
      <w:r>
        <w:t>Cerovec</w:t>
      </w:r>
      <w:proofErr w:type="spellEnd"/>
      <w:r>
        <w:t xml:space="preserve"> Dragutina, Magdalenić Bojana, Merlić Borisa i Vuković Dejana, radi otvaranja stečajnog postupka nad dužnikom IZOLIT d.o.o. </w:t>
      </w:r>
      <w:proofErr w:type="spellStart"/>
      <w:r>
        <w:t>Draškovec</w:t>
      </w:r>
      <w:proofErr w:type="spellEnd"/>
      <w:r>
        <w:t>, Kralja Zvonimira 5, MBS: 070005839, OIB: 98400093746 , MBS: 070018891, dana 22. veljače 2016. g.</w:t>
      </w:r>
    </w:p>
    <w:p w:rsidRDefault="00047C34" w:rsidP="00047C34" w:rsidR="00047C34">
      <w:pPr>
        <w:spacing w:after="0"/>
        <w:jc w:val="both"/>
      </w:pPr>
    </w:p>
    <w:p w:rsidRDefault="00047C34" w:rsidP="00047C34" w:rsidR="00047C34">
      <w:pPr>
        <w:spacing w:after="0"/>
        <w:jc w:val="center"/>
      </w:pPr>
      <w:r>
        <w:t>r i j e š i o     j e</w:t>
      </w:r>
    </w:p>
    <w:p w:rsidRDefault="00047C34" w:rsidP="00047C34" w:rsidR="00047C34">
      <w:pPr>
        <w:spacing w:after="0"/>
        <w:jc w:val="center"/>
      </w:pPr>
    </w:p>
    <w:p w:rsidRDefault="00047C34" w:rsidP="00047C34" w:rsidR="00047C34">
      <w:pPr>
        <w:spacing w:after="0"/>
        <w:ind w:hanging="705" w:left="705"/>
        <w:jc w:val="both"/>
      </w:pPr>
      <w:r>
        <w:t>I</w:t>
      </w:r>
      <w:r>
        <w:tab/>
        <w:t xml:space="preserve">Otvara se stečajni postupak nad stečajnim dužnikom IZOLIT d.o.o. </w:t>
      </w:r>
      <w:proofErr w:type="spellStart"/>
      <w:r>
        <w:t>Draškovec</w:t>
      </w:r>
      <w:proofErr w:type="spellEnd"/>
      <w:r>
        <w:t>, Kralja Zvonimira 5, MBS: 070005839, OIB: 98400093746 , MBS: 070018891, s danom 22. veljače 2016. godine u 15,00 sati.</w:t>
      </w:r>
    </w:p>
    <w:p w:rsidRDefault="00047C34" w:rsidP="00047C34" w:rsidR="00047C34">
      <w:pPr>
        <w:spacing w:after="0"/>
        <w:ind w:hanging="705" w:left="705"/>
        <w:jc w:val="both"/>
      </w:pPr>
    </w:p>
    <w:p w:rsidRDefault="00047C34" w:rsidP="00047C34" w:rsidR="00047C34">
      <w:pPr>
        <w:spacing w:after="0"/>
        <w:ind w:hanging="705" w:left="705"/>
        <w:jc w:val="both"/>
      </w:pPr>
      <w:r>
        <w:t>II</w:t>
      </w:r>
      <w:r>
        <w:tab/>
        <w:t xml:space="preserve">Za stečajnog upravitelja imenuje se Stanko Makar, </w:t>
      </w:r>
      <w:proofErr w:type="spellStart"/>
      <w:r>
        <w:t>dipl.oec</w:t>
      </w:r>
      <w:proofErr w:type="spellEnd"/>
      <w:r>
        <w:t xml:space="preserve"> iz Ludbrega, P. Zrinskog 3,  OIB: 49218337993.</w:t>
      </w:r>
    </w:p>
    <w:p w:rsidRDefault="00047C34" w:rsidP="00047C34" w:rsidR="00047C34">
      <w:pPr>
        <w:spacing w:after="0"/>
        <w:ind w:hanging="705" w:left="705"/>
        <w:jc w:val="both"/>
      </w:pPr>
    </w:p>
    <w:p w:rsidRDefault="00047C34" w:rsidP="00047C34" w:rsidR="00047C34">
      <w:pPr>
        <w:spacing w:after="0"/>
        <w:ind w:hanging="705" w:left="705"/>
        <w:jc w:val="both"/>
      </w:pPr>
      <w:r>
        <w:t>III</w:t>
      </w:r>
      <w:r>
        <w:tab/>
        <w:t>Pozivaju se vjerovnici stečajnog dužnika da u roku od 30 dana od dana objave oglasa o otvaranju stečajnog postupka na e-Oglasnoj ploči suda u prijave svoje tražbine stečajnom upravitelju, u skladu sa čl. 173. Stečajnog zakona („Narodne novine“ broj 44/96, 29/99, 129/00, 123/03, 82/06, 116/10, 25/12 i 133/12, dalje skraćeno: SZ-a) i to u dva primjerka s ispravama na kojima se tražbine temelje, uz potvrdu o plaćenoj pristojbi u iznosu od 2% vrijednosti prijavljene tražbine, ali ne više od 500,00 kuna, koja pristojba se treba uplatiti na žiro-račun državnog proračuna HR1210010051863000160, Model: 64, poziv na broj odobrenja: 5045-3574-2204315, s time da dokaz o uplati pristojbe dostave stečajnom upravitelju.</w:t>
      </w:r>
    </w:p>
    <w:p w:rsidRDefault="00047C34" w:rsidP="00047C34" w:rsidR="00047C34">
      <w:pPr>
        <w:spacing w:after="0"/>
        <w:ind w:hanging="705" w:left="705"/>
        <w:jc w:val="both"/>
      </w:pPr>
    </w:p>
    <w:p w:rsidRDefault="00047C34" w:rsidP="00047C34" w:rsidR="00047C34">
      <w:pPr>
        <w:spacing w:after="0"/>
        <w:ind w:hanging="705" w:left="705"/>
        <w:jc w:val="both"/>
      </w:pPr>
      <w:r>
        <w:t>IV</w:t>
      </w:r>
      <w:r>
        <w:tab/>
        <w:t xml:space="preserve">Pozivaju se </w:t>
      </w:r>
      <w:proofErr w:type="spellStart"/>
      <w:r>
        <w:t>razlučni</w:t>
      </w:r>
      <w:proofErr w:type="spellEnd"/>
      <w:r>
        <w:t xml:space="preserve"> vjerovnici pisanim putem obavijestiti stečajnog upravitelja o postojanju svojih </w:t>
      </w:r>
      <w:proofErr w:type="spellStart"/>
      <w:r>
        <w:t>razlučnih</w:t>
      </w:r>
      <w:proofErr w:type="spellEnd"/>
      <w:r>
        <w:t xml:space="preserve"> prava, pravnoj osnovi </w:t>
      </w:r>
      <w:proofErr w:type="spellStart"/>
      <w:r>
        <w:t>razlučnog</w:t>
      </w:r>
      <w:proofErr w:type="spellEnd"/>
      <w:r>
        <w:t xml:space="preserve"> prava i dijelu imovine stečajnog dužnika na koji se odnosi njihovo </w:t>
      </w:r>
      <w:proofErr w:type="spellStart"/>
      <w:r>
        <w:t>razlučno</w:t>
      </w:r>
      <w:proofErr w:type="spellEnd"/>
      <w:r>
        <w:t xml:space="preserve"> pravo i to u roku od 30 dana od dana objave oglasa o otvaranju stečajnog postupka na e-Oglasnoj ploči suda. Ako </w:t>
      </w:r>
      <w:proofErr w:type="spellStart"/>
      <w:r>
        <w:t>razlučni</w:t>
      </w:r>
      <w:proofErr w:type="spellEnd"/>
      <w:r>
        <w:t xml:space="preserve"> vjerovnici prijavljuju tražbinu i kao stečajni vjerovnici, u prijavi su dužni označiti dio imovine stečajnog dužnika na koji se odnosi njihovo </w:t>
      </w:r>
      <w:proofErr w:type="spellStart"/>
      <w:r>
        <w:t>razlučno</w:t>
      </w:r>
      <w:proofErr w:type="spellEnd"/>
      <w:r>
        <w:t xml:space="preserve"> pravo i iznos do kojeg njihova tražbina predviđeno neće biti pokrivena tim </w:t>
      </w:r>
      <w:proofErr w:type="spellStart"/>
      <w:r>
        <w:t>razlučnim</w:t>
      </w:r>
      <w:proofErr w:type="spellEnd"/>
      <w:r>
        <w:t xml:space="preserve"> pravom (čl. </w:t>
      </w:r>
      <w:smartTag w:element="metricconverter" w:uri="urn:schemas-microsoft-com:office:smarttags">
        <w:smartTagPr>
          <w:attr w:val="54. st" w:name="ProductID"/>
        </w:smartTagPr>
        <w:r>
          <w:t>54. st</w:t>
        </w:r>
      </w:smartTag>
      <w:r>
        <w:t xml:space="preserve">. 4. u svezi sa čl. </w:t>
      </w:r>
      <w:smartTag w:element="metricconverter" w:uri="urn:schemas-microsoft-com:office:smarttags">
        <w:smartTagPr>
          <w:attr w:val="173. st" w:name="ProductID"/>
        </w:smartTagPr>
        <w:r>
          <w:t>173. st</w:t>
        </w:r>
      </w:smartTag>
      <w:r>
        <w:t>. 5. i 6. SZ-a).</w:t>
      </w:r>
    </w:p>
    <w:p w:rsidRDefault="00047C34" w:rsidP="00047C34" w:rsidR="00047C34">
      <w:pPr>
        <w:spacing w:after="0"/>
        <w:ind w:hanging="705" w:left="705"/>
        <w:jc w:val="both"/>
      </w:pPr>
    </w:p>
    <w:p w:rsidRDefault="00047C34" w:rsidP="00047C34" w:rsidR="00047C34">
      <w:pPr>
        <w:spacing w:after="0"/>
        <w:ind w:hanging="705" w:left="705"/>
        <w:jc w:val="both"/>
      </w:pPr>
      <w:r>
        <w:t>V</w:t>
      </w:r>
      <w:r>
        <w:tab/>
        <w:t>Izlučni vjerovnici dužni su obavijestiti stečajnog upravitelja o svom izlučnom pravu, pravnoj osnovi izlučnog prava i označiti predmet odnosno pravo, na koji se njihovo izlučno pravo odnosi.</w:t>
      </w:r>
    </w:p>
    <w:p w:rsidRDefault="00047C34" w:rsidP="00047C34" w:rsidR="00047C34">
      <w:pPr>
        <w:spacing w:after="0"/>
        <w:jc w:val="both"/>
        <w:rPr>
          <w:b/>
        </w:rPr>
      </w:pPr>
    </w:p>
    <w:p w:rsidRDefault="00047C34" w:rsidP="00047C34" w:rsidR="00047C34">
      <w:pPr>
        <w:spacing w:after="0"/>
        <w:ind w:hanging="705" w:left="705"/>
        <w:jc w:val="both"/>
      </w:pPr>
      <w:r>
        <w:t>VI</w:t>
      </w:r>
      <w:r>
        <w:rPr>
          <w:b/>
        </w:rPr>
        <w:t xml:space="preserve"> </w:t>
      </w:r>
      <w:r>
        <w:tab/>
        <w:t>Pozivaju se dužnikovi dužnici da svoje obveze prema stečajnom dužniku ispune bez odlaganja izravno stečajnom upravitelju za stečajnog dužnika.</w:t>
      </w:r>
    </w:p>
    <w:p w:rsidRDefault="00047C34" w:rsidP="00047C34" w:rsidR="00047C34">
      <w:pPr>
        <w:spacing w:after="0"/>
        <w:ind w:hanging="705" w:left="705"/>
        <w:jc w:val="both"/>
      </w:pPr>
    </w:p>
    <w:p w:rsidRDefault="00047C34" w:rsidP="00047C34" w:rsidR="00047C34">
      <w:pPr>
        <w:spacing w:after="0"/>
        <w:ind w:hanging="705" w:left="705"/>
        <w:jc w:val="both"/>
      </w:pPr>
      <w:r>
        <w:t>VII</w:t>
      </w:r>
      <w:r>
        <w:tab/>
        <w:t>Ročište vjerovnika na kojem će se ispitati prijavljene tražbine (ispitno ročište) određuje se za 18. travnja 2016. g. u 9,30 sati kod Trgovačkog suda u Varaždinu, Braće Radić 2, soba broj 223/II kat.</w:t>
      </w:r>
    </w:p>
    <w:p w:rsidRDefault="00047C34" w:rsidP="00047C34" w:rsidR="00047C34">
      <w:pPr>
        <w:spacing w:after="0"/>
        <w:ind w:hanging="705" w:left="705"/>
        <w:jc w:val="both"/>
      </w:pPr>
    </w:p>
    <w:p w:rsidRDefault="00047C34" w:rsidP="00047C34" w:rsidR="00047C34">
      <w:pPr>
        <w:spacing w:after="0"/>
        <w:ind w:hanging="705" w:left="705"/>
        <w:jc w:val="both"/>
      </w:pPr>
      <w:r>
        <w:t xml:space="preserve">VIII </w:t>
      </w:r>
      <w:r>
        <w:tab/>
        <w:t>Ročište vjerovnika na kojem će se na temelju izvješća stečajnog upravitelja odlučivati o daljnjem tijeku stečajnog postupka (izvještajno ročište) održati će se istoga dana 18. travnja 2016. g. odmah nakon ispitnog ročišta, kod Trgovačkog suda u Varaždinu, Braće Radić 2, soba broj 223/II kat.</w:t>
      </w:r>
    </w:p>
    <w:p w:rsidRDefault="00047C34" w:rsidP="00047C34" w:rsidR="00047C34">
      <w:pPr>
        <w:spacing w:after="0"/>
        <w:ind w:hanging="705" w:left="705"/>
        <w:jc w:val="both"/>
      </w:pPr>
    </w:p>
    <w:p w:rsidRDefault="00047C34" w:rsidP="00047C34" w:rsidR="00047C34">
      <w:pPr>
        <w:spacing w:after="0"/>
        <w:ind w:hanging="705" w:left="705"/>
        <w:jc w:val="both"/>
      </w:pPr>
      <w:r>
        <w:t>IX</w:t>
      </w:r>
      <w:r>
        <w:tab/>
        <w:t>Ovo rješenje o otvaranju stečajnog postupka dostaviti će se sudskom registru ovog suda radi zabilježbe otvaranja stečajnog postupka u sudskom registru.</w:t>
      </w:r>
    </w:p>
    <w:p w:rsidRDefault="00047C34" w:rsidP="00047C34" w:rsidR="00047C34">
      <w:pPr>
        <w:spacing w:after="0"/>
        <w:ind w:hanging="705" w:left="705"/>
        <w:jc w:val="both"/>
      </w:pPr>
      <w:r>
        <w:tab/>
        <w:t>Rješenje o otvaranju stečajnog postupka se objavljuje na mrežnoj stranici e-Oglasna ploča sudova, te se dostava smatra obavljenom istekom osmoga dana od dana objave.</w:t>
      </w:r>
    </w:p>
    <w:p w:rsidRDefault="00047C34" w:rsidP="00047C34" w:rsidR="00047C34">
      <w:pPr>
        <w:spacing w:after="0"/>
        <w:ind w:hanging="705" w:left="705"/>
        <w:jc w:val="both"/>
      </w:pPr>
    </w:p>
    <w:p w:rsidRDefault="00047C34" w:rsidP="00047C34" w:rsidR="00047C34">
      <w:pPr>
        <w:spacing w:after="0"/>
        <w:ind w:hanging="705" w:left="705"/>
        <w:jc w:val="both"/>
      </w:pPr>
      <w:r>
        <w:t>X</w:t>
      </w:r>
      <w:r>
        <w:tab/>
        <w:t xml:space="preserve">Nalaže se Općinskom sudu u Čakovcu, Zemljišno-knjižni odjel Prelog izvršiti upis zabilježbe otvaranja stečajnog postupka u zemljišnim knjigama na nekretnini stečajnog dužnika i to: </w:t>
      </w:r>
    </w:p>
    <w:p w:rsidRDefault="00047C34" w:rsidP="00047C34" w:rsidR="00047C34">
      <w:pPr>
        <w:spacing w:after="0"/>
        <w:ind w:hanging="705" w:left="705"/>
        <w:jc w:val="both"/>
      </w:pPr>
      <w:r>
        <w:tab/>
        <w:t xml:space="preserve">- kat. čestica broj 4193/1 (pašnjak sa 146 </w:t>
      </w:r>
      <w:proofErr w:type="spellStart"/>
      <w:r>
        <w:t>čhv</w:t>
      </w:r>
      <w:proofErr w:type="spellEnd"/>
      <w:r>
        <w:t xml:space="preserve">), upisan u  </w:t>
      </w:r>
      <w:proofErr w:type="spellStart"/>
      <w:r>
        <w:t>z.k</w:t>
      </w:r>
      <w:proofErr w:type="spellEnd"/>
      <w:r>
        <w:t>. ul. broj 7663 k.o. Prelog.</w:t>
      </w:r>
    </w:p>
    <w:p w:rsidRDefault="00047C34" w:rsidP="00047C34" w:rsidR="00047C34">
      <w:pPr>
        <w:spacing w:after="0"/>
        <w:ind w:hanging="705" w:left="705"/>
        <w:jc w:val="both"/>
      </w:pPr>
      <w:r>
        <w:tab/>
      </w:r>
    </w:p>
    <w:p w:rsidRDefault="00047C34" w:rsidP="00047C34" w:rsidR="00047C34">
      <w:pPr>
        <w:spacing w:after="0"/>
        <w:jc w:val="both"/>
      </w:pPr>
      <w:r>
        <w:tab/>
      </w:r>
    </w:p>
    <w:p w:rsidRDefault="00047C34" w:rsidP="00047C34" w:rsidR="00047C34">
      <w:pPr>
        <w:spacing w:after="0"/>
        <w:jc w:val="center"/>
      </w:pPr>
      <w:r>
        <w:t>Obrazloženje</w:t>
      </w:r>
    </w:p>
    <w:p w:rsidRDefault="00047C34" w:rsidP="00047C34" w:rsidR="00047C34">
      <w:pPr>
        <w:spacing w:after="0"/>
      </w:pPr>
    </w:p>
    <w:p w:rsidRDefault="00047C34" w:rsidP="00047C34" w:rsidR="00047C34">
      <w:pPr>
        <w:spacing w:after="0"/>
        <w:ind w:firstLine="708"/>
        <w:jc w:val="both"/>
      </w:pPr>
      <w:r>
        <w:t xml:space="preserve">Predlagatelji su 14.04.2015. podnijeli prijedlog za otvaranje stečajnog postupka nad trgovačkim društvom IZOLIT d.o.o. </w:t>
      </w:r>
      <w:proofErr w:type="spellStart"/>
      <w:r>
        <w:t>Draškovec</w:t>
      </w:r>
      <w:proofErr w:type="spellEnd"/>
      <w:r>
        <w:t>.</w:t>
      </w:r>
    </w:p>
    <w:p w:rsidRDefault="00047C34" w:rsidP="00047C34" w:rsidR="00047C34">
      <w:pPr>
        <w:spacing w:after="0"/>
        <w:ind w:firstLine="708"/>
        <w:jc w:val="both"/>
      </w:pPr>
      <w:r>
        <w:t>Postupajući po prijedlogu sud je pokrenuo prethodni postupak radi utvrđivanja uvjeta za otvaranje stečajnog postupka, te su dužniku određene mjere osiguranja - postavljen je privremeni stečajni upravitelj i određeno je da dužnik može raspolagati svojom imovinom samo uz prethodnu suglasnost privremenog stečajnog upravitelja. Ove mjere izrečene su s ciljem zaštite imovine dužnika prije otvaranja stečajnog postupka.</w:t>
      </w:r>
    </w:p>
    <w:p w:rsidRDefault="00047C34" w:rsidP="00047C34" w:rsidR="00047C34">
      <w:pPr>
        <w:spacing w:after="0"/>
        <w:ind w:firstLine="708"/>
        <w:jc w:val="both"/>
      </w:pPr>
      <w:r>
        <w:t xml:space="preserve">Nakon što je privremeni stečajni upravitelj izradio svoje pisano izvješće, na ročištu radi utvrđivanja uvjeta za otvaranje stečajnog postupka 18.02.2016. sud je izvršio uvid u dokumentaciju u spisu, saslušan je direktor dužnika koji je podnio </w:t>
      </w:r>
      <w:proofErr w:type="spellStart"/>
      <w:r>
        <w:t>prokazni</w:t>
      </w:r>
      <w:proofErr w:type="spellEnd"/>
      <w:r>
        <w:t xml:space="preserve"> popis imovine, te je saslušan privremeni stečajni upravitelj radi usmenog iznošenja svoga izvješća.</w:t>
      </w:r>
    </w:p>
    <w:p w:rsidRDefault="00047C34" w:rsidP="00047C34" w:rsidR="00047C34">
      <w:pPr>
        <w:spacing w:after="0"/>
        <w:ind w:firstLine="708"/>
        <w:jc w:val="both"/>
      </w:pPr>
      <w:r>
        <w:t>Iz Očevidnika o redoslijedu plaćanja FINA-e (list 20-49 spisa) proizlazi da dužnik ima evidentirane neizvršene osnove za plaćanje od ožujka 2015., a privremeni stečajni upravitelj je u svom izvješću istaknuo da su računi dužnika  u neprekidnoj blokadi od 05.03.2015. godine.</w:t>
      </w:r>
    </w:p>
    <w:p w:rsidRDefault="00047C34" w:rsidP="00047C34" w:rsidR="00047C34">
      <w:pPr>
        <w:spacing w:after="0"/>
        <w:ind w:firstLine="708"/>
        <w:jc w:val="both"/>
      </w:pPr>
      <w:r>
        <w:t xml:space="preserve">Iz navedenog se nedvojbeno zaključuje da u konkretnom slučaju dolazi do primjene presumpcija iz čl. </w:t>
      </w:r>
      <w:smartTag w:element="metricconverter" w:uri="urn:schemas-microsoft-com:office:smarttags">
        <w:smartTagPr>
          <w:attr w:val="4. st" w:name="ProductID"/>
        </w:smartTagPr>
        <w:r>
          <w:t>4. st</w:t>
        </w:r>
      </w:smartTag>
      <w:r>
        <w:t>. 7. SZ-a kojim je određeno da će se smatrati da je dužnik nesposoban za plaćanje ako ima evidentirane neizvršene osnove za plaćanje u razdoblju duljem od 60 dana.</w:t>
      </w:r>
    </w:p>
    <w:p w:rsidRDefault="00047C34" w:rsidP="00047C34" w:rsidR="00047C34">
      <w:pPr>
        <w:spacing w:after="0"/>
        <w:ind w:firstLine="708"/>
        <w:jc w:val="both"/>
      </w:pPr>
      <w:r>
        <w:t xml:space="preserve">Što se tiče imovine dužnika i pitanja mogu li se imovinom dužnika podmiriti troškovi postupka, iz činjenica prikupljenih tijekom prethodnog postupka o imovini dužnika na temelju </w:t>
      </w:r>
      <w:proofErr w:type="spellStart"/>
      <w:r>
        <w:t>prokaznog</w:t>
      </w:r>
      <w:proofErr w:type="spellEnd"/>
      <w:r>
        <w:t xml:space="preserve"> popisa imovine i izvješća privremenog stečajnog upravitelja utvrđeno je da postoji </w:t>
      </w:r>
      <w:r>
        <w:lastRenderedPageBreak/>
        <w:t>imovina dužnika koja se sastoji od nekretnina, pokretnina i tražbina, čija knjigovodstvena vrijednost iznosi 8.539.252,51 kn.</w:t>
      </w:r>
    </w:p>
    <w:p w:rsidRDefault="00047C34" w:rsidP="00047C34" w:rsidR="00047C34">
      <w:pPr>
        <w:spacing w:after="0"/>
        <w:ind w:firstLine="708"/>
        <w:jc w:val="both"/>
      </w:pPr>
      <w:r>
        <w:t xml:space="preserve">Prema tome, kako je tijekom prethodnog postupka utvrđeno kod dužnika postojanje stečajnog razloga nesposobnosti za plaćanje (čl. </w:t>
      </w:r>
      <w:smartTag w:element="metricconverter" w:uri="urn:schemas-microsoft-com:office:smarttags">
        <w:smartTagPr>
          <w:attr w:val="4. st" w:name="ProductID"/>
        </w:smartTagPr>
        <w:r>
          <w:t>4. st</w:t>
        </w:r>
      </w:smartTag>
      <w:r>
        <w:t xml:space="preserve">. 1., 2., 6. i 7. SZ-a) i da dužnik ima imovine, valjalo je temeljem čl. </w:t>
      </w:r>
      <w:smartTag w:element="metricconverter" w:uri="urn:schemas-microsoft-com:office:smarttags">
        <w:smartTagPr>
          <w:attr w:val="53. st" w:name="ProductID"/>
        </w:smartTagPr>
        <w:r>
          <w:t>53. st</w:t>
        </w:r>
      </w:smartTag>
      <w:r>
        <w:t>. 5. i 6. SZ-a, donijeti rješenje o otvaranju stečajnog postupka nad dužnikom. Istovremeno je zakazano ispitno i izvještajno ročište (čl. 55. SZ-a), te su pozvani vjerovnici da prijave svoje tražbine, odnosno da o istima obavijeste stečajnog upravitelja (</w:t>
      </w:r>
      <w:proofErr w:type="spellStart"/>
      <w:r>
        <w:t>razlučni</w:t>
      </w:r>
      <w:proofErr w:type="spellEnd"/>
      <w:r>
        <w:t xml:space="preserve"> i izlučni vjerovnici), a također je sud imenovao i stečajnog upravitelja u (čl. 20. SZ-a).</w:t>
      </w:r>
    </w:p>
    <w:p w:rsidRDefault="00047C34" w:rsidP="00047C34" w:rsidR="00047C34">
      <w:pPr>
        <w:spacing w:after="0"/>
        <w:ind w:firstLine="708"/>
        <w:jc w:val="both"/>
      </w:pPr>
      <w:r>
        <w:t xml:space="preserve">Pod točkom IX i X izreke je u smislu čl. </w:t>
      </w:r>
      <w:smartTag w:element="metricconverter" w:uri="urn:schemas-microsoft-com:office:smarttags">
        <w:smartTagPr>
          <w:attr w:val="54. st" w:name="ProductID"/>
        </w:smartTagPr>
        <w:r>
          <w:t>54. st</w:t>
        </w:r>
      </w:smartTag>
      <w:r>
        <w:t xml:space="preserve">. 6. SZ-a određen upis zabilježbe otvaranja stečajnog postupka u sudskom registru ovoga suda, kao i u zemljišnim knjigama u kojima je upisana nekretnina za koju je privremeni stečajni upravitelj utvrdio da je u vlasništvu stečajnog dužnika (pri čemu se navodi da je privremeni stečajni upravitelj u izvješću naveo da je u vlasništvu stečajnog dužnika i nekretnina upisana u </w:t>
      </w:r>
      <w:proofErr w:type="spellStart"/>
      <w:r>
        <w:t>zk.ul</w:t>
      </w:r>
      <w:proofErr w:type="spellEnd"/>
      <w:r>
        <w:t xml:space="preserve">. 7744 k.o. Prelog, no iz </w:t>
      </w:r>
      <w:proofErr w:type="spellStart"/>
      <w:r>
        <w:t>zk</w:t>
      </w:r>
      <w:proofErr w:type="spellEnd"/>
      <w:r>
        <w:t xml:space="preserve">. izvatka (list 130-133 spisa), proizlazi da je ista u vlasništvu Petra </w:t>
      </w:r>
      <w:proofErr w:type="spellStart"/>
      <w:r>
        <w:t>Slavičeka</w:t>
      </w:r>
      <w:proofErr w:type="spellEnd"/>
      <w:r>
        <w:t>, a ne u vlasništvu stečajnog dužnika, slijedom čega u odnosu na istu nije određen upis zabilježbe ovog rješenja).</w:t>
      </w:r>
    </w:p>
    <w:p w:rsidRDefault="00047C34" w:rsidP="00047C34" w:rsidR="00047C34">
      <w:pPr>
        <w:spacing w:after="0"/>
        <w:jc w:val="center"/>
      </w:pPr>
    </w:p>
    <w:p w:rsidRDefault="00047C34" w:rsidP="00047C34" w:rsidR="00047C34">
      <w:pPr>
        <w:spacing w:after="0"/>
        <w:jc w:val="center"/>
      </w:pPr>
      <w:r>
        <w:t>U Varaždinu 22. veljače 2016. godine</w:t>
      </w:r>
    </w:p>
    <w:p w:rsidRDefault="00047C34" w:rsidP="00047C34" w:rsidR="00047C34">
      <w:pPr>
        <w:spacing w:after="0"/>
        <w:jc w:val="center"/>
      </w:pPr>
    </w:p>
    <w:p w:rsidRDefault="00047C34" w:rsidP="00047C34" w:rsidR="00047C34">
      <w:pPr>
        <w:spacing w:after="0"/>
        <w:jc w:val="both"/>
      </w:pPr>
      <w:r>
        <w:tab/>
      </w:r>
      <w:r>
        <w:tab/>
      </w:r>
      <w:r>
        <w:tab/>
      </w:r>
      <w:r>
        <w:tab/>
      </w:r>
      <w:r>
        <w:tab/>
      </w:r>
      <w:r>
        <w:tab/>
      </w:r>
      <w:r>
        <w:tab/>
        <w:t xml:space="preserve">              STEČAJNI SUDAC:</w:t>
      </w:r>
    </w:p>
    <w:p w:rsidRDefault="00047C34" w:rsidP="00047C34" w:rsidR="00047C34">
      <w:pPr>
        <w:spacing w:after="0"/>
        <w:jc w:val="both"/>
      </w:pPr>
    </w:p>
    <w:p w:rsidRDefault="00047C34" w:rsidP="00047C34" w:rsidR="00047C34">
      <w:pPr>
        <w:spacing w:after="0"/>
        <w:jc w:val="both"/>
      </w:pPr>
      <w:r>
        <w:tab/>
      </w:r>
      <w:r>
        <w:tab/>
      </w:r>
      <w:r>
        <w:tab/>
      </w:r>
      <w:r>
        <w:tab/>
      </w:r>
      <w:r>
        <w:tab/>
      </w:r>
      <w:r>
        <w:tab/>
      </w:r>
      <w:r>
        <w:tab/>
        <w:t xml:space="preserve">            Marija Levanić-Škerbić</w:t>
      </w:r>
    </w:p>
    <w:p w:rsidRDefault="00047C34" w:rsidP="00047C34" w:rsidR="00047C34">
      <w:pPr>
        <w:spacing w:after="0"/>
        <w:jc w:val="both"/>
      </w:pPr>
      <w:r>
        <w:tab/>
      </w:r>
      <w:r>
        <w:tab/>
      </w:r>
      <w:r>
        <w:tab/>
      </w:r>
      <w:r>
        <w:tab/>
      </w:r>
      <w:r>
        <w:tab/>
      </w:r>
      <w:r>
        <w:tab/>
      </w:r>
      <w:r>
        <w:tab/>
      </w:r>
    </w:p>
    <w:p w:rsidRDefault="00047C34" w:rsidP="00047C34" w:rsidR="00047C34">
      <w:pPr>
        <w:spacing w:after="0"/>
        <w:jc w:val="both"/>
      </w:pPr>
      <w:r>
        <w:tab/>
      </w:r>
      <w:r>
        <w:tab/>
      </w:r>
      <w:r>
        <w:tab/>
      </w:r>
      <w:r>
        <w:tab/>
      </w:r>
      <w:r>
        <w:tab/>
      </w:r>
      <w:r>
        <w:tab/>
      </w:r>
      <w:r>
        <w:tab/>
        <w:t xml:space="preserve">  </w:t>
      </w:r>
      <w:r>
        <w:tab/>
      </w:r>
      <w:r>
        <w:tab/>
      </w:r>
      <w:r>
        <w:tab/>
      </w:r>
      <w:r>
        <w:tab/>
      </w:r>
    </w:p>
    <w:p w:rsidRDefault="00047C34" w:rsidP="00047C34" w:rsidR="00047C34">
      <w:pPr>
        <w:spacing w:after="0"/>
        <w:jc w:val="both"/>
      </w:pPr>
      <w:r>
        <w:t>Pouka o pravnom lijeku:</w:t>
      </w:r>
    </w:p>
    <w:p w:rsidRDefault="00047C34" w:rsidP="00047C34" w:rsidR="00047C34">
      <w:pPr>
        <w:spacing w:after="0"/>
        <w:ind w:firstLine="708"/>
        <w:jc w:val="both"/>
      </w:pPr>
      <w:r>
        <w:t xml:space="preserve">Protiv ovog rješenja žalbu može podnijeti osoba koja je bila zakonski zastupnik dužnika (čl. </w:t>
      </w:r>
      <w:smartTag w:element="metricconverter" w:uri="urn:schemas-microsoft-com:office:smarttags">
        <w:smartTagPr>
          <w:attr w:val="53. st" w:name="ProductID"/>
        </w:smartTagPr>
        <w:r>
          <w:t>53. st</w:t>
        </w:r>
      </w:smartTag>
      <w:r>
        <w:t>. 8. Stečajnog zakona).</w:t>
      </w:r>
    </w:p>
    <w:p w:rsidRDefault="00047C34" w:rsidP="00047C34" w:rsidR="00047C34">
      <w:pPr>
        <w:spacing w:after="0"/>
        <w:ind w:firstLine="708"/>
        <w:jc w:val="both"/>
      </w:pPr>
      <w:r>
        <w:t xml:space="preserve">Žalba se podnosi u roku od 8 dana od dana primitka </w:t>
      </w:r>
      <w:proofErr w:type="spellStart"/>
      <w:r>
        <w:t>otpravka</w:t>
      </w:r>
      <w:proofErr w:type="spellEnd"/>
      <w:r>
        <w:t xml:space="preserve"> ovog rješenja, pisano, u četiri primjerka, putem ovoga suda u Visoki trgovački sud Republike Hrvatske u Zagrebu.</w:t>
      </w:r>
    </w:p>
    <w:p w:rsidRDefault="00047C34" w:rsidP="00047C34" w:rsidR="00047C34">
      <w:pPr>
        <w:spacing w:after="0"/>
        <w:ind w:firstLine="708"/>
        <w:jc w:val="both"/>
      </w:pPr>
      <w:r>
        <w:t xml:space="preserve">Žalba ne zadržava ovrhu ovog rješenja (čl. </w:t>
      </w:r>
      <w:smartTag w:element="metricconverter" w:uri="urn:schemas-microsoft-com:office:smarttags">
        <w:smartTagPr>
          <w:attr w:val="11. st" w:name="ProductID"/>
        </w:smartTagPr>
        <w:r>
          <w:t>11. st</w:t>
        </w:r>
      </w:smartTag>
      <w:r>
        <w:t>. 5. Stečajnog zakona).</w:t>
      </w:r>
    </w:p>
    <w:p w:rsidRDefault="00047C34" w:rsidP="00047C34" w:rsidR="00047C34">
      <w:pPr>
        <w:spacing w:after="0"/>
        <w:jc w:val="both"/>
      </w:pPr>
    </w:p>
    <w:p w:rsidRDefault="00047C34" w:rsidP="00047C34" w:rsidR="00047C34">
      <w:pPr>
        <w:spacing w:after="0"/>
        <w:jc w:val="both"/>
      </w:pPr>
      <w:r>
        <w:t xml:space="preserve">DNA:   </w:t>
      </w:r>
    </w:p>
    <w:p w:rsidRDefault="00047C34" w:rsidP="00047C34" w:rsidR="00047C34">
      <w:pPr>
        <w:spacing w:after="0"/>
        <w:jc w:val="both"/>
      </w:pPr>
      <w:r>
        <w:tab/>
        <w:t>-  mrežna stranica e-Oglasna ploča sudova</w:t>
      </w:r>
    </w:p>
    <w:p w:rsidRDefault="00047C34" w:rsidP="00047C34" w:rsidR="00047C34">
      <w:pPr>
        <w:spacing w:after="0"/>
        <w:ind w:firstLine="708"/>
        <w:jc w:val="both"/>
      </w:pPr>
      <w:r>
        <w:t>-  stečajni upravitelj Stanko Makar, putem e-</w:t>
      </w:r>
      <w:proofErr w:type="spellStart"/>
      <w:r>
        <w:t>maila</w:t>
      </w:r>
      <w:proofErr w:type="spellEnd"/>
      <w:r>
        <w:t>,</w:t>
      </w:r>
    </w:p>
    <w:p w:rsidRDefault="00047C34" w:rsidP="00047C34" w:rsidR="00047C34">
      <w:pPr>
        <w:spacing w:after="0"/>
        <w:ind w:firstLine="708"/>
        <w:jc w:val="both"/>
      </w:pPr>
      <w:r>
        <w:t xml:space="preserve">-  predlagatelji- 1. Dejan </w:t>
      </w:r>
      <w:proofErr w:type="spellStart"/>
      <w:r>
        <w:t>Repalust</w:t>
      </w:r>
      <w:proofErr w:type="spellEnd"/>
      <w:r>
        <w:t xml:space="preserve">, 40 325 </w:t>
      </w:r>
      <w:proofErr w:type="spellStart"/>
      <w:r>
        <w:t>Draškovec</w:t>
      </w:r>
      <w:proofErr w:type="spellEnd"/>
      <w:r>
        <w:t>, N. Tesle 12,</w:t>
      </w:r>
    </w:p>
    <w:p w:rsidRDefault="00047C34" w:rsidP="00047C34" w:rsidR="00047C34">
      <w:pPr>
        <w:numPr>
          <w:ilvl w:val="0"/>
          <w:numId w:val="47"/>
        </w:numPr>
        <w:spacing w:after="0"/>
        <w:jc w:val="both"/>
      </w:pPr>
      <w:r>
        <w:t xml:space="preserve">                 2. Dragutin </w:t>
      </w:r>
      <w:proofErr w:type="spellStart"/>
      <w:r>
        <w:t>Cerovec</w:t>
      </w:r>
      <w:proofErr w:type="spellEnd"/>
      <w:r>
        <w:t xml:space="preserve">, 40 317 </w:t>
      </w:r>
      <w:proofErr w:type="spellStart"/>
      <w:r>
        <w:t>Novakovec</w:t>
      </w:r>
      <w:proofErr w:type="spellEnd"/>
      <w:r>
        <w:t>, Glavna 102,</w:t>
      </w:r>
    </w:p>
    <w:p w:rsidRDefault="00047C34" w:rsidP="00047C34" w:rsidR="00047C34">
      <w:pPr>
        <w:numPr>
          <w:ilvl w:val="0"/>
          <w:numId w:val="47"/>
        </w:numPr>
        <w:spacing w:after="0"/>
        <w:jc w:val="both"/>
      </w:pPr>
      <w:r>
        <w:t xml:space="preserve">                 3. Bojan Magdalenić, 40 324 </w:t>
      </w:r>
      <w:proofErr w:type="spellStart"/>
      <w:r>
        <w:t>Goričan</w:t>
      </w:r>
      <w:proofErr w:type="spellEnd"/>
      <w:r>
        <w:t>, Školska 86,</w:t>
      </w:r>
    </w:p>
    <w:p w:rsidRDefault="00047C34" w:rsidP="00047C34" w:rsidR="00047C34">
      <w:pPr>
        <w:numPr>
          <w:ilvl w:val="0"/>
          <w:numId w:val="47"/>
        </w:numPr>
        <w:spacing w:after="0"/>
        <w:jc w:val="both"/>
      </w:pPr>
      <w:r>
        <w:t xml:space="preserve">                 4. Boris Merlić, 40 324 </w:t>
      </w:r>
      <w:proofErr w:type="spellStart"/>
      <w:r>
        <w:t>Goričan</w:t>
      </w:r>
      <w:proofErr w:type="spellEnd"/>
      <w:r>
        <w:t>, Prvomajska 51,</w:t>
      </w:r>
    </w:p>
    <w:p w:rsidRDefault="00047C34" w:rsidP="00047C34" w:rsidR="00047C34">
      <w:pPr>
        <w:spacing w:after="0"/>
        <w:ind w:left="1968"/>
        <w:jc w:val="both"/>
      </w:pPr>
      <w:r>
        <w:t xml:space="preserve">     5. Dragutin Vuković, </w:t>
      </w:r>
      <w:proofErr w:type="spellStart"/>
      <w:r>
        <w:t>Pribislavec</w:t>
      </w:r>
      <w:proofErr w:type="spellEnd"/>
      <w:r>
        <w:t>, Bana Jelačića 49.</w:t>
      </w:r>
    </w:p>
    <w:p w:rsidRDefault="00047C34" w:rsidP="00047C34" w:rsidR="00047C34">
      <w:pPr>
        <w:spacing w:after="0"/>
        <w:ind w:firstLine="708"/>
        <w:jc w:val="both"/>
      </w:pPr>
      <w:r>
        <w:t xml:space="preserve">-  direktor dužnika- Bojan </w:t>
      </w:r>
      <w:proofErr w:type="spellStart"/>
      <w:r>
        <w:t>Slaviček</w:t>
      </w:r>
      <w:proofErr w:type="spellEnd"/>
      <w:r>
        <w:t>, Kralja Zvonimira 5.</w:t>
      </w:r>
    </w:p>
    <w:p w:rsidRDefault="00047C34" w:rsidP="00047C34" w:rsidR="00047C34">
      <w:pPr>
        <w:spacing w:after="0"/>
        <w:ind w:firstLine="708"/>
        <w:jc w:val="both"/>
      </w:pPr>
      <w:r>
        <w:t>-  za RH Min. financija - ŽDO VARAŽDIN, Građansko-upravni odjel,</w:t>
      </w:r>
    </w:p>
    <w:p w:rsidRDefault="00047C34" w:rsidP="00047C34" w:rsidR="00047C34">
      <w:pPr>
        <w:spacing w:after="0"/>
        <w:ind w:firstLine="708"/>
        <w:jc w:val="both"/>
      </w:pPr>
      <w:r>
        <w:t>-  FINA ČAKOVEC,</w:t>
      </w:r>
    </w:p>
    <w:p w:rsidRDefault="00047C34" w:rsidP="00047C34" w:rsidR="00047C34">
      <w:pPr>
        <w:spacing w:after="0"/>
        <w:ind w:firstLine="708"/>
        <w:jc w:val="both"/>
      </w:pPr>
      <w:r>
        <w:t xml:space="preserve">- Općinski sud u Čakovcu, </w:t>
      </w:r>
      <w:proofErr w:type="spellStart"/>
      <w:r>
        <w:t>zk</w:t>
      </w:r>
      <w:proofErr w:type="spellEnd"/>
      <w:r>
        <w:t>. Prelog.</w:t>
      </w:r>
    </w:p>
    <w:p w:rsidRDefault="00047C34" w:rsidP="00047C34" w:rsidR="00047C34">
      <w:pPr>
        <w:spacing w:after="0"/>
        <w:jc w:val="both"/>
      </w:pPr>
      <w:r>
        <w:t xml:space="preserve"> </w:t>
      </w:r>
      <w:r>
        <w:tab/>
        <w:t xml:space="preserve"> - Sudski registar – radi zabilježbe.</w:t>
      </w:r>
    </w:p>
    <w:p w:rsidRDefault="00EA1C6D" w:rsidP="00047C34" w:rsidR="00AE649C" w:rsidRPr="00B76F3C">
      <w:pPr>
        <w:pStyle w:val="SudSjedite"/>
      </w:pPr>
      <w:r>
        <w:tab/>
      </w:r>
    </w:p>
    <w:sectPr w:rsidSect="00EB0D4C" w:rsidR="00AE649C" w:rsidRPr="00B76F3C">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7C34" w:rsidR="008333A9">
    <w:pPr>
      <w:pStyle w:val="Zaglavlje"/>
    </w:pPr>
    <w:r>
      <w:rPr>
        <w:rStyle w:val="PozadinaSvijetloCrvena"/>
        <w:shd w:fill="auto" w:color="auto" w:val="clear"/>
      </w:rPr>
      <w:t>Poslovni broj: 7 St-43/15-11</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2DA7171"/>
    <w:multiLevelType w:val="hybridMultilevel"/>
    <w:tmpl w:val="8EDC0312"/>
    <w:lvl w:tplc="8C16A244" w:ilvl="0">
      <w:start w:val="2013"/>
      <w:numFmt w:val="bullet"/>
      <w:lvlText w:val=""/>
      <w:lvlJc w:val="left"/>
      <w:pPr>
        <w:ind w:hanging="360" w:left="1260"/>
      </w:pPr>
      <w:rPr>
        <w:rFonts w:cs="Times New Roman" w:eastAsia="Times New Roman" w:hAnsi="Times New Roman" w:ascii="Times New Roman" w:hint="default"/>
      </w:rPr>
    </w:lvl>
    <w:lvl w:tplc="041A0003" w:ilvl="1">
      <w:start w:val="1"/>
      <w:numFmt w:val="bullet"/>
      <w:lvlText w:val="o"/>
      <w:lvlJc w:val="left"/>
      <w:pPr>
        <w:ind w:hanging="360" w:left="1980"/>
      </w:pPr>
      <w:rPr>
        <w:rFonts w:cs="Courier New" w:hAnsi="Courier New" w:ascii="Courier New" w:hint="default"/>
      </w:rPr>
    </w:lvl>
    <w:lvl w:tplc="041A0005" w:ilvl="2">
      <w:start w:val="1"/>
      <w:numFmt w:val="bullet"/>
      <w:lvlText w:val=""/>
      <w:lvlJc w:val="left"/>
      <w:pPr>
        <w:ind w:hanging="360" w:left="2700"/>
      </w:pPr>
      <w:rPr>
        <w:rFonts w:hAnsi="Wingdings" w:ascii="Wingdings" w:hint="default"/>
      </w:rPr>
    </w:lvl>
    <w:lvl w:tplc="041A0001" w:ilvl="3">
      <w:start w:val="1"/>
      <w:numFmt w:val="bullet"/>
      <w:lvlText w:val=""/>
      <w:lvlJc w:val="left"/>
      <w:pPr>
        <w:ind w:hanging="360" w:left="3420"/>
      </w:pPr>
      <w:rPr>
        <w:rFonts w:hAnsi="Symbol" w:ascii="Symbol" w:hint="default"/>
      </w:rPr>
    </w:lvl>
    <w:lvl w:tplc="041A0003" w:ilvl="4">
      <w:start w:val="1"/>
      <w:numFmt w:val="bullet"/>
      <w:lvlText w:val="o"/>
      <w:lvlJc w:val="left"/>
      <w:pPr>
        <w:ind w:hanging="360" w:left="4140"/>
      </w:pPr>
      <w:rPr>
        <w:rFonts w:cs="Courier New" w:hAnsi="Courier New" w:ascii="Courier New" w:hint="default"/>
      </w:rPr>
    </w:lvl>
    <w:lvl w:tplc="041A0005" w:ilvl="5">
      <w:start w:val="1"/>
      <w:numFmt w:val="bullet"/>
      <w:lvlText w:val=""/>
      <w:lvlJc w:val="left"/>
      <w:pPr>
        <w:ind w:hanging="360" w:left="4860"/>
      </w:pPr>
      <w:rPr>
        <w:rFonts w:hAnsi="Wingdings" w:ascii="Wingdings" w:hint="default"/>
      </w:rPr>
    </w:lvl>
    <w:lvl w:tplc="041A0001" w:ilvl="6">
      <w:start w:val="1"/>
      <w:numFmt w:val="bullet"/>
      <w:lvlText w:val=""/>
      <w:lvlJc w:val="left"/>
      <w:pPr>
        <w:ind w:hanging="360" w:left="5580"/>
      </w:pPr>
      <w:rPr>
        <w:rFonts w:hAnsi="Symbol" w:ascii="Symbol" w:hint="default"/>
      </w:rPr>
    </w:lvl>
    <w:lvl w:tplc="041A0003" w:ilvl="7">
      <w:start w:val="1"/>
      <w:numFmt w:val="bullet"/>
      <w:lvlText w:val="o"/>
      <w:lvlJc w:val="left"/>
      <w:pPr>
        <w:ind w:hanging="360" w:left="6300"/>
      </w:pPr>
      <w:rPr>
        <w:rFonts w:cs="Courier New" w:hAnsi="Courier New" w:ascii="Courier New" w:hint="default"/>
      </w:rPr>
    </w:lvl>
    <w:lvl w:tplc="041A0005" w:ilvl="8">
      <w:start w:val="1"/>
      <w:numFmt w:val="bullet"/>
      <w:lvlText w:val=""/>
      <w:lvlJc w:val="left"/>
      <w:pPr>
        <w:ind w:hanging="360" w:left="7020"/>
      </w:pPr>
      <w:rPr>
        <w:rFonts w:hAnsi="Wingdings" w:ascii="Wingding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47C34"/>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49570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St-43/2015-11</izvorni_sadrzaj>
    <derivirana_varijabla naziv="DomainObject.Oznaka_1">St-43/2015-11</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2015.</izvorni_sadrzaj>
    <derivirana_varijabla naziv="DomainObject.Predmet.DatumOsnivanja_1">14.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 st. postupka /bivši radnici/</izvorni_sadrzaj>
    <derivirana_varijabla naziv="DomainObject.Predmet.Opis_1">Prijedlog za otv. st. postupka /bivši 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St-43/2015</izvorni_sadrzaj>
    <derivirana_varijabla naziv="DomainObject.Predmet.OznakaBroj_1">St-43/2015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St-133/16.
Tomislav Đuričin, povjeretnik u predst. nagodbi kod FINE</izvorni_sadrzaj>
    <derivirana_varijabla naziv="DomainObject.Predmet.PrimjedbaSuca_1">3 St-133/16.
Tomislav Đuričin, povjeretnik u predst. nagodbi kod FINE</derivirana_varijabla>
  </DomainObject.Predmet.PrimjedbaSuca>
  <DomainObject.Predmet.PrimjedbaUpisnicara>
    <izvorni_sadrzaj/>
    <derivirana_varijabla naziv="DomainObject.Predmet.PrimjedbaUpisnicara_1"/>
  </DomainObject.Predmet.PrimjedbaUpisnicara>
  <DomainObject.Predmet.ProtustrankaFormated>
    <izvorni_sadrzaj>  IZOLIT društvo s ograničenom odgovornošću za proizvodnju, građevinarstvo i trgovinu; IZOLIT društvo s ograničenom odgovornošću za proizvodnju, građevinarstvo i trgovinu</izvorni_sadrzaj>
    <derivirana_varijabla naziv="DomainObject.Predmet.ProtustrankaFormated_1">  IZOLIT društvo s ograničenom odgovornošću za proizvodnju, građevinarstvo i trgovinu; IZOLIT društvo s ograničenom odgovornošću za proizvodnju, građevinarstvo i trgovinu</derivirana_varijabla>
  </DomainObject.Predmet.ProtustrankaFormated>
  <DomainObject.Predmet.ProtustrankaFormatedOIB>
    <izvorni_sadrzaj>  IZOLIT društvo s ograničenom odgovornošću za proizvodnju, građevinarstvo i trgovinu, OIB 98400093746; IZOLIT društvo s ograničenom odgovornošću za proizvodnju, građevinarstvo i trgovinu, OIB 98400093746</izvorni_sadrzaj>
    <derivirana_varijabla naziv="DomainObject.Predmet.ProtustrankaFormatedOIB_1">  IZOLIT društvo s ograničenom odgovornošću za proizvodnju, građevinarstvo i trgovinu, OIB 98400093746; IZOLIT društvo s ograničenom odgovornošću za proizvodnju, građevinarstvo i trgovinu, OIB 98400093746</derivirana_varijabla>
  </DomainObject.Predmet.ProtustrankaFormatedOIB>
  <DomainObject.Predmet.ProtustrankaFormatedWithAdress>
    <izvorni_sadrzaj> 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FormatedWithAdress_1"> 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FormatedWithAdress>
  <DomainObject.Predmet.ProtustrankaFormatedWithAdressOIB>
    <izvorni_sadrzaj>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FormatedWithAdressOIB_1">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FormatedWithAdressOIB>
  <DomainObject.Predmet.ProtustrankaWithAdress>
    <izvorni_sadrzaj>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WithAdress_1">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WithAdress>
  <DomainObject.Predmet.ProtustrankaWithAdressOIB>
    <izvorni_sadrzaj>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WithAdressOIB_1">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WithAdressOIB>
  <DomainObject.Predmet.ProtustrankaNazivFormated>
    <izvorni_sadrzaj>IZOLIT društvo s ograničenom odgovornošću za proizvodnju, građevinarstvo i trgovinu,IZOLIT društvo s ograničenom odgovornošću za proizvodnju, građevinarstvo i trgovinu</izvorni_sadrzaj>
    <derivirana_varijabla naziv="DomainObject.Predmet.ProtustrankaNazivFormated_1">IZOLIT društvo s ograničenom odgovornošću za proizvodnju, građevinarstvo i trgovinu,IZOLIT društvo s ograničenom odgovornošću za proizvodnju, građevinarstvo i trgovinu</derivirana_varijabla>
  </DomainObject.Predmet.ProtustrankaNazivFormated>
  <DomainObject.Predmet.ProtustrankaNazivFormatedOIB>
    <izvorni_sadrzaj>IZOLIT društvo s ograničenom odgovornošću za proizvodnju, građevinarstvo i trgovinu, OIB 98400093746,IZOLIT društvo s ograničenom odgovornošću za proizvodnju, građevinarstvo i trgovinu, OIB 98400093746</izvorni_sadrzaj>
    <derivirana_varijabla naziv="DomainObject.Predmet.ProtustrankaNazivFormatedOIB_1">IZOLIT društvo s ograničenom odgovornošću za proizvodnju, građevinarstvo i trgovinu, OIB 98400093746,IZOLIT društvo s ograničenom odgovornošću za proizvodnju, građevinarstvo i trgovinu, OIB 98400093746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Dejan Repalust; Dragutin Cerovec; Bojan Magdalenić; Boris Merlić; Dragutin Vuković; Raiffeisenbank Austria d.d.</izvorni_sadrzaj>
    <derivirana_varijabla naziv="DomainObject.Predmet.StrankaFormated_1">  Dejan Repalust; Dragutin Cerovec; Bojan Magdalenić; Boris Merlić; Dragutin Vuković; Raiffeisenbank Austria d.d.</derivirana_varijabla>
  </DomainObject.Predmet.StrankaFormated>
  <DomainObject.Predmet.StrankaFormatedOIB>
    <izvorni_sadrzaj>  Dejan Repalust, OIB 67826134974; Dragutin Cerovec, OIB 85804878091; Bojan Magdalenić, OIB 39022232752; Boris Merlić, OIB 23004924572; Dragutin Vuković, OIB 16178267030; Raiffeisenbank Austria d.d., OIB 53056966535</izvorni_sadrzaj>
    <derivirana_varijabla naziv="DomainObject.Predmet.StrankaFormatedOIB_1">  Dejan Repalust, OIB 67826134974; Dragutin Cerovec, OIB 85804878091; Bojan Magdalenić, OIB 39022232752; Boris Merlić, OIB 23004924572; Dragutin Vuković, OIB 16178267030; Raiffeisenbank Austria d.d., OIB 53056966535</derivirana_varijabla>
  </DomainObject.Predmet.StrankaFormatedOIB>
  <DomainObject.Predmet.StrankaFormatedWithAdress>
    <izvorni_sadrzaj>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izvorni_sadrzaj>
    <derivirana_varijabla naziv="DomainObject.Predmet.StrankaFormatedWithAdress_1">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derivirana_varijabla>
  </DomainObject.Predmet.StrankaFormatedWithAdress>
  <DomainObject.Predmet.StrankaFormatedWithAdressOIB>
    <izvorni_sadrzaj>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izvorni_sadrzaj>
    <derivirana_varijabla naziv="DomainObject.Predmet.StrankaFormatedWithAdressOIB_1">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derivirana_varijabla>
  </DomainObject.Predmet.StrankaFormatedWithAdressOIB>
  <DomainObject.Predmet.StrankaWithAdress>
    <izvorni_sadrzaj>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izvorni_sadrzaj>
    <derivirana_varijabla naziv="DomainObject.Predmet.StrankaWithAdress_1">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derivirana_varijabla>
  </DomainObject.Predmet.StrankaWithAdress>
  <DomainObject.Predmet.StrankaWithAdressOIB>
    <izvorni_sadrzaj>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izvorni_sadrzaj>
    <derivirana_varijabla naziv="DomainObject.Predmet.StrankaWithAdressOIB_1">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derivirana_varijabla>
  </DomainObject.Predmet.StrankaWithAdressOIB>
  <DomainObject.Predmet.StrankaNazivFormated>
    <izvorni_sadrzaj>Dejan Repalust,Dragutin Cerovec,Bojan Magdalenić,Boris Merlić,Dragutin Vuković,Raiffeisenbank Austria d.d.</izvorni_sadrzaj>
    <derivirana_varijabla naziv="DomainObject.Predmet.StrankaNazivFormated_1">Dejan Repalust,Dragutin Cerovec,Bojan Magdalenić,Boris Merlić,Dragutin Vuković,Raiffeisenbank Austria d.d.</derivirana_varijabla>
  </DomainObject.Predmet.StrankaNazivFormated>
  <DomainObject.Predmet.StrankaNazivFormatedOIB>
    <izvorni_sadrzaj>Dejan Repalust, OIB 67826134974,Dragutin Cerovec, OIB 85804878091,Bojan Magdalenić, OIB 39022232752,Boris Merlić, OIB 23004924572,Dragutin Vuković, OIB 16178267030,Raiffeisenbank Austria d.d., OIB 53056966535</izvorni_sadrzaj>
    <derivirana_varijabla naziv="DomainObject.Predmet.StrankaNazivFormatedOIB_1">Dejan Repalust, OIB 67826134974,Dragutin Cerovec, OIB 85804878091,Bojan Magdalenić, OIB 39022232752,Boris Merlić, OIB 23004924572,Dragutin Vuković, OIB 16178267030,Raiffeisenbank Austria d.d., OIB 53056966535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Dejan Repalust</item>
      <item>Dragutin Cerovec</item>
      <item>Bojan Magdalenić</item>
      <item>Boris Merlić</item>
      <item>Dragutin Vuković</item>
      <item>Raiffeisenbank Austria d.d.</item>
    </izvorni_sadrzaj>
    <derivirana_varijabla naziv="DomainObject.Predmet.StrankaListFormated_1">
      <item>Dejan Repalust</item>
      <item>Dragutin Cerovec</item>
      <item>Bojan Magdalenić</item>
      <item>Boris Merlić</item>
      <item>Dragutin Vuković</item>
      <item>Raiffeisenbank Austria d.d.</item>
    </derivirana_varijabla>
  </DomainObject.Predmet.StrankaListFormated>
  <DomainObject.Predmet.StrankaList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FormatedOIB>
  <DomainObject.Predmet.StrankaListFormatedWithAdress>
    <izvorni_sadrzaj>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izvorni_sadrzaj>
    <derivirana_varijabla naziv="DomainObject.Predmet.StrankaListFormatedWithAdress_1">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derivirana_varijabla>
  </DomainObject.Predmet.StrankaListFormatedWithAdress>
  <DomainObject.Predmet.StrankaListFormatedWithAdressOIB>
    <izvorni_sadrzaj>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izvorni_sadrzaj>
    <derivirana_varijabla naziv="DomainObject.Predmet.StrankaListFormatedWithAdressOIB_1">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derivirana_varijabla>
  </DomainObject.Predmet.StrankaListFormatedWithAdressOIB>
  <DomainObject.Predmet.StrankaListNazivFormated>
    <izvorni_sadrzaj>
      <item>Dejan Repalust</item>
      <item>Dragutin Cerovec</item>
      <item>Bojan Magdalenić</item>
      <item>Boris Merlić</item>
      <item>Dragutin Vuković</item>
      <item>Raiffeisenbank Austria d.d.</item>
    </izvorni_sadrzaj>
    <derivirana_varijabla naziv="DomainObject.Predmet.StrankaListNazivFormated_1">
      <item>Dejan Repalust</item>
      <item>Dragutin Cerovec</item>
      <item>Bojan Magdalenić</item>
      <item>Boris Merlić</item>
      <item>Dragutin Vuković</item>
      <item>Raiffeisenbank Austria d.d.</item>
    </derivirana_varijabla>
  </DomainObject.Predmet.StrankaListNazivFormated>
  <DomainObject.Predmet.StrankaListNaziv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Naziv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NazivFormatedOIB>
  <DomainObject.Predmet.ProtuStrankaList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Formated_1">
      <item>IZOLIT društvo s ograničenom odgovornošću za proizvodnju, građevinarstvo i trgovinu</item>
      <item>IZOLIT društvo s ograničenom odgovornošću za proizvodnju, građevinarstvo i trgovinu</item>
    </derivirana_varijabla>
  </DomainObject.Predmet.ProtuStrankaListFormated>
  <DomainObject.Predmet.ProtuStrankaList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FormatedOIB>
  <DomainObject.Predmet.ProtuStrankaListFormatedWithAdress>
    <izvorni_sadrzaj>
      <item>IZOLIT društvo s ograničenom odgovornošću za proizvodnju, građevinarstvo i trgovinu, Kralja Zvonimira 5, 40323 Draškovec</item>
      <item>IZOLIT društvo s ograničenom odgovornošću za proizvodnju, građevinarstvo i trgovinu, Kralja Zvonimira 5, 40323 Draškovec</item>
    </izvorni_sadrzaj>
    <derivirana_varijabla naziv="DomainObject.Predmet.ProtuStrankaListFormatedWithAdress_1">
      <item>IZOLIT društvo s ograničenom odgovornošću za proizvodnju, građevinarstvo i trgovinu, Kralja Zvonimira 5, 40323 Draškovec</item>
      <item>IZOLIT društvo s ograničenom odgovornošću za proizvodnju, građevinarstvo i trgovinu, Kralja Zvonimira 5, 40323 Draškovec</item>
    </derivirana_varijabla>
  </DomainObject.Predmet.ProtuStrankaListFormatedWithAdress>
  <DomainObject.Predmet.ProtuStrankaListFormatedWithAdressOIB>
    <izvorni_sadrzaj>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izvorni_sadrzaj>
    <derivirana_varijabla naziv="DomainObject.Predmet.ProtuStrankaListFormatedWithAdressOIB_1">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derivirana_varijabla>
  </DomainObject.Predmet.ProtuStrankaListFormatedWithAdressOIB>
  <DomainObject.Predmet.ProtuStrankaListNaziv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NazivFormated_1">
      <item>IZOLIT društvo s ograničenom odgovornošću za proizvodnju, građevinarstvo i trgovinu</item>
      <item>IZOLIT društvo s ograničenom odgovornošću za proizvodnju, građevinarstvo i trgovinu</item>
    </derivirana_varijabla>
  </DomainObject.Predmet.ProtuStrankaListNazivFormated>
  <DomainObject.Predmet.ProtuStrankaListNaziv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Naziv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NazivFormatedOIB>
  <DomainObject.Predmet.OstaliListFormated>
    <izvorni_sadrzaj>
      <item>Sudski registar</item>
      <item>BOJAN SLAVIČEK</item>
      <item>Tomislav Đuričin</item>
      <item>E-oglasna ploča</item>
      <item>Sudski registar, Trgovački sud u Varaždinu</item>
      <item>Tomislav Đuričin</item>
      <item>Stanko Makar</item>
    </izvorni_sadrzaj>
    <derivirana_varijabla naziv="DomainObject.Predmet.OstaliListFormated_1">
      <item>Sudski registar</item>
      <item>BOJAN SLAVIČEK</item>
      <item>Tomislav Đuričin</item>
      <item>E-oglasna ploča</item>
      <item>Sudski registar, Trgovački sud u Varaždinu</item>
      <item>Tomislav Đuričin</item>
      <item>Stanko Makar</item>
    </derivirana_varijabla>
  </DomainObject.Predmet.OstaliListFormated>
  <DomainObject.Predmet.OstaliListFormatedOIB>
    <izvorni_sadrzaj>
      <item>Sudski registar</item>
      <item>BOJAN SLAVIČEK, OIB 73270656450</item>
      <item>Tomislav Đuričin, OIB 01733609458</item>
      <item>E-oglasna ploča</item>
      <item>Sudski registar, Trgovački sud u Varaždinu</item>
      <item>Tomislav Đuričin, OIB 01733609458</item>
      <item>Stanko Makar</item>
    </izvorni_sadrzaj>
    <derivirana_varijabla naziv="DomainObject.Predmet.OstaliListFormatedOIB_1">
      <item>Sudski registar</item>
      <item>BOJAN SLAVIČEK, OIB 73270656450</item>
      <item>Tomislav Đuričin, OIB 01733609458</item>
      <item>E-oglasna ploča</item>
      <item>Sudski registar, Trgovački sud u Varaždinu</item>
      <item>Tomislav Đuričin, OIB 01733609458</item>
      <item>Stanko Makar</item>
    </derivirana_varijabla>
  </DomainObject.Predmet.OstaliListFormatedOIB>
  <DomainObject.Predmet.OstaliListFormatedWithAdress>
    <izvorni_sadrzaj>
      <item>Sudski registar</item>
      <item>BOJAN SLAVIČEK</item>
      <item>Tomislav Đuričin, Dravska Poljana 1, 42000 Varaždin</item>
      <item>E-oglasna ploča</item>
      <item>Sudski registar, Trgovački sud u Varaždinu</item>
      <item>Tomislav Đuričin, Dravska Poljana 1, 42000 Varaždin</item>
      <item>Stanko Makar, P. Zrinskog 3, 42230 Ludbreg</item>
    </izvorni_sadrzaj>
    <derivirana_varijabla naziv="DomainObject.Predmet.OstaliListFormatedWithAdress_1">
      <item>Sudski registar</item>
      <item>BOJAN SLAVIČEK</item>
      <item>Tomislav Đuričin, Dravska Poljana 1, 42000 Varaždin</item>
      <item>E-oglasna ploča</item>
      <item>Sudski registar, Trgovački sud u Varaždinu</item>
      <item>Tomislav Đuričin, Dravska Poljana 1, 42000 Varaždin</item>
      <item>Stanko Makar, P. Zrinskog 3, 42230 Ludbreg</item>
    </derivirana_varijabla>
  </DomainObject.Predmet.OstaliListFormatedWithAdress>
  <DomainObject.Predmet.OstaliListFormatedWithAdressOIB>
    <izvorni_sadrzaj>
      <item>Sudski registar</item>
      <item>BOJAN SLAVIČEK, OIB 73270656450</item>
      <item>Tomislav Đuričin, OIB 01733609458, Dravska Poljana 1, 42000 Varaždin</item>
      <item>E-oglasna ploča</item>
      <item>Sudski registar, Trgovački sud u Varaždinu</item>
      <item>Tomislav Đuričin, OIB 01733609458, Dravska Poljana 1, 42000 Varaždin</item>
      <item>Stanko Makar, P. Zrinskog 3, 42230 Ludbreg</item>
    </izvorni_sadrzaj>
    <derivirana_varijabla naziv="DomainObject.Predmet.OstaliListFormatedWithAdressOIB_1">
      <item>Sudski registar</item>
      <item>BOJAN SLAVIČEK, OIB 73270656450</item>
      <item>Tomislav Đuričin, OIB 01733609458, Dravska Poljana 1, 42000 Varaždin</item>
      <item>E-oglasna ploča</item>
      <item>Sudski registar, Trgovački sud u Varaždinu</item>
      <item>Tomislav Đuričin, OIB 01733609458, Dravska Poljana 1, 42000 Varaždin</item>
      <item>Stanko Makar, P. Zrinskog 3, 42230 Ludbreg</item>
    </derivirana_varijabla>
  </DomainObject.Predmet.OstaliListFormatedWithAdressOIB>
  <DomainObject.Predmet.OstaliListNazivFormated>
    <izvorni_sadrzaj>
      <item>Sudski registar</item>
      <item>BOJAN SLAVIČEK</item>
      <item>Tomislav Đuričin</item>
      <item>E-oglasna ploča</item>
      <item>Sudski registar, Trgovački sud u Varaždinu</item>
      <item>Tomislav Đuričin</item>
      <item>Stanko Makar</item>
    </izvorni_sadrzaj>
    <derivirana_varijabla naziv="DomainObject.Predmet.OstaliListNazivFormated_1">
      <item>Sudski registar</item>
      <item>BOJAN SLAVIČEK</item>
      <item>Tomislav Đuričin</item>
      <item>E-oglasna ploča</item>
      <item>Sudski registar, Trgovački sud u Varaždinu</item>
      <item>Tomislav Đuričin</item>
      <item>Stanko Makar</item>
    </derivirana_varijabla>
  </DomainObject.Predmet.OstaliListNazivFormated>
  <DomainObject.Predmet.OstaliListNazivFormatedOIB>
    <izvorni_sadrzaj>
      <item>Sudski registar</item>
      <item>BOJAN SLAVIČEK, OIB 73270656450</item>
      <item>Tomislav Đuričin, OIB 01733609458</item>
      <item>E-oglasna ploča</item>
      <item>Sudski registar, Trgovački sud u Varaždinu</item>
      <item>Tomislav Đuričin, OIB 01733609458</item>
      <item>Stanko Makar</item>
    </izvorni_sadrzaj>
    <derivirana_varijabla naziv="DomainObject.Predmet.OstaliListNazivFormatedOIB_1">
      <item>Sudski registar</item>
      <item>BOJAN SLAVIČEK, OIB 73270656450</item>
      <item>Tomislav Đuričin, OIB 01733609458</item>
      <item>E-oglasna ploča</item>
      <item>Sudski registar, Trgovački sud u Varaždinu</item>
      <item>Tomislav Đuričin, OIB 01733609458</item>
      <item>Stanko Makar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St-43/2015-11</izvorni_sadrzaj>
    <derivirana_varijabla naziv="DomainObject.PoslovniBrojDokumenta_1">St-43/2015-11</derivirana_varijabla>
  </DomainObject.PoslovniBrojDokumenta>
  <DomainObject.Predmet.StrankaIDrugi>
    <izvorni_sadrzaj>Dejan Repalust i dr.</izvorni_sadrzaj>
    <derivirana_varijabla naziv="DomainObject.Predmet.StrankaIDrugi_1">Dejan Repalust i dr.</derivirana_varijabla>
  </DomainObject.Predmet.StrankaIDrugi>
  <DomainObject.Predmet.ProtustrankaIDrugi>
    <izvorni_sadrzaj>IZOLIT društvo s ograničenom odgovornošću za proizvodnju, građevinarstvo i trgovinu i dr.</izvorni_sadrzaj>
    <derivirana_varijabla naziv="DomainObject.Predmet.ProtustrankaIDrugi_1">IZOLIT društvo s ograničenom odgovornošću za proizvodnju, građevinarstvo i trgovinu i dr.</derivirana_varijabla>
  </DomainObject.Predmet.ProtustrankaIDrugi>
  <DomainObject.Predmet.StrankaIDrugiAdressOIB>
    <izvorni_sadrzaj>Dejan Repalust, OIB 67826134974, Nikole Tesle 12, 40323 Draškovec i dr.</izvorni_sadrzaj>
    <derivirana_varijabla naziv="DomainObject.Predmet.StrankaIDrugiAdressOIB_1">Dejan Repalust, OIB 67826134974, Nikole Tesle 12, 40323 Draškovec i dr.</derivirana_varijabla>
  </DomainObject.Predmet.StrankaIDrugiAdressOIB>
  <DomainObject.Predmet.ProtustrankaIDrugiAdressOIB>
    <izvorni_sadrzaj>IZOLIT društvo s ograničenom odgovornošću za proizvodnju, građevinarstvo i trgovinu, OIB 98400093746, Kralja Zvonimira 5, 40323 Draškovec i dr.</izvorni_sadrzaj>
    <derivirana_varijabla naziv="DomainObject.Predmet.ProtustrankaIDrugiAdressOIB_1">IZOLIT društvo s ograničenom odgovornošću za proizvodnju, građevinarstvo i trgovinu, OIB 98400093746, Kralja Zvonimira 5, 40323 Draškovec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item>Tomislav Đuričin</item>
      <item>Stanko Makar</item>
    </izvorni_sadrzaj>
    <derivirana_varijabla naziv="DomainObject.Predmet.SudioniciListNaziv_1">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item>Tomislav Đuričin</item>
      <item>Stanko Makar</item>
    </derivirana_varijabla>
  </DomainObject.Predmet.SudioniciListNaziv>
  <DomainObject.Predmet.SudioniciListAdressOIB>
    <izvorni_sadrzaj>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item>Tomislav Đuričin, OIB 01733609458, Dravska Poljana 1,42000 Varaždin</item>
      <item>Stanko Makar, P. Zrinskog 3,42230 Ludbreg</item>
    </izvorni_sadrzaj>
    <derivirana_varijabla naziv="DomainObject.Predmet.SudioniciListAdressOIB_1">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item>Tomislav Đuričin, OIB 01733609458, Dravska Poljana 1,42000 Varaždin</item>
      <item>Stanko Makar, P. Zrinskog 3,42230 Ludbreg</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E57AD9-0D0C-43E2-BD28-7FCC95A3B8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1187</properties:Words>
  <properties:Characters>6560</properties:Characters>
  <properties:Lines>142</properties:Lines>
  <properties:Paragraphs>48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2016-02-22T13:10:00Z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St-43/2015-11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