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cfc1" w14:paraId="8fbcfc1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870088">
        <w:t>665/15-40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870088" w:rsidRPr="001F0231">
        <w:t xml:space="preserve">CAPYS ITER d.o.o. </w:t>
      </w:r>
      <w:r w:rsidR="00870088">
        <w:t xml:space="preserve">– u stečaju, </w:t>
      </w:r>
      <w:r w:rsidR="00870088" w:rsidRPr="001F0231">
        <w:t xml:space="preserve">Zagreb, Gorjanska 29, MBS: 080636714, OIB: 29941061377  </w:t>
      </w:r>
      <w:r w:rsidR="003D1C2B" w:rsidRPr="00C8121D">
        <w:t xml:space="preserve">dana </w:t>
      </w:r>
      <w:r w:rsidR="00870088">
        <w:t>30. svibnja 2017</w:t>
      </w:r>
      <w:r w:rsidR="003D1C2B">
        <w:t xml:space="preserve">.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870088" w:rsidR="00870088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870088" w:rsidP="00FC6AC2" w:rsidR="00B56D54" w:rsidRPr="003A4017">
      <w:pPr>
        <w:jc w:val="center"/>
      </w:pPr>
      <w:r>
        <w:t>6. rujna 2017.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870088">
        <w:t>09,45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870088">
        <w:t>30. svibnja 2017.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6F53C2">
        <w:t>,v.r.</w:t>
      </w:r>
    </w:p>
    <w:p w:rsidRDefault="00F6325E" w:rsidP="00A01CD9" w:rsidR="00F6325E" w:rsidRPr="003A4017"/>
    <w:p w:rsidRDefault="00F6325E" w:rsidP="00A01CD9" w:rsidR="00F6325E" w:rsidRPr="003A4017"/>
    <w:p w:rsidRDefault="006F53C2" w:rsidR="006F53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F53C2" w:rsidP="006F53C2" w:rsidR="006F53C2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1B7E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6F53C2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A36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088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1CD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  <item>Damir Šebetić</item>
    </izvorni_sadrzaj>
    <derivirana_varijabla naziv="DomainObject.Predmet.OstaliListFormated_1">
      <item>Zoran Pleško</item>
      <item>Damir Šebetić</item>
    </derivirana_varijabla>
  </DomainObject.Predmet.OstaliListFormated>
  <DomainObject.Predmet.OstaliListFormatedOIB>
    <izvorni_sadrzaj>
      <item>Zoran Pleško, OIB 32911273477</item>
      <item>Damir Šebetić, OIB 84590633905</item>
    </izvorni_sadrzaj>
    <derivirana_varijabla naziv="DomainObject.Predmet.OstaliListFormatedOIB_1">
      <item>Zoran Pleško, OIB 32911273477</item>
      <item>Damir Šebetić, OIB 84590633905</item>
    </derivirana_varijabla>
  </DomainObject.Predmet.OstaliListFormatedOIB>
  <DomainObject.Predmet.OstaliListFormatedWithAdress>
    <izvorni_sadrzaj>
      <item>Zoran Pleško, Dolenica 63, 10251 Hrvatski Leskovac</item>
      <item>Damir Šebetić, Đorđićeva 6, 10000 Zagreb</item>
    </izvorni_sadrzaj>
    <derivirana_varijabla naziv="DomainObject.Predmet.OstaliListFormatedWithAdress_1">
      <item>Zoran Pleško, Dolenica 63, 10251 Hrvatski Leskovac</item>
      <item>Damir Šebetić, Đorđićeva 6, 10000 Zagreb</item>
    </derivirana_varijabla>
  </DomainObject.Predmet.OstaliListFormatedWithAdress>
  <DomainObject.Predmet.OstaliListFormatedWithAdressOIB>
    <izvorni_sadrzaj>
      <item>Zoran Pleško, OIB 32911273477, Dolenica 63, 10251 Hrvatski Leskovac</item>
      <item>Damir Šebetić, OIB 84590633905, Đorđićeva 6, 10000 Zagreb</item>
    </izvorni_sadrzaj>
    <derivirana_varijabla naziv="DomainObject.Predmet.OstaliListFormatedWithAdressOIB_1">
      <item>Zoran Pleško, OIB 32911273477, Dolenica 63, 10251 Hrvatski Leskovac</item>
      <item>Damir Šebetić, OIB 84590633905, Đorđićeva 6, 10000 Zagreb</item>
    </derivirana_varijabla>
  </DomainObject.Predmet.OstaliListFormatedWithAdressOIB>
  <DomainObject.Predmet.OstaliListNazivFormated>
    <izvorni_sadrzaj>
      <item>Zoran Pleško</item>
      <item>Damir Šebetić</item>
    </izvorni_sadrzaj>
    <derivirana_varijabla naziv="DomainObject.Predmet.OstaliListNazivFormated_1">
      <item>Zoran Pleško</item>
      <item>Damir Šebetić</item>
    </derivirana_varijabla>
  </DomainObject.Predmet.OstaliListNazivFormated>
  <DomainObject.Predmet.OstaliListNazivFormatedOIB>
    <izvorni_sadrzaj>
      <item>Zoran Pleško, OIB 32911273477</item>
      <item>Damir Šebetić, OIB 84590633905</item>
    </izvorni_sadrzaj>
    <derivirana_varijabla naziv="DomainObject.Predmet.OstaliListNazivFormatedOIB_1">
      <item>Zoran Pleško, OIB 32911273477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  <item>Damir Šebetić</item>
    </izvorni_sadrzaj>
    <derivirana_varijabla naziv="DomainObject.Predmet.SudioniciListNaziv_1">
      <item>CAPYS ITER d.o.o.</item>
      <item>CAPYS ITER d.o.o.</item>
      <item>Zoran Pleško</item>
      <item>Damir Šebetić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  <item>, OIB 84590633905</item>
    </izvorni_sadrzaj>
    <derivirana_varijabla naziv="DomainObject.Predmet.SudioniciListNazivOIB_1">
      <item>, OIB 29941061377</item>
      <item>, OIB 29941061377</item>
      <item>, OIB 32911273477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702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2017-05-30T11:09:00Z</dcterms:created>
  <dc:creator>kraljicn</dc:creator>
  <cp:lastModifiedBy>Vinka Mihalinčić</cp:lastModifiedBy>
  <cp:lastPrinted>2017-05-30T11:08:00Z</cp:lastPrinted>
  <dcterms:modified xmlns:xsi="http://www.w3.org/2001/XMLSchema-instance" xsi:type="dcterms:W3CDTF">2017-05-30T11:09:00Z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