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d9d8e" w14:paraId="ffd9d8e" w:rsidRDefault="006A040D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A040D" w:rsidP="006A040D" w:rsidR="006A040D">
      <w:pPr>
        <w:pStyle w:val="Bezproreda"/>
      </w:pPr>
    </w:p>
    <w:p w:rsidRDefault="006A040D" w:rsidP="006A040D" w:rsidR="006A040D">
      <w:pPr>
        <w:pStyle w:val="Bezproreda"/>
      </w:pPr>
    </w:p>
    <w:p w:rsidRDefault="006A040D" w:rsidP="006A040D" w:rsidR="00AE649C">
      <w:pPr>
        <w:pStyle w:val="Bezproreda"/>
      </w:pPr>
      <w:r>
        <w:t xml:space="preserve">    Republika Hrvatska</w:t>
      </w:r>
    </w:p>
    <w:p w:rsidRDefault="006A040D" w:rsidP="006A040D" w:rsidR="006A040D">
      <w:pPr>
        <w:pStyle w:val="Bezproreda"/>
      </w:pPr>
      <w:r>
        <w:t>Trgovački sud u Bjelovaru</w:t>
      </w:r>
    </w:p>
    <w:p w:rsidRDefault="006A040D" w:rsidP="006A040D" w:rsidR="006A040D">
      <w:pPr>
        <w:pStyle w:val="Bezproreda"/>
      </w:pPr>
      <w:r>
        <w:t>Bjelovar, Dr. I. Lebovića 42.</w:t>
      </w:r>
    </w:p>
    <w:p w:rsidRDefault="006A040D" w:rsidP="006A040D" w:rsidR="006A040D">
      <w:pPr>
        <w:pStyle w:val="Bezproreda"/>
      </w:pPr>
    </w:p>
    <w:p w:rsidRDefault="006A040D" w:rsidP="006A040D" w:rsidR="006A040D">
      <w:pPr>
        <w:pStyle w:val="Bezproreda"/>
        <w:ind w:firstLine="708" w:left="4956"/>
        <w:jc w:val="both"/>
      </w:pPr>
      <w:r>
        <w:t>Poslovni broj: 1 St-797/2017-19</w:t>
      </w:r>
    </w:p>
    <w:p w:rsidRDefault="006A040D" w:rsidP="006A040D" w:rsidR="006A040D">
      <w:pPr>
        <w:pStyle w:val="Bezproreda"/>
        <w:jc w:val="both"/>
        <w:rPr>
          <w:b/>
        </w:rPr>
      </w:pPr>
    </w:p>
    <w:p w:rsidRDefault="006A040D" w:rsidP="006A040D" w:rsidR="006A040D">
      <w:pPr>
        <w:pStyle w:val="Bezproreda"/>
        <w:jc w:val="both"/>
      </w:pPr>
    </w:p>
    <w:p w:rsidRDefault="006A040D" w:rsidP="006A040D" w:rsidR="006A040D">
      <w:pPr>
        <w:pStyle w:val="Bezproreda"/>
        <w:jc w:val="both"/>
      </w:pPr>
    </w:p>
    <w:p w:rsidRDefault="006A040D" w:rsidP="006A040D" w:rsidR="006A040D">
      <w:pPr>
        <w:pStyle w:val="Bezproreda"/>
        <w:ind w:firstLine="708"/>
        <w:jc w:val="both"/>
      </w:pPr>
      <w:r>
        <w:t>Trgovački sud u Bjelovaru, po  sucu Branki Pleskalt, u stečajnom postupku nad stečajnim dužnikom DARTEKS d.o.o. za tekstilnu proizvodnju, u stečaju, Daruvar, Matije Gupca 12, OIB: 11872649279,  14. svibnja 2018. donio slijedeći</w:t>
      </w:r>
    </w:p>
    <w:p w:rsidRDefault="006A040D" w:rsidP="006A040D" w:rsidR="006A040D">
      <w:pPr>
        <w:pStyle w:val="Bezproreda"/>
        <w:jc w:val="both"/>
      </w:pPr>
    </w:p>
    <w:p w:rsidRDefault="006A040D" w:rsidP="006A040D" w:rsidR="006A040D">
      <w:pPr>
        <w:pStyle w:val="Bezproreda"/>
        <w:jc w:val="center"/>
      </w:pPr>
      <w:r>
        <w:t>Z A K L J U Č A K</w:t>
      </w:r>
    </w:p>
    <w:p w:rsidRDefault="006A040D" w:rsidP="006A040D" w:rsidR="006A040D">
      <w:pPr>
        <w:pStyle w:val="Bezproreda"/>
        <w:jc w:val="center"/>
      </w:pPr>
    </w:p>
    <w:p w:rsidRDefault="006A040D" w:rsidP="006A040D" w:rsidR="006A040D">
      <w:pPr>
        <w:pStyle w:val="Bezproreda"/>
        <w:jc w:val="both"/>
      </w:pPr>
      <w:r>
        <w:t>1.  Predmet prodaje:</w:t>
      </w:r>
    </w:p>
    <w:p w:rsidRDefault="006A040D" w:rsidP="006A040D" w:rsidR="006A040D">
      <w:pPr>
        <w:pStyle w:val="Bezproreda"/>
        <w:jc w:val="both"/>
      </w:pPr>
    </w:p>
    <w:p w:rsidRDefault="006A040D" w:rsidP="006A040D" w:rsidR="006A040D">
      <w:pPr>
        <w:pStyle w:val="Bezproreda"/>
        <w:jc w:val="both"/>
      </w:pPr>
      <w:r>
        <w:t>Određuje se prodaja imovine stečajnog dužnika DARTEKS d.o.o. za tekstilnu proizvodnju, u stečaju, Daruvar, Matije Gupca 12, OIB: 11872649279, prvom elektroničkom javnom dražbom koju provodi Financijska agencija</w:t>
      </w:r>
      <w:r>
        <w:rPr>
          <w:b/>
        </w:rPr>
        <w:t>,</w:t>
      </w:r>
      <w:r>
        <w:t xml:space="preserve"> a koju imovinu čine:</w:t>
      </w:r>
    </w:p>
    <w:p w:rsidRDefault="006A040D" w:rsidP="006A040D" w:rsidR="006A040D">
      <w:pPr>
        <w:pStyle w:val="Bezproreda"/>
        <w:jc w:val="both"/>
      </w:pPr>
    </w:p>
    <w:p w:rsidRDefault="006A040D" w:rsidP="006A040D" w:rsidR="006A040D">
      <w:pPr>
        <w:pStyle w:val="Bezproreda"/>
        <w:numPr>
          <w:ilvl w:val="0"/>
          <w:numId w:val="47"/>
        </w:numPr>
        <w:jc w:val="both"/>
      </w:pPr>
      <w:r>
        <w:t>Nekretnine upisane u zk. ul. br.3360 k.o. Daruvar, čkbr. 818/1 dvorište od 679 m</w:t>
      </w:r>
      <w:r>
        <w:rPr>
          <w:vertAlign w:val="superscript"/>
        </w:rPr>
        <w:t>2</w:t>
      </w:r>
      <w:r>
        <w:t xml:space="preserve"> i kuća, Daruvar, Matije Gupca 12, površine 232 m</w:t>
      </w:r>
      <w:r>
        <w:rPr>
          <w:vertAlign w:val="superscript"/>
        </w:rPr>
        <w:t>2</w:t>
      </w:r>
      <w:r>
        <w:t xml:space="preserve"> ukupno 911 m</w:t>
      </w:r>
      <w:r>
        <w:rPr>
          <w:vertAlign w:val="superscript"/>
        </w:rPr>
        <w:t>2</w:t>
      </w:r>
      <w:r>
        <w:t xml:space="preserve"> čija je utvrđena vrijednost 637.084,00 kuna te se ta vrijednost određuje kao početna prodajna cijena u iznosu od 637.084,00 kuna (slovima: šestotridesetsedamtisućaosamdesetčetirikune i 00lipa) a PDV-e nije uključen u ovu početnu prodajnu cijenu te nekretnine.</w:t>
      </w:r>
    </w:p>
    <w:p w:rsidRDefault="006A040D" w:rsidP="006A040D" w:rsidR="006A040D">
      <w:pPr>
        <w:pStyle w:val="Bezproreda"/>
        <w:jc w:val="both"/>
      </w:pPr>
    </w:p>
    <w:p w:rsidRDefault="006A040D" w:rsidP="006A040D" w:rsidR="006A040D">
      <w:pPr>
        <w:pStyle w:val="Bezproreda"/>
        <w:ind w:firstLine="360"/>
        <w:jc w:val="both"/>
      </w:pPr>
      <w:r>
        <w:t>Nekretnine su opterećene razlučnim pravom u korist Privredne banke Zagreb d.d. Zagreb i Vesna tekstilna industrija d.o.o. Daruvar.</w:t>
      </w:r>
    </w:p>
    <w:p w:rsidRDefault="006A040D" w:rsidP="006A040D" w:rsidR="006A040D">
      <w:pPr>
        <w:pStyle w:val="Bezproreda"/>
        <w:jc w:val="both"/>
      </w:pPr>
    </w:p>
    <w:p w:rsidRDefault="006A040D" w:rsidP="006A040D" w:rsidR="006A040D">
      <w:pPr>
        <w:pStyle w:val="Bezproreda"/>
        <w:ind w:firstLine="360"/>
        <w:jc w:val="both"/>
      </w:pPr>
      <w:r>
        <w:t>2. Ovaj Zaključak objavit će se na e-oglasnoj ploči Trgovačkog suda u Bjelovaru.</w:t>
      </w:r>
    </w:p>
    <w:p w:rsidRDefault="006A040D" w:rsidP="006A040D" w:rsidR="006A040D">
      <w:pPr>
        <w:pStyle w:val="Bezproreda"/>
        <w:jc w:val="both"/>
      </w:pPr>
    </w:p>
    <w:p w:rsidRDefault="006A040D" w:rsidP="006A040D" w:rsidR="006A040D">
      <w:pPr>
        <w:pStyle w:val="Bezproreda"/>
        <w:ind w:firstLine="360"/>
        <w:jc w:val="both"/>
      </w:pPr>
      <w:r>
        <w:t>3.</w:t>
      </w:r>
      <w:r>
        <w:rPr>
          <w:b/>
        </w:rPr>
        <w:t xml:space="preserve"> </w:t>
      </w:r>
      <w:r>
        <w:t xml:space="preserve">Prodaju nekretnina iz točke 1. ovog zaključka provest će Financijska agencija elekroničkom javnom dražbom (čl. 247. st. 2. Stečajnog zakona NN br. 71/15, dalje: SZ), po utvrđenoj vrijednosti tih nekretnina koje su identične početnim prodajnim cijenama tih nekretnina iz točke 1. ovog zaključka. </w:t>
      </w:r>
    </w:p>
    <w:p w:rsidRDefault="006A040D" w:rsidP="006A040D" w:rsidR="006A040D">
      <w:pPr>
        <w:pStyle w:val="Bezproreda"/>
        <w:ind w:firstLine="360"/>
        <w:jc w:val="both"/>
      </w:pPr>
      <w:r>
        <w:t>Elektronička javna dražba počinje objavom poziva Agencije na sudjelovanje u elektroničkoj javnoj dražbi na mrežnim stranicama Agencije, kojim Agencija određuje datum i vrijeme trajanja dražbe. Od objavljivanja poziva na sudjelovanje u elektroničkoj javnoj dražbi na mrežnim stranicama Agencije do prikupljanja  ponuda mora proteći najmanje 60 dana (čl. 97. st. 5. Ovršnog zakona NN br. 112/12, 25/13, 93/14 i 55/16, dalje OZ).</w:t>
      </w:r>
    </w:p>
    <w:p w:rsidRDefault="006A040D" w:rsidP="006A040D" w:rsidR="006A040D">
      <w:pPr>
        <w:pStyle w:val="Bezproreda"/>
        <w:jc w:val="both"/>
      </w:pPr>
    </w:p>
    <w:p w:rsidRDefault="006A040D" w:rsidP="006A040D" w:rsidR="006A040D">
      <w:pPr>
        <w:pStyle w:val="Bezproreda"/>
        <w:ind w:firstLine="360"/>
        <w:jc w:val="both"/>
      </w:pPr>
      <w:r>
        <w:t>4. Uvjeti prodaje:</w:t>
      </w:r>
    </w:p>
    <w:p w:rsidRDefault="006A040D" w:rsidP="006A040D" w:rsidR="006A040D">
      <w:pPr>
        <w:pStyle w:val="Bezproreda"/>
        <w:jc w:val="both"/>
        <w:rPr>
          <w:b/>
        </w:rPr>
      </w:pPr>
    </w:p>
    <w:p w:rsidRDefault="006A040D" w:rsidP="006A040D" w:rsidR="006A040D">
      <w:pPr>
        <w:pStyle w:val="Bezproreda"/>
        <w:jc w:val="both"/>
      </w:pPr>
      <w:r>
        <w:t>Nekretnine navedene u točki 1. ovog zaključka ne mogu se prodati:</w:t>
      </w:r>
    </w:p>
    <w:p w:rsidRDefault="006A040D" w:rsidP="006A040D" w:rsidR="006A040D">
      <w:pPr>
        <w:pStyle w:val="Bezproreda"/>
        <w:jc w:val="both"/>
      </w:pPr>
      <w:r>
        <w:t xml:space="preserve">- na prvoj dražbi ispod ¾ utvrđene vrijednosti odnosno ispod 477.813,00 kuna (slovima: četristosedamdesettisućaosamstotrinaestkuna i 00lipa), </w:t>
      </w:r>
    </w:p>
    <w:p w:rsidRDefault="006A040D" w:rsidP="006A040D" w:rsidR="006A040D">
      <w:pPr>
        <w:pStyle w:val="Bezproreda"/>
        <w:jc w:val="both"/>
      </w:pPr>
    </w:p>
    <w:p w:rsidRDefault="006A040D" w:rsidP="006A040D" w:rsidR="006A040D">
      <w:pPr>
        <w:pStyle w:val="Bezproreda"/>
        <w:jc w:val="both"/>
      </w:pPr>
      <w:r>
        <w:t>- na drugoj dražbi ispod ½ utvrđene vrijednosni odnosno  318.542,00 kuna (slovima: tristoosamnaesttisućapetstočetrdesetdvijekune i 00lipa),</w:t>
      </w:r>
    </w:p>
    <w:p w:rsidRDefault="006A040D" w:rsidP="006A040D" w:rsidR="006A040D">
      <w:pPr>
        <w:pStyle w:val="Bezproreda"/>
        <w:jc w:val="both"/>
      </w:pPr>
    </w:p>
    <w:p w:rsidRDefault="006A040D" w:rsidP="006A040D" w:rsidR="006A040D">
      <w:pPr>
        <w:pStyle w:val="Bezproreda"/>
        <w:jc w:val="both"/>
      </w:pPr>
      <w:r>
        <w:tab/>
        <w:t xml:space="preserve">- na trećoj dražbi ispod ¼ utvrđene vrijednosti odnosno ispod  159.271,00 kuna (slovima: stopedesetdevettisućadvjestosedamdestkuna i 00lipa) </w:t>
      </w:r>
    </w:p>
    <w:p w:rsidRDefault="006A040D" w:rsidP="006A040D" w:rsidR="006A040D">
      <w:pPr>
        <w:pStyle w:val="Bezproreda"/>
        <w:jc w:val="both"/>
      </w:pPr>
    </w:p>
    <w:p w:rsidRDefault="006A040D" w:rsidP="006A040D" w:rsidR="006A040D">
      <w:pPr>
        <w:pStyle w:val="Bezproreda"/>
        <w:jc w:val="both"/>
      </w:pPr>
      <w:r>
        <w:tab/>
        <w:t xml:space="preserve">- na četvrtoj dražbi nekretnina se prodaje po početnoj prodajnoj cijeni od 1,00 kune. </w:t>
      </w:r>
    </w:p>
    <w:p w:rsidRDefault="006A040D" w:rsidP="006A040D" w:rsidR="006A040D">
      <w:pPr>
        <w:pStyle w:val="Bezproreda"/>
        <w:jc w:val="both"/>
      </w:pPr>
    </w:p>
    <w:p w:rsidRDefault="006A040D" w:rsidP="006A040D" w:rsidR="006A040D">
      <w:pPr>
        <w:pStyle w:val="Bezproreda"/>
        <w:jc w:val="both"/>
      </w:pPr>
      <w:r>
        <w:tab/>
        <w:t>Prvi razlučni vjerovnik u prednosnom redu može izjaviti da kupuje nekretninu i da stavlja u prijeboj svoju tražbinu s protutražbinom stečajnog dužnika po osnovi cijene u visini utvrđene vrijednosti nekretnine.</w:t>
      </w:r>
    </w:p>
    <w:p w:rsidRDefault="006A040D" w:rsidP="006A040D" w:rsidR="006A040D">
      <w:pPr>
        <w:pStyle w:val="Bezproreda"/>
        <w:jc w:val="both"/>
      </w:pPr>
    </w:p>
    <w:p w:rsidRDefault="006A040D" w:rsidP="006A040D" w:rsidR="006A040D">
      <w:pPr>
        <w:pStyle w:val="Bezproreda"/>
        <w:jc w:val="both"/>
        <w:rPr>
          <w:rFonts w:cs="Arial"/>
        </w:rPr>
      </w:pPr>
      <w:r>
        <w:rPr>
          <w:b/>
        </w:rPr>
        <w:tab/>
      </w:r>
      <w:r>
        <w:t>5</w:t>
      </w:r>
      <w:r>
        <w:rPr>
          <w:b/>
        </w:rPr>
        <w:t xml:space="preserve">. </w:t>
      </w:r>
      <w:r>
        <w:rPr>
          <w:rFonts w:cs="Arial"/>
        </w:rPr>
        <w:t>Poreze, pristojbe i troškove koji nisu sadržani u početnim cijenama oglašenih nekretnina, kupac je dužan  platiti u skladu sa zakonom.</w:t>
      </w:r>
    </w:p>
    <w:p w:rsidRDefault="006A040D" w:rsidP="006A040D" w:rsidR="006A040D">
      <w:pPr>
        <w:pStyle w:val="Bezproreda"/>
        <w:jc w:val="both"/>
        <w:rPr>
          <w:rFonts w:cs="Arial"/>
        </w:rPr>
      </w:pPr>
    </w:p>
    <w:p w:rsidRDefault="006A040D" w:rsidP="006A040D" w:rsidR="006A040D">
      <w:pPr>
        <w:pStyle w:val="Bezproreda"/>
        <w:ind w:firstLine="708"/>
        <w:jc w:val="both"/>
        <w:rPr>
          <w:rFonts w:cs="Arial"/>
          <w:b/>
          <w:bCs/>
        </w:rPr>
      </w:pPr>
      <w:r>
        <w:rPr>
          <w:rFonts w:cs="Arial"/>
        </w:rPr>
        <w:t>6</w:t>
      </w:r>
      <w:r>
        <w:rPr>
          <w:rFonts w:cs="Arial"/>
          <w:b/>
        </w:rPr>
        <w:t>.</w:t>
      </w:r>
      <w:r>
        <w:rPr>
          <w:rFonts w:cs="Arial"/>
        </w:rPr>
        <w:t xml:space="preserve"> Nekretnine navedene u točki 1. ovog zaključka prodaju se po načelu «viđeno-kupljeno», te se neće priznati naknadne pritužbe na pravne ili materijalne nedostatke istih.</w:t>
      </w:r>
    </w:p>
    <w:p w:rsidRDefault="006A040D" w:rsidP="006A040D" w:rsidR="006A040D">
      <w:pPr>
        <w:pStyle w:val="Bezproreda"/>
        <w:jc w:val="both"/>
        <w:rPr>
          <w:rFonts w:cs="Arial"/>
          <w:b/>
          <w:bCs/>
        </w:rPr>
      </w:pPr>
    </w:p>
    <w:p w:rsidRDefault="006A040D" w:rsidP="006A040D" w:rsidR="006A040D">
      <w:pPr>
        <w:pStyle w:val="Bezproreda"/>
        <w:ind w:firstLine="708"/>
        <w:jc w:val="both"/>
        <w:rPr>
          <w:rFonts w:cs="Arial"/>
        </w:rPr>
      </w:pPr>
      <w:r>
        <w:rPr>
          <w:rFonts w:cs="Arial"/>
          <w:bCs/>
        </w:rPr>
        <w:t>7</w:t>
      </w:r>
      <w:r>
        <w:rPr>
          <w:rFonts w:cs="Arial"/>
          <w:b/>
          <w:bCs/>
        </w:rPr>
        <w:t xml:space="preserve">. </w:t>
      </w:r>
      <w:r>
        <w:rPr>
          <w:rFonts w:cs="Arial"/>
        </w:rPr>
        <w:t>Pravo nadmetanja imaju sve pravne i fizičke osobe, u skladu sa zakonskim propisima Republike Hrvatske. Kao ponuditelji na usmenoj javnoj dražbi mogu sudjelovati osobe koje najkasnije 8 dana prije dana održavanja elektroničke javne dražbe a koju provodi FINA uplate osiguranje u visini 10% početne cijene nekretnina iz točke 1. ovog zaključka, na posebne račune Financijske agencije koje je Agencija otvorila u poslovnoj banci u navedene svrhe.</w:t>
      </w:r>
    </w:p>
    <w:p w:rsidRDefault="006A040D" w:rsidP="006A040D" w:rsidR="006A040D">
      <w:pPr>
        <w:pStyle w:val="Bezproreda"/>
        <w:jc w:val="both"/>
        <w:rPr>
          <w:rFonts w:cs="Arial"/>
        </w:rPr>
      </w:pPr>
    </w:p>
    <w:p w:rsidRDefault="006A040D" w:rsidP="006A040D" w:rsidR="006A040D">
      <w:pPr>
        <w:pStyle w:val="Bezproreda"/>
        <w:ind w:firstLine="708"/>
        <w:jc w:val="both"/>
        <w:rPr>
          <w:rFonts w:cs="Arial"/>
        </w:rPr>
      </w:pPr>
      <w:r>
        <w:rPr>
          <w:rFonts w:cs="Arial"/>
        </w:rPr>
        <w:t>Potvrdu o uplati osiguranja ponuditelj je dužan predočiti FINI prije početka održavanja elektroničke javne dražbe.</w:t>
      </w:r>
    </w:p>
    <w:p w:rsidRDefault="006A040D" w:rsidP="006A040D" w:rsidR="006A040D">
      <w:pPr>
        <w:pStyle w:val="Bezproreda"/>
        <w:ind w:firstLine="708"/>
        <w:jc w:val="both"/>
        <w:rPr>
          <w:rFonts w:cs="Arial"/>
        </w:rPr>
      </w:pPr>
    </w:p>
    <w:p w:rsidRDefault="006A040D" w:rsidP="006A040D" w:rsidR="006A040D">
      <w:pPr>
        <w:pStyle w:val="Bezproreda"/>
        <w:ind w:firstLine="708"/>
        <w:jc w:val="both"/>
        <w:rPr>
          <w:rFonts w:cs="Arial"/>
        </w:rPr>
      </w:pPr>
      <w:r>
        <w:rPr>
          <w:rFonts w:cs="Arial"/>
        </w:rPr>
        <w:t>Ponuditeljima čija ponuda neće biti prihvaćena Agencija će vratiti jamčevinu na temelju naloga suda za prijenos novčanih sredstava.</w:t>
      </w:r>
    </w:p>
    <w:p w:rsidRDefault="006A040D" w:rsidP="006A040D" w:rsidR="006A040D">
      <w:pPr>
        <w:pStyle w:val="Bezproreda"/>
        <w:ind w:firstLine="708"/>
        <w:jc w:val="both"/>
        <w:rPr>
          <w:rFonts w:cs="Arial"/>
        </w:rPr>
      </w:pPr>
    </w:p>
    <w:p w:rsidRDefault="006A040D" w:rsidP="006A040D" w:rsidR="006A040D">
      <w:pPr>
        <w:pStyle w:val="Bezproreda"/>
        <w:ind w:firstLine="708"/>
        <w:jc w:val="both"/>
        <w:rPr>
          <w:rFonts w:cs="Arial"/>
        </w:rPr>
      </w:pPr>
      <w:r>
        <w:rPr>
          <w:rFonts w:cs="Arial"/>
        </w:rPr>
        <w:t>8. Dražbeni korak iznosi 1.000,00 kuna.</w:t>
      </w:r>
    </w:p>
    <w:p w:rsidRDefault="006A040D" w:rsidP="006A040D" w:rsidR="006A040D">
      <w:pPr>
        <w:pStyle w:val="Bezproreda"/>
        <w:jc w:val="both"/>
        <w:rPr>
          <w:rFonts w:cs="Arial"/>
        </w:rPr>
      </w:pPr>
    </w:p>
    <w:p w:rsidRDefault="006A040D" w:rsidP="006A040D" w:rsidR="006A040D">
      <w:pPr>
        <w:pStyle w:val="Bezproreda"/>
        <w:ind w:firstLine="708"/>
        <w:jc w:val="both"/>
        <w:rPr>
          <w:rFonts w:cs="Arial"/>
        </w:rPr>
      </w:pPr>
      <w:r>
        <w:rPr>
          <w:rFonts w:cs="Arial"/>
          <w:bCs/>
        </w:rPr>
        <w:t>8</w:t>
      </w:r>
      <w:r>
        <w:rPr>
          <w:rFonts w:cs="Arial"/>
          <w:b/>
          <w:bCs/>
        </w:rPr>
        <w:t xml:space="preserve">. </w:t>
      </w:r>
      <w:r>
        <w:rPr>
          <w:rFonts w:cs="Arial"/>
          <w:bCs/>
        </w:rPr>
        <w:t xml:space="preserve"> Nekretnine </w:t>
      </w:r>
      <w:r>
        <w:rPr>
          <w:rFonts w:cs="Arial"/>
        </w:rPr>
        <w:t>iz točke 1. ovog zaključka sud će dosuditi ponuditelju (kupcu) koji ponudi najveću cijenu i ispunjava sve uvijete ovog zaključka, a ukoliko na elektroničkoj javnoj dražbi sudjeluje više kupaca, sud će nekretnine dosuditi i kupcima koji ponude nižu  cijenu, prema veličini ponuđene cijene, ako kupci koji su ponudili veću cijenu, ne polože kupovninu u roku koji im je određen (čl. 98. st. 3. OZ-a).</w:t>
      </w:r>
    </w:p>
    <w:p w:rsidRDefault="006A040D" w:rsidP="006A040D" w:rsidR="006A040D">
      <w:pPr>
        <w:pStyle w:val="Bezproreda"/>
        <w:jc w:val="both"/>
        <w:rPr>
          <w:rFonts w:cs="Arial"/>
        </w:rPr>
      </w:pPr>
    </w:p>
    <w:p w:rsidRDefault="006A040D" w:rsidP="006A040D" w:rsidR="006A040D">
      <w:pPr>
        <w:pStyle w:val="Bezproreda"/>
        <w:ind w:firstLine="708"/>
        <w:jc w:val="both"/>
        <w:rPr>
          <w:rFonts w:cs="Arial"/>
        </w:rPr>
      </w:pPr>
      <w:r>
        <w:rPr>
          <w:rFonts w:cs="Arial"/>
          <w:bCs/>
        </w:rPr>
        <w:t>9</w:t>
      </w:r>
      <w:r>
        <w:rPr>
          <w:rFonts w:cs="Arial"/>
          <w:b/>
          <w:bCs/>
        </w:rPr>
        <w:t xml:space="preserve">. </w:t>
      </w:r>
      <w:r>
        <w:rPr>
          <w:rFonts w:cs="Arial"/>
        </w:rPr>
        <w:t>Kupac je dužan platiti kupovninu za nekretnine iz točke 1. ovog zaključka u roku 30 dana nakon pravomoćnosti rješenja o dosudi. Ako kupac u navedenom roku ne plati kupovninu jamčevina mu neće biti vraćena već će se iz nje namiriti nastali troškovi ove prodaje, te troškovi nove prodaje i naknaditi razlika između kupovnine postignute na prijašnjoj dražbi i novoj dražbi (čl. 106. st. 2. i 3. OZ-a).</w:t>
      </w:r>
    </w:p>
    <w:p w:rsidRDefault="006A040D" w:rsidP="006A040D" w:rsidR="006A040D">
      <w:pPr>
        <w:pStyle w:val="Bezproreda"/>
        <w:jc w:val="both"/>
        <w:rPr>
          <w:rFonts w:cs="Arial"/>
        </w:rPr>
      </w:pPr>
    </w:p>
    <w:p w:rsidRDefault="006A040D" w:rsidP="006A040D" w:rsidR="006A040D">
      <w:pPr>
        <w:pStyle w:val="Bezproreda"/>
        <w:ind w:firstLine="708"/>
        <w:jc w:val="both"/>
        <w:rPr>
          <w:rFonts w:cs="Arial"/>
        </w:rPr>
      </w:pPr>
      <w:r>
        <w:rPr>
          <w:rFonts w:cs="Arial"/>
        </w:rPr>
        <w:lastRenderedPageBreak/>
        <w:t>10.  Nakon što kupac položi kupovninu i rješenje o dosudi postane pravomoćno sud će zaključkom odrediti predaju nekretnina kupcu, upis prava vlasništva nekretnina u zemljišnim knjigama u korist kupca i brisanje založnih prava, na kupljenim nekretninama.</w:t>
      </w:r>
    </w:p>
    <w:p w:rsidRDefault="006A040D" w:rsidP="006A040D" w:rsidR="006A040D">
      <w:pPr>
        <w:pStyle w:val="Bezproreda"/>
        <w:jc w:val="both"/>
        <w:rPr>
          <w:rFonts w:cs="Arial"/>
          <w:b/>
        </w:rPr>
      </w:pPr>
    </w:p>
    <w:p w:rsidRDefault="006A040D" w:rsidP="006A040D" w:rsidR="006A040D">
      <w:pPr>
        <w:pStyle w:val="Bezproreda"/>
        <w:ind w:firstLine="708"/>
        <w:jc w:val="both"/>
        <w:rPr>
          <w:rFonts w:cs="Arial"/>
          <w:bCs/>
        </w:rPr>
      </w:pPr>
      <w:r>
        <w:rPr>
          <w:rFonts w:cs="Arial"/>
          <w:bCs/>
        </w:rPr>
        <w:t>11</w:t>
      </w:r>
      <w:r>
        <w:rPr>
          <w:rFonts w:cs="Arial"/>
          <w:b/>
          <w:bCs/>
        </w:rPr>
        <w:t>.</w:t>
      </w:r>
      <w:r>
        <w:rPr>
          <w:rFonts w:cs="Arial"/>
          <w:bCs/>
        </w:rPr>
        <w:t xml:space="preserve"> Razgledanje nekretnina, te uvid u procijene vrijednosti istih mogu se obaviti uz prethodni dogovor sa stečajnim upraviteljem Franjom Otročak na broj: 098 343 167.</w:t>
      </w:r>
    </w:p>
    <w:p w:rsidRDefault="006A040D" w:rsidP="006A040D" w:rsidR="006A040D">
      <w:pPr>
        <w:pStyle w:val="Bezproreda"/>
        <w:jc w:val="both"/>
        <w:rPr>
          <w:rFonts w:cs="Arial"/>
        </w:rPr>
      </w:pPr>
    </w:p>
    <w:p w:rsidRDefault="006A040D" w:rsidP="006A040D" w:rsidR="006A040D">
      <w:pPr>
        <w:pStyle w:val="Bezproreda"/>
        <w:ind w:firstLine="708"/>
        <w:jc w:val="both"/>
        <w:rPr>
          <w:rFonts w:cs="Arial"/>
        </w:rPr>
      </w:pPr>
      <w:r>
        <w:rPr>
          <w:rFonts w:cs="Arial"/>
        </w:rPr>
        <w:t xml:space="preserve">12. Nalaže se stečajnom upravitelju dostaviti Agenciji na obrascu propisanom Pravilnikom o načinu i postupku provedbe prodaje nekretnina i pokretnina u ovršnom postupku (NN br. 156/14) zahtjev za prodaju nekretnina u stečajnom postupku elektroničkom javnom dražbom sa podacima sukladno ovom Zaključku. </w:t>
      </w:r>
    </w:p>
    <w:p w:rsidRDefault="006A040D" w:rsidP="006A040D" w:rsidR="006A040D">
      <w:pPr>
        <w:pStyle w:val="Bezproreda"/>
        <w:jc w:val="both"/>
        <w:rPr>
          <w:rFonts w:cs="Arial"/>
        </w:rPr>
      </w:pPr>
    </w:p>
    <w:p w:rsidRDefault="006A040D" w:rsidP="006A040D" w:rsidR="006A040D">
      <w:pPr>
        <w:pStyle w:val="Bezproreda"/>
        <w:ind w:firstLine="708"/>
        <w:jc w:val="both"/>
      </w:pPr>
      <w:r>
        <w:t xml:space="preserve">U Bjelovaru 14. svibnja 2018. </w:t>
      </w:r>
    </w:p>
    <w:p w:rsidRDefault="006A040D" w:rsidP="006A040D" w:rsidR="006A040D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 u d a c</w:t>
      </w:r>
    </w:p>
    <w:p w:rsidRDefault="006A040D" w:rsidP="006A040D" w:rsidR="006A040D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              Branka Pleskalt v.r.</w:t>
      </w:r>
    </w:p>
    <w:p w:rsidRDefault="006A040D" w:rsidP="006A040D" w:rsidR="006A040D">
      <w:pPr>
        <w:pStyle w:val="Bezproreda"/>
        <w:jc w:val="both"/>
      </w:pPr>
    </w:p>
    <w:p w:rsidRDefault="006A040D" w:rsidP="006A040D" w:rsidR="006A040D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otpravka-ovlašteni službenik</w:t>
      </w:r>
    </w:p>
    <w:p w:rsidRDefault="006A040D" w:rsidP="006A040D" w:rsidR="006A040D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Vesna Dragišić</w:t>
      </w:r>
    </w:p>
    <w:p w:rsidRDefault="006A040D" w:rsidP="006A040D" w:rsidR="006A040D">
      <w:pPr>
        <w:pStyle w:val="Bezproreda"/>
        <w:jc w:val="both"/>
      </w:pPr>
    </w:p>
    <w:p w:rsidRDefault="006A040D" w:rsidP="006A040D" w:rsidR="006A040D">
      <w:pPr>
        <w:pStyle w:val="Bezproreda"/>
        <w:jc w:val="both"/>
      </w:pPr>
      <w:r>
        <w:t>Pouka o pravnom lijeku: Protiv ovog zaključka nije dopušten pravni lijek.(čl.11. st.5. Ovršnog zakona).</w:t>
      </w:r>
    </w:p>
    <w:p w:rsidRDefault="006A040D" w:rsidP="006A040D" w:rsidR="006A040D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6A040D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99372128"/>
      <w:docPartObj>
        <w:docPartGallery w:val="Page Numbers (Top of Page)"/>
        <w:docPartUnique/>
      </w:docPartObj>
    </w:sdtPr>
    <w:sdtEndPr/>
    <w:sdtContent>
      <w:p w:rsidRDefault="006A040D" w:rsidR="006A040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79D9">
          <w:t>3</w:t>
        </w:r>
        <w:r>
          <w:fldChar w:fldCharType="end"/>
        </w:r>
      </w:p>
    </w:sdtContent>
  </w:sdt>
  <w:p w:rsidRDefault="006A040D" w:rsidR="008333A9">
    <w:pPr>
      <w:pStyle w:val="Zaglavlje"/>
    </w:pPr>
    <w:r>
      <w:t>Poslovni broj: 1 St-797/2017-19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0E750A2"/>
    <w:multiLevelType w:val="hybridMultilevel"/>
    <w:tmpl w:val="3468DEAC"/>
    <w:lvl w:tplc="D7B61A8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679D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40D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5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St-797/2017-19</izvorni_sadrzaj>
    <derivirana_varijabla naziv="DomainObject.Oznaka_1">St-797/2017-19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797</izvorni_sadrzaj>
    <derivirana_varijabla naziv="DomainObject.Predmet.Broj_1">797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2017.</izvorni_sadrzaj>
    <derivirana_varijabla naziv="DomainObject.Predmet.DatumOsnivanja_1">11.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St-797/2017</izvorni_sadrzaj>
    <derivirana_varijabla naziv="DomainObject.Predmet.OznakaBroj_1">St-797/2017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DARTEKS d.o.o. za tekstilnu proizvodnju</izvorni_sadrzaj>
    <derivirana_varijabla naziv="DomainObject.Predmet.ProtustrankaFormated_1">  DARTEKS d.o.o. za tekstilnu proizvodnju</derivirana_varijabla>
  </DomainObject.Predmet.ProtustrankaFormated>
  <DomainObject.Predmet.ProtustrankaFormatedOIB>
    <izvorni_sadrzaj>  DARTEKS d.o.o. za tekstilnu proizvodnju, OIB 11872649279</izvorni_sadrzaj>
    <derivirana_varijabla naziv="DomainObject.Predmet.ProtustrankaFormatedOIB_1">  DARTEKS d.o.o. za tekstilnu proizvodnju, OIB 11872649279</derivirana_varijabla>
  </DomainObject.Predmet.ProtustrankaFormatedOIB>
  <DomainObject.Predmet.ProtustrankaFormatedWithAdress>
    <izvorni_sadrzaj> DARTEKS d.o.o. za tekstilnu proizvodnju, Matije Gupca 12, 43500 Daruvar</izvorni_sadrzaj>
    <derivirana_varijabla naziv="DomainObject.Predmet.ProtustrankaFormatedWithAdress_1"> DARTEKS d.o.o. za tekstilnu proizvodnju, Matije Gupca 12, 43500 Daruvar</derivirana_varijabla>
  </DomainObject.Predmet.ProtustrankaFormatedWithAdress>
  <DomainObject.Predmet.ProtustrankaFormatedWithAdressOIB>
    <izvorni_sadrzaj> DARTEKS d.o.o. za tekstilnu proizvodnju, OIB 11872649279, Matije Gupca 12, 43500 Daruvar</izvorni_sadrzaj>
    <derivirana_varijabla naziv="DomainObject.Predmet.ProtustrankaFormatedWithAdressOIB_1"> DARTEKS d.o.o. za tekstilnu proizvodnju, OIB 11872649279, Matije Gupca 12, 43500 Daruvar</derivirana_varijabla>
  </DomainObject.Predmet.ProtustrankaFormatedWithAdressOIB>
  <DomainObject.Predmet.ProtustrankaWithAdress>
    <izvorni_sadrzaj>DARTEKS d.o.o. za tekstilnu proizvodnju Matije Gupca 12, 43500 Daruvar</izvorni_sadrzaj>
    <derivirana_varijabla naziv="DomainObject.Predmet.ProtustrankaWithAdress_1">DARTEKS d.o.o. za tekstilnu proizvodnju Matije Gupca 12, 43500 Daruvar</derivirana_varijabla>
  </DomainObject.Predmet.ProtustrankaWithAdress>
  <DomainObject.Predmet.ProtustrankaWithAdressOIB>
    <izvorni_sadrzaj>DARTEKS d.o.o. za tekstilnu proizvodnju, OIB 11872649279, Matije Gupca 12, 43500 Daruvar</izvorni_sadrzaj>
    <derivirana_varijabla naziv="DomainObject.Predmet.ProtustrankaWithAdressOIB_1">DARTEKS d.o.o. za tekstilnu proizvodnju, OIB 11872649279, Matije Gupca 12, 43500 Daruvar</derivirana_varijabla>
  </DomainObject.Predmet.ProtustrankaWithAdressOIB>
  <DomainObject.Predmet.ProtustrankaNazivFormated>
    <izvorni_sadrzaj>DARTEKS d.o.o. za tekstilnu proizvodnju</izvorni_sadrzaj>
    <derivirana_varijabla naziv="DomainObject.Predmet.ProtustrankaNazivFormated_1">DARTEKS d.o.o. za tekstilnu proizvodnju</derivirana_varijabla>
  </DomainObject.Predmet.ProtustrankaNazivFormated>
  <DomainObject.Predmet.ProtustrankaNazivFormatedOIB>
    <izvorni_sadrzaj>DARTEKS d.o.o. za tekstilnu proizvodnju, OIB 11872649279</izvorni_sadrzaj>
    <derivirana_varijabla naziv="DomainObject.Predmet.ProtustrankaNazivFormatedOIB_1">DARTEKS d.o.o. za tekstilnu proizvodnju, OIB 11872649279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IVKA LONČAR zastupanog po punomoćniku VALENTINA BILANDŽIĆ, odvjetnica; ŽELJKO TURKOVIĆ zastupanog po punomoćniku VALENTINA BILANDŽIĆ, odvjetnica; MARICA SVRTAN zastupanog po punomoćniku VALENTINA BILANDŽIĆ, odvjetnica</izvorni_sadrzaj>
    <derivirana_varijabla naziv="DomainObject.Predmet.StrankaFormated_1">  IVKA LONČAR zastupanog po punomoćniku VALENTINA BILANDŽIĆ, odvjetnica; ŽELJKO TURKOVIĆ zastupanog po punomoćniku VALENTINA BILANDŽIĆ, odvjetnica; MARICA SVRTAN zastupanog po punomoćniku VALENTINA BILANDŽIĆ, odvjetnica</derivirana_varijabla>
  </DomainObject.Predmet.StrankaFormated>
  <DomainObject.Predmet.StrankaFormatedOIB>
    <izvorni_sadrzaj>  IVKA LONČAR, OIB 43448706698 zastupanog po punomoćniku VALENTINA BILANDŽIĆ, odvjetnica; ŽELJKO TURKOVIĆ, OIB 98951640635 zastupanog po punomoćniku VALENTINA BILANDŽIĆ, odvjetnica; MARICA SVRTAN, OIB 29387705241 zastupanog po punomoćniku VALENTINA BILANDŽIĆ, odvjetnica</izvorni_sadrzaj>
    <derivirana_varijabla naziv="DomainObject.Predmet.StrankaFormatedOIB_1">  IVKA LONČAR, OIB 43448706698 zastupanog po punomoćniku VALENTINA BILANDŽIĆ, odvjetnica; ŽELJKO TURKOVIĆ, OIB 98951640635 zastupanog po punomoćniku VALENTINA BILANDŽIĆ, odvjetnica; MARICA SVRTAN, OIB 29387705241 zastupanog po punomoćniku VALENTINA BILANDŽIĆ, odvjetnica</derivirana_varijabla>
  </DomainObject.Predmet.StrankaFormatedOIB>
  <DomainObject.Predmet.StrankaFormatedWithAdress>
    <izvorni_sadrzaj> IVKA LONČAR, Nikole Tesle 6, 34550 Pakrac zastupanog po punomoćniku VALENTINA BILANDŽIĆ, odvjetnica; ŽELJKO TURKOVIĆ, Ivana Mažuranića 32, 43500 Daruvar zastupanog po punomoćniku VALENTINA BILANDŽIĆ, odvjetnica; MARICA SVRTAN, Dioš 48, 43500 Končanica zastupanog po punomoćniku VALENTINA BILANDŽIĆ, odvjetnica</izvorni_sadrzaj>
    <derivirana_varijabla naziv="DomainObject.Predmet.StrankaFormatedWithAdress_1"> IVKA LONČAR, Nikole Tesle 6, 34550 Pakrac zastupanog po punomoćniku VALENTINA BILANDŽIĆ, odvjetnica; ŽELJKO TURKOVIĆ, Ivana Mažuranića 32, 43500 Daruvar zastupanog po punomoćniku VALENTINA BILANDŽIĆ, odvjetnica; MARICA SVRTAN, Dioš 48, 43500 Končanica zastupanog po punomoćniku VALENTINA BILANDŽIĆ, odvjetnica</derivirana_varijabla>
  </DomainObject.Predmet.StrankaFormatedWithAdress>
  <DomainObject.Predmet.StrankaFormatedWithAdressOIB>
    <izvorni_sadrzaj> IVKA LONČAR, OIB 43448706698, Nikole Tesle 6, 34550 Pakrac zastupanog po punomoćniku VALENTINA BILANDŽIĆ, odvjetnica; ŽELJKO TURKOVIĆ, OIB 98951640635, Ivana Mažuranića 32, 43500 Daruvar zastupanog po punomoćniku VALENTINA BILANDŽIĆ, odvjetnica; MARICA SVRTAN, OIB 29387705241, Dioš 48, 43500 Končanica zastupanog po punomoćniku VALENTINA BILANDŽIĆ, odvjetnica</izvorni_sadrzaj>
    <derivirana_varijabla naziv="DomainObject.Predmet.StrankaFormatedWithAdressOIB_1"> IVKA LONČAR, OIB 43448706698, Nikole Tesle 6, 34550 Pakrac zastupanog po punomoćniku VALENTINA BILANDŽIĆ, odvjetnica; ŽELJKO TURKOVIĆ, OIB 98951640635, Ivana Mažuranića 32, 43500 Daruvar zastupanog po punomoćniku VALENTINA BILANDŽIĆ, odvjetnica; MARICA SVRTAN, OIB 29387705241, Dioš 48, 43500 Končanica zastupanog po punomoćniku VALENTINA BILANDŽIĆ, odvjetnica</derivirana_varijabla>
  </DomainObject.Predmet.StrankaFormatedWithAdressOIB>
  <DomainObject.Predmet.StrankaWithAdress>
    <izvorni_sadrzaj>IVKA LONČAR Nikole Tesle 6,34550 Pakrac,ŽELJKO TURKOVIĆ Ivana Mažuranića 32,43500 Daruvar,MARICA SVRTAN Dioš 48,43500 Končanica</izvorni_sadrzaj>
    <derivirana_varijabla naziv="DomainObject.Predmet.StrankaWithAdress_1">IVKA LONČAR Nikole Tesle 6,34550 Pakrac,ŽELJKO TURKOVIĆ Ivana Mažuranića 32,43500 Daruvar,MARICA SVRTAN Dioš 48,43500 Končanica</derivirana_varijabla>
  </DomainObject.Predmet.StrankaWithAdress>
  <DomainObject.Predmet.StrankaWithAdressOIB>
    <izvorni_sadrzaj>IVKA LONČAR, OIB 43448706698, Nikole Tesle 6,34550 Pakrac,ŽELJKO TURKOVIĆ, OIB 98951640635, Ivana Mažuranića 32,43500 Daruvar,MARICA SVRTAN, OIB 29387705241, Dioš 48,43500 Končanica</izvorni_sadrzaj>
    <derivirana_varijabla naziv="DomainObject.Predmet.StrankaWithAdressOIB_1">IVKA LONČAR, OIB 43448706698, Nikole Tesle 6,34550 Pakrac,ŽELJKO TURKOVIĆ, OIB 98951640635, Ivana Mažuranića 32,43500 Daruvar,MARICA SVRTAN, OIB 29387705241, Dioš 48,43500 Končanica</derivirana_varijabla>
  </DomainObject.Predmet.StrankaWithAdressOIB>
  <DomainObject.Predmet.StrankaNazivFormated>
    <izvorni_sadrzaj>IVKA LONČAR,ŽELJKO TURKOVIĆ,MARICA SVRTAN</izvorni_sadrzaj>
    <derivirana_varijabla naziv="DomainObject.Predmet.StrankaNazivFormated_1">IVKA LONČAR,ŽELJKO TURKOVIĆ,MARICA SVRTAN</derivirana_varijabla>
  </DomainObject.Predmet.StrankaNazivFormated>
  <DomainObject.Predmet.StrankaNazivFormatedOIB>
    <izvorni_sadrzaj>IVKA LONČAR, OIB 43448706698,ŽELJKO TURKOVIĆ, OIB 98951640635,MARICA SVRTAN, OIB 29387705241</izvorni_sadrzaj>
    <derivirana_varijabla naziv="DomainObject.Predmet.StrankaNazivFormatedOIB_1">IVKA LONČAR, OIB 43448706698,ŽELJKO TURKOVIĆ, OIB 98951640635,MARICA SVRTAN, OIB 29387705241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IVKA LONČAR zastupanog po punomoćniku VALENTINA BILANDŽIĆ, odvjetnica</item>
      <item>ŽELJKO TURKOVIĆ zastupanog po punomoćniku VALENTINA BILANDŽIĆ, odvjetnica</item>
      <item>MARICA SVRTAN zastupanog po punomoćniku VALENTINA BILANDŽIĆ, odvjetnica</item>
    </izvorni_sadrzaj>
    <derivirana_varijabla naziv="DomainObject.Predmet.StrankaListFormated_1">
      <item>IVKA LONČAR zastupanog po punomoćniku VALENTINA BILANDŽIĆ, odvjetnica</item>
      <item>ŽELJKO TURKOVIĆ zastupanog po punomoćniku VALENTINA BILANDŽIĆ, odvjetnica</item>
      <item>MARICA SVRTAN zastupanog po punomoćniku VALENTINA BILANDŽIĆ, odvjetnica</item>
    </derivirana_varijabla>
  </DomainObject.Predmet.StrankaListFormated>
  <DomainObject.Predmet.StrankaListFormatedOIB>
    <izvorni_sadrzaj>
      <item>IVKA LONČAR, OIB 43448706698 zastupanog po punomoćniku VALENTINA BILANDŽIĆ, odvjetnica</item>
      <item>ŽELJKO TURKOVIĆ, OIB 98951640635 zastupanog po punomoćniku VALENTINA BILANDŽIĆ, odvjetnica</item>
      <item>MARICA SVRTAN, OIB 29387705241 zastupanog po punomoćniku VALENTINA BILANDŽIĆ, odvjetnica</item>
    </izvorni_sadrzaj>
    <derivirana_varijabla naziv="DomainObject.Predmet.StrankaListFormatedOIB_1">
      <item>IVKA LONČAR, OIB 43448706698 zastupanog po punomoćniku VALENTINA BILANDŽIĆ, odvjetnica</item>
      <item>ŽELJKO TURKOVIĆ, OIB 98951640635 zastupanog po punomoćniku VALENTINA BILANDŽIĆ, odvjetnica</item>
      <item>MARICA SVRTAN, OIB 29387705241 zastupanog po punomoćniku VALENTINA BILANDŽIĆ, odvjetnica</item>
    </derivirana_varijabla>
  </DomainObject.Predmet.StrankaListFormatedOIB>
  <DomainObject.Predmet.StrankaListFormatedWithAdress>
    <izvorni_sadrzaj>
      <item>IVKA LONČAR, Nikole Tesle 6, 34550 Pakrac zastupanog po punomoćniku VALENTINA BILANDŽIĆ, odvjetnica</item>
      <item>ŽELJKO TURKOVIĆ, Ivana Mažuranića 32, 43500 Daruvar zastupanog po punomoćniku VALENTINA BILANDŽIĆ, odvjetnica</item>
      <item>MARICA SVRTAN, Dioš 48, 43500 Končanica zastupanog po punomoćniku VALENTINA BILANDŽIĆ, odvjetnica</item>
    </izvorni_sadrzaj>
    <derivirana_varijabla naziv="DomainObject.Predmet.StrankaListFormatedWithAdress_1">
      <item>IVKA LONČAR, Nikole Tesle 6, 34550 Pakrac zastupanog po punomoćniku VALENTINA BILANDŽIĆ, odvjetnica</item>
      <item>ŽELJKO TURKOVIĆ, Ivana Mažuranića 32, 43500 Daruvar zastupanog po punomoćniku VALENTINA BILANDŽIĆ, odvjetnica</item>
      <item>MARICA SVRTAN, Dioš 48, 43500 Končanica zastupanog po punomoćniku VALENTINA BILANDŽIĆ, odvjetnica</item>
    </derivirana_varijabla>
  </DomainObject.Predmet.StrankaListFormatedWithAdress>
  <DomainObject.Predmet.StrankaListFormatedWithAdressOIB>
    <izvorni_sadrzaj>
      <item>IVKA LONČAR, OIB 43448706698, Nikole Tesle 6, 34550 Pakrac zastupanog po punomoćniku VALENTINA BILANDŽIĆ, odvjetnica</item>
      <item>ŽELJKO TURKOVIĆ, OIB 98951640635, Ivana Mažuranića 32, 43500 Daruvar zastupanog po punomoćniku VALENTINA BILANDŽIĆ, odvjetnica</item>
      <item>MARICA SVRTAN, OIB 29387705241, Dioš 48, 43500 Končanica zastupanog po punomoćniku VALENTINA BILANDŽIĆ, odvjetnica</item>
    </izvorni_sadrzaj>
    <derivirana_varijabla naziv="DomainObject.Predmet.StrankaListFormatedWithAdressOIB_1">
      <item>IVKA LONČAR, OIB 43448706698, Nikole Tesle 6, 34550 Pakrac zastupanog po punomoćniku VALENTINA BILANDŽIĆ, odvjetnica</item>
      <item>ŽELJKO TURKOVIĆ, OIB 98951640635, Ivana Mažuranića 32, 43500 Daruvar zastupanog po punomoćniku VALENTINA BILANDŽIĆ, odvjetnica</item>
      <item>MARICA SVRTAN, OIB 29387705241, Dioš 48, 43500 Končanica zastupanog po punomoćniku VALENTINA BILANDŽIĆ, odvjetnica</item>
    </derivirana_varijabla>
  </DomainObject.Predmet.StrankaListFormatedWithAdressOIB>
  <DomainObject.Predmet.StrankaListNazivFormated>
    <izvorni_sadrzaj>
      <item>IVKA LONČAR</item>
      <item>ŽELJKO TURKOVIĆ</item>
      <item>MARICA SVRTAN</item>
    </izvorni_sadrzaj>
    <derivirana_varijabla naziv="DomainObject.Predmet.StrankaListNazivFormated_1">
      <item>IVKA LONČAR</item>
      <item>ŽELJKO TURKOVIĆ</item>
      <item>MARICA SVRTAN</item>
    </derivirana_varijabla>
  </DomainObject.Predmet.StrankaListNazivFormated>
  <DomainObject.Predmet.StrankaListNazivFormatedOIB>
    <izvorni_sadrzaj>
      <item>IVKA LONČAR, OIB 43448706698</item>
      <item>ŽELJKO TURKOVIĆ, OIB 98951640635</item>
      <item>MARICA SVRTAN, OIB 29387705241</item>
    </izvorni_sadrzaj>
    <derivirana_varijabla naziv="DomainObject.Predmet.StrankaListNazivFormatedOIB_1">
      <item>IVKA LONČAR, OIB 43448706698</item>
      <item>ŽELJKO TURKOVIĆ, OIB 98951640635</item>
      <item>MARICA SVRTAN, OIB 29387705241</item>
    </derivirana_varijabla>
  </DomainObject.Predmet.StrankaListNazivFormatedOIB>
  <DomainObject.Predmet.ProtuStrankaListFormated>
    <izvorni_sadrzaj>
      <item>DARTEKS d.o.o. za tekstilnu proizvodnju</item>
    </izvorni_sadrzaj>
    <derivirana_varijabla naziv="DomainObject.Predmet.ProtuStrankaListFormated_1">
      <item>DARTEKS d.o.o. za tekstilnu proizvodnju</item>
    </derivirana_varijabla>
  </DomainObject.Predmet.ProtuStrankaListFormated>
  <DomainObject.Predmet.ProtuStrankaListFormatedOIB>
    <izvorni_sadrzaj>
      <item>DARTEKS d.o.o. za tekstilnu proizvodnju, OIB 11872649279</item>
    </izvorni_sadrzaj>
    <derivirana_varijabla naziv="DomainObject.Predmet.ProtuStrankaListFormatedOIB_1">
      <item>DARTEKS d.o.o. za tekstilnu proizvodnju, OIB 11872649279</item>
    </derivirana_varijabla>
  </DomainObject.Predmet.ProtuStrankaListFormatedOIB>
  <DomainObject.Predmet.ProtuStrankaListFormatedWithAdress>
    <izvorni_sadrzaj>
      <item>DARTEKS d.o.o. za tekstilnu proizvodnju, Matije Gupca 12, 43500 Daruvar</item>
    </izvorni_sadrzaj>
    <derivirana_varijabla naziv="DomainObject.Predmet.ProtuStrankaListFormatedWithAdress_1">
      <item>DARTEKS d.o.o. za tekstilnu proizvodnju, Matije Gupca 12, 43500 Daruvar</item>
    </derivirana_varijabla>
  </DomainObject.Predmet.ProtuStrankaListFormatedWithAdress>
  <DomainObject.Predmet.ProtuStrankaListFormatedWithAdressOIB>
    <izvorni_sadrzaj>
      <item>DARTEKS d.o.o. za tekstilnu proizvodnju, OIB 11872649279, Matije Gupca 12, 43500 Daruvar</item>
    </izvorni_sadrzaj>
    <derivirana_varijabla naziv="DomainObject.Predmet.ProtuStrankaListFormatedWithAdressOIB_1">
      <item>DARTEKS d.o.o. za tekstilnu proizvodnju, OIB 11872649279, Matije Gupca 12, 43500 Daruvar</item>
    </derivirana_varijabla>
  </DomainObject.Predmet.ProtuStrankaListFormatedWithAdressOIB>
  <DomainObject.Predmet.ProtuStrankaListNazivFormated>
    <izvorni_sadrzaj>
      <item>DARTEKS d.o.o. za tekstilnu proizvodnju</item>
    </izvorni_sadrzaj>
    <derivirana_varijabla naziv="DomainObject.Predmet.ProtuStrankaListNazivFormated_1">
      <item>DARTEKS d.o.o. za tekstilnu proizvodnju</item>
    </derivirana_varijabla>
  </DomainObject.Predmet.ProtuStrankaListNazivFormated>
  <DomainObject.Predmet.ProtuStrankaListNazivFormatedOIB>
    <izvorni_sadrzaj>
      <item>DARTEKS d.o.o. za tekstilnu proizvodnju, OIB 11872649279</item>
    </izvorni_sadrzaj>
    <derivirana_varijabla naziv="DomainObject.Predmet.ProtuStrankaListNazivFormatedOIB_1">
      <item>DARTEKS d.o.o. za tekstilnu proizvodnju, OIB 11872649279</item>
    </derivirana_varijabla>
  </DomainObject.Predmet.ProtuStrankaListNazivFormatedOIB>
  <DomainObject.Predmet.OstaliListFormated>
    <izvorni_sadrzaj>
      <item>VALENTINA BILANDŽIĆ, odvjetnica punomoćnik sudionika u postupku IVKA LONČAR; MARICA SVRTAN; ŽELJKO TURKOVIĆ</item>
      <item>Snježana Marinić</item>
      <item>ŽDO u Bjelovaru</item>
      <item>Općinski sud u Bjelovaru, Stalna služba u Daruvaru Zemljišnoknjižni odjel</item>
      <item>FINA Bjelovar</item>
    </izvorni_sadrzaj>
    <derivirana_varijabla naziv="DomainObject.Predmet.OstaliListFormated_1">
      <item>VALENTINA BILANDŽIĆ, odvjetnica punomoćnik sudionika u postupku IVKA LONČAR; MARICA SVRTAN; ŽELJKO TURKOVIĆ</item>
      <item>Snježana Marinić</item>
      <item>ŽDO u Bjelovaru</item>
      <item>Općinski sud u Bjelovaru, Stalna služba u Daruvaru Zemljišnoknjižni odjel</item>
      <item>FINA Bjelovar</item>
    </derivirana_varijabla>
  </DomainObject.Predmet.OstaliListFormated>
  <DomainObject.Predmet.OstaliListFormatedOIB>
    <izvorni_sadrzaj>
      <item>VALENTINA BILANDŽIĆ, odvjetnica, OIB 33012960305 punomoćnik sudionika u postupku IVKA LONČAR; MARICA SVRTAN; ŽELJKO TURKOVIĆ</item>
      <item>Snježana Marinić, OIB 88152742631</item>
      <item>ŽDO u Bjelovaru, OIB 86821435474</item>
      <item>Općinski sud u Bjelovaru, Stalna služba u Daruvaru Zemljišnoknjižni odjel</item>
      <item>FINA Bjelovar, OIB 85821130368</item>
    </izvorni_sadrzaj>
    <derivirana_varijabla naziv="DomainObject.Predmet.OstaliListFormatedOIB_1">
      <item>VALENTINA BILANDŽIĆ, odvjetnica, OIB 33012960305 punomoćnik sudionika u postupku IVKA LONČAR; MARICA SVRTAN; ŽELJKO TURKOVIĆ</item>
      <item>Snježana Marinić, OIB 88152742631</item>
      <item>ŽDO u Bjelovaru, OIB 86821435474</item>
      <item>Općinski sud u Bjelovaru, Stalna služba u Daruvaru Zemljišnoknjižni odjel</item>
      <item>FINA Bjelovar, OIB 85821130368</item>
    </derivirana_varijabla>
  </DomainObject.Predmet.OstaliListFormatedOIB>
  <DomainObject.Predmet.OstaliListFormatedWithAdress>
    <izvorni_sadrzaj>
      <item>VALENTINA BILANDŽIĆ, odvjetnica, Stjepana Radića 14, 43500 Daruvar punomoćnik sudionika u postupku IVKA LONČAR; MARICA SVRTAN; ŽELJKO TURKOVIĆ</item>
      <item>Snježana Marinić, Matije Gupca 95., 43500 Daruvar</item>
      <item>ŽDO u Bjelovaru</item>
      <item>Općinski sud u Bjelovaru, Stalna služba u Daruvaru Zemljišnoknjižni odjel, ., 43500 Daruvar</item>
      <item>FINA Bjelovar</item>
    </izvorni_sadrzaj>
    <derivirana_varijabla naziv="DomainObject.Predmet.OstaliListFormatedWithAdress_1">
      <item>VALENTINA BILANDŽIĆ, odvjetnica, Stjepana Radića 14, 43500 Daruvar punomoćnik sudionika u postupku IVKA LONČAR; MARICA SVRTAN; ŽELJKO TURKOVIĆ</item>
      <item>Snježana Marinić, Matije Gupca 95., 43500 Daruvar</item>
      <item>ŽDO u Bjelovaru</item>
      <item>Općinski sud u Bjelovaru, Stalna služba u Daruvaru Zemljišnoknjižni odjel, ., 43500 Daruvar</item>
      <item>FINA Bjelovar</item>
    </derivirana_varijabla>
  </DomainObject.Predmet.OstaliListFormatedWithAdress>
  <DomainObject.Predmet.OstaliListFormatedWithAdressOIB>
    <izvorni_sadrzaj>
      <item>VALENTINA BILANDŽIĆ, odvjetnica, OIB 33012960305, Stjepana Radića 14, 43500 Daruvar punomoćnik sudionika u postupku IVKA LONČAR; MARICA SVRTAN; ŽELJKO TURKOVIĆ</item>
      <item>Snježana Marinić, OIB 88152742631, Matije Gupca 95., 43500 Daruvar</item>
      <item>ŽDO u Bjelovaru, OIB 86821435474</item>
      <item>Općinski sud u Bjelovaru, Stalna služba u Daruvaru Zemljišnoknjižni odjel, ., 43500 Daruvar</item>
      <item>FINA Bjelovar, OIB 85821130368</item>
    </izvorni_sadrzaj>
    <derivirana_varijabla naziv="DomainObject.Predmet.OstaliListFormatedWithAdressOIB_1">
      <item>VALENTINA BILANDŽIĆ, odvjetnica, OIB 33012960305, Stjepana Radića 14, 43500 Daruvar punomoćnik sudionika u postupku IVKA LONČAR; MARICA SVRTAN; ŽELJKO TURKOVIĆ</item>
      <item>Snježana Marinić, OIB 88152742631, Matije Gupca 95., 43500 Daruvar</item>
      <item>ŽDO u Bjelovaru, OIB 86821435474</item>
      <item>Općinski sud u Bjelovaru, Stalna služba u Daruvaru Zemljišnoknjižni odjel, ., 43500 Daruvar</item>
      <item>FINA Bjelovar, OIB 85821130368</item>
    </derivirana_varijabla>
  </DomainObject.Predmet.OstaliListFormatedWithAdressOIB>
  <DomainObject.Predmet.OstaliListNazivFormated>
    <izvorni_sadrzaj>
      <item>VALENTINA BILANDŽIĆ, odvjetnica</item>
      <item>Snježana Marinić</item>
      <item>ŽDO u Bjelovaru</item>
      <item>Općinski sud u Bjelovaru, Stalna služba u Daruvaru Zemljišnoknjižni odjel</item>
      <item>FINA Bjelovar</item>
    </izvorni_sadrzaj>
    <derivirana_varijabla naziv="DomainObject.Predmet.OstaliListNazivFormated_1">
      <item>VALENTINA BILANDŽIĆ, odvjetnica</item>
      <item>Snježana Marinić</item>
      <item>ŽDO u Bjelovaru</item>
      <item>Općinski sud u Bjelovaru, Stalna služba u Daruvaru Zemljišnoknjižni odjel</item>
      <item>FINA Bjelovar</item>
    </derivirana_varijabla>
  </DomainObject.Predmet.OstaliListNazivFormated>
  <DomainObject.Predmet.OstaliListNazivFormatedOIB>
    <izvorni_sadrzaj>
      <item>VALENTINA BILANDŽIĆ, odvjetnica, OIB 33012960305</item>
      <item>Snježana Marinić, OIB 88152742631</item>
      <item>ŽDO u Bjelovaru, OIB 86821435474</item>
      <item>Općinski sud u Bjelovaru, Stalna služba u Daruvaru Zemljišnoknjižni odjel</item>
      <item>FINA Bjelovar, OIB 85821130368</item>
    </izvorni_sadrzaj>
    <derivirana_varijabla naziv="DomainObject.Predmet.OstaliListNazivFormatedOIB_1">
      <item>VALENTINA BILANDŽIĆ, odvjetnica, OIB 33012960305</item>
      <item>Snježana Marinić, OIB 88152742631</item>
      <item>ŽDO u Bjelovaru, OIB 86821435474</item>
      <item>Općinski sud u Bjelovaru, Stalna služba u Daruvaru Zemljišnoknjižni odjel</item>
      <item>FINA Bjelovar,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>St-797/2017-19</izvorni_sadrzaj>
    <derivirana_varijabla naziv="DomainObject.PoslovniBrojDokumenta_1">St-797/2017-19</derivirana_varijabla>
  </DomainObject.PoslovniBrojDokumenta>
  <DomainObject.Predmet.StrankaIDrugi>
    <izvorni_sadrzaj>IVKA LONČAR i dr.</izvorni_sadrzaj>
    <derivirana_varijabla naziv="DomainObject.Predmet.StrankaIDrugi_1">IVKA LONČAR i dr.</derivirana_varijabla>
  </DomainObject.Predmet.StrankaIDrugi>
  <DomainObject.Predmet.ProtustrankaIDrugi>
    <izvorni_sadrzaj>DARTEKS d.o.o. za tekstilnu proizvodnju</izvorni_sadrzaj>
    <derivirana_varijabla naziv="DomainObject.Predmet.ProtustrankaIDrugi_1">DARTEKS d.o.o. za tekstilnu proizvodnju</derivirana_varijabla>
  </DomainObject.Predmet.ProtustrankaIDrugi>
  <DomainObject.Predmet.StrankaIDrugiAdressOIB>
    <izvorni_sadrzaj>IVKA LONČAR, OIB 43448706698, Nikole Tesle 6, 34550 Pakrac i dr.</izvorni_sadrzaj>
    <derivirana_varijabla naziv="DomainObject.Predmet.StrankaIDrugiAdressOIB_1">IVKA LONČAR, OIB 43448706698, Nikole Tesle 6, 34550 Pakrac i dr.</derivirana_varijabla>
  </DomainObject.Predmet.StrankaIDrugiAdressOIB>
  <DomainObject.Predmet.ProtustrankaIDrugiAdressOIB>
    <izvorni_sadrzaj>DARTEKS d.o.o. za tekstilnu proizvodnju, OIB 11872649279, Matije Gupca 12, 43500 Daruvar</izvorni_sadrzaj>
    <derivirana_varijabla naziv="DomainObject.Predmet.ProtustrankaIDrugiAdressOIB_1">DARTEKS d.o.o. za tekstilnu proizvodnju, OIB 11872649279, Matije Gupca 12,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IVKA LONČAR</item>
      <item>ŽELJKO TURKOVIĆ</item>
      <item>MARICA SVRTAN</item>
      <item>VALENTINA BILANDŽIĆ, odvjetnica</item>
      <item>DARTEKS d.o.o. za tekstilnu proizvodnju</item>
      <item>Snježana Marinić</item>
      <item>ŽDO u Bjelovaru</item>
      <item>Općinski sud u Bjelovaru, Stalna služba u Daruvaru Zemljišnoknjižni odjel</item>
      <item>FINA Bjelovar</item>
    </izvorni_sadrzaj>
    <derivirana_varijabla naziv="DomainObject.Predmet.SudioniciListNaziv_1">
      <item>IVKA LONČAR</item>
      <item>ŽELJKO TURKOVIĆ</item>
      <item>MARICA SVRTAN</item>
      <item>VALENTINA BILANDŽIĆ, odvjetnica</item>
      <item>DARTEKS d.o.o. za tekstilnu proizvodnju</item>
      <item>Snježana Marinić</item>
      <item>ŽDO u Bjelovaru</item>
      <item>Općinski sud u Bjelovaru, Stalna služba u Daruvaru Zemljišnoknjižni odjel</item>
      <item>FINA Bjelovar</item>
    </derivirana_varijabla>
  </DomainObject.Predmet.SudioniciListNaziv>
  <DomainObject.Predmet.SudioniciListAdressOIB>
    <izvorni_sadrzaj>
      <item>IVKA LONČAR, OIB 43448706698, Nikole Tesle 6,34550 Pakrac</item>
      <item>ŽELJKO TURKOVIĆ, OIB 98951640635, Ivana Mažuranića 32,43500 Daruvar</item>
      <item>MARICA SVRTAN, OIB 29387705241, Dioš 48,43500 Končanica</item>
      <item>VALENTINA BILANDŽIĆ, odvjetnica, OIB 33012960305, Stjepana Radića 14,43500 Daruvar</item>
      <item>DARTEKS d.o.o. za tekstilnu proizvodnju, OIB 11872649279, Matije Gupca 12,43500 Daruvar</item>
      <item>Snježana Marinić, OIB 88152742631, Matije Gupca 95.,43500 Daruvar</item>
      <item>ŽDO u Bjelovaru, OIB 86821435474</item>
      <item>Općinski sud u Bjelovaru, Stalna služba u Daruvaru Zemljišnoknjižni odjel, .,43500 Daruvar</item>
      <item>FINA Bjelovar, OIB 85821130368</item>
    </izvorni_sadrzaj>
    <derivirana_varijabla naziv="DomainObject.Predmet.SudioniciListAdressOIB_1">
      <item>IVKA LONČAR, OIB 43448706698, Nikole Tesle 6,34550 Pakrac</item>
      <item>ŽELJKO TURKOVIĆ, OIB 98951640635, Ivana Mažuranića 32,43500 Daruvar</item>
      <item>MARICA SVRTAN, OIB 29387705241, Dioš 48,43500 Končanica</item>
      <item>VALENTINA BILANDŽIĆ, odvjetnica, OIB 33012960305, Stjepana Radića 14,43500 Daruvar</item>
      <item>DARTEKS d.o.o. za tekstilnu proizvodnju, OIB 11872649279, Matije Gupca 12,43500 Daruvar</item>
      <item>Snježana Marinić, OIB 88152742631, Matije Gupca 95.,43500 Daruvar</item>
      <item>ŽDO u Bjelovaru, OIB 86821435474</item>
      <item>Općinski sud u Bjelovaru, Stalna služba u Daruvaru Zemljišnoknjižni odjel, .,43500 Daruvar</item>
      <item>FINA Bjelovar,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442A09-B6F3-4BFF-8C4F-BD83AAC035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814</properties:Words>
  <properties:Characters>4733</properties:Characters>
  <properties:Lines>117</properties:Lines>
  <properties:Paragraphs>37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2018-05-14T10:40:00Z</cp:lastPrinted>
  <dcterms:modified xmlns:xsi="http://www.w3.org/2001/XMLSchema-instance" xsi:type="dcterms:W3CDTF">2018-05-14T10:43:00Z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St-797/2017-19 / Odluka - Zaključak - o prodaji (odluka_St-797_2017-19.docx)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