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45e8" w14:paraId="8c445e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57014">
        <w:rPr>
          <w:rFonts w:hAnsi="Times New Roman" w:ascii="Times New Roman"/>
          <w:b/>
          <w:sz w:val="24"/>
          <w:szCs w:val="24"/>
        </w:rPr>
        <w:t>60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157014">
        <w:rPr>
          <w:rFonts w:hAnsi="Times New Roman" w:ascii="Times New Roman"/>
        </w:rPr>
        <w:t>60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157014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157014" w:rsidRPr="00157014">
        <w:rPr>
          <w:rFonts w:hAnsi="Times New Roman" w:ascii="Times New Roman"/>
        </w:rPr>
        <w:t>MARKO MOTO SPORT društvo s ograničenom odgovornošću za trgovinu, prijevoz i usluge</w:t>
      </w:r>
      <w:r w:rsidR="00AB7671">
        <w:rPr>
          <w:rFonts w:hAnsi="Times New Roman" w:ascii="Times New Roman"/>
        </w:rPr>
        <w:t>,</w:t>
      </w:r>
      <w:r w:rsidR="00750E53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iz </w:t>
      </w:r>
      <w:r w:rsidR="00157014">
        <w:rPr>
          <w:rFonts w:hAnsi="Times New Roman" w:ascii="Times New Roman"/>
        </w:rPr>
        <w:t>Ozlja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157014" w:rsidRPr="00157014">
        <w:rPr>
          <w:rFonts w:hAnsi="Times New Roman" w:ascii="Times New Roman"/>
        </w:rPr>
        <w:t>95249849147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320B9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B7671"/>
    <w:rsid w:val="00AC60CC"/>
    <w:rsid w:val="00AD4526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475C9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5C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5C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5C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5C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5C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5C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5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5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St-60/2016</izvorni_sadrzaj>
    <derivirana_varijabla naziv="DomainObject.Predmet.OznakaBroj_1">St-60/2016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MOTO SPORT društvo s ograničenom odgovornošću za trgovinu, prijevoz i usluge zastupanog po punomoćniku Tihomir Šimunec</izvorni_sadrzaj>
    <derivirana_varijabla naziv="DomainObject.Predmet.ProtustrankaFormated_1">  MARKO MOTO SPORT društvo s ograničenom odgovornošću za trgovinu, prijevoz i usluge zastupanog po punomoćniku Tihomir Šimunec</derivirana_varijabla>
  </DomainObject.Predmet.ProtustrankaFormated>
  <DomainObject.Predmet.ProtustrankaFormatedOIB>
    <izvorni_sadrzaj>  MARKO MOTO SPORT društvo s ograničenom odgovornošću za trgovinu, prijevoz i usluge, OIB 95249849147 zastupanog po punomoćniku Tihomir Šimunec</izvorni_sadrzaj>
    <derivirana_varijabla naziv="DomainObject.Predmet.ProtustrankaFormatedOIB_1">  MARKO MOTO SPORT društvo s ograničenom odgovornošću za trgovinu, prijevoz i usluge, OIB 95249849147 zastupanog po punomoćniku Tihomir Šimunec</derivirana_varijabla>
  </DomainObject.Predmet.ProtustrankaFormatedOIB>
  <DomainObject.Predmet.ProtustrankaFormatedWithAdress>
    <izvorni_sadrzaj> MARKO MOTO SPORT društvo s ograničenom odgovornošću za trgovinu, prijevoz i usluge, Kaptol 10, 47280 Ozalj zastupanog po punomoćniku Tihomir Šimunec</izvorni_sadrzaj>
    <derivirana_varijabla naziv="DomainObject.Predmet.ProtustrankaFormatedWithAdress_1"> MARKO MOTO SPORT društvo s ograničenom odgovornošću za trgovinu, prijevoz i usluge, Kaptol 10, 47280 Ozalj zastupanog po punomoćniku Tihomir Šimunec</derivirana_varijabla>
  </DomainObject.Predmet.ProtustrankaFormatedWithAdress>
  <DomainObject.Predmet.ProtustrankaFormatedWithAdressOIB>
    <izvorni_sadrzaj> MARKO MOTO SPORT društvo s ograničenom odgovornošću za trgovinu, prijevoz i usluge, OIB 95249849147, Kaptol 10, 47280 Ozalj zastupanog po punomoćniku Tihomir Šimunec</izvorni_sadrzaj>
    <derivirana_varijabla naziv="DomainObject.Predmet.ProtustrankaFormatedWithAdressOIB_1"> MARKO MOTO SPORT društvo s ograničenom odgovornošću za trgovinu, prijevoz i usluge, OIB 95249849147, Kaptol 10, 47280 Ozalj zastupanog po punomoćniku Tihomir Šimunec</derivirana_varijabla>
  </DomainObject.Predmet.ProtustrankaFormatedWithAdressOIB>
  <DomainObject.Predmet.ProtustrankaWithAdress>
    <izvorni_sadrzaj>MARKO MOTO SPORT društvo s ograničenom odgovornošću za trgovinu, prijevoz i usluge Kaptol 10, 47280 Ozalj</izvorni_sadrzaj>
    <derivirana_varijabla naziv="DomainObject.Predmet.ProtustrankaWithAdress_1">MARKO MOTO SPORT društvo s ograničenom odgovornošću za trgovinu, prijevoz i usluge Kaptol 10, 47280 Ozalj</derivirana_varijabla>
  </DomainObject.Predmet.ProtustrankaWithAdress>
  <DomainObject.Predmet.ProtustrankaWithAdressOIB>
    <izvorni_sadrzaj>MARKO MOTO SPORT društvo s ograničenom odgovornošću za trgovinu, prijevoz i usluge, OIB 95249849147, Kaptol 10, 47280 Ozalj</izvorni_sadrzaj>
    <derivirana_varijabla naziv="DomainObject.Predmet.ProtustrankaWithAdressOIB_1">MARKO MOTO SPORT društvo s ograničenom odgovornošću za trgovinu, prijevoz i usluge, OIB 95249849147, Kaptol 10, 47280 Ozalj</derivirana_varijabla>
  </DomainObject.Predmet.ProtustrankaWithAdressOIB>
  <DomainObject.Predmet.ProtustrankaNazivFormated>
    <izvorni_sadrzaj>MARKO MOTO SPORT društvo s ograničenom odgovornošću za trgovinu, prijevoz i usluge</izvorni_sadrzaj>
    <derivirana_varijabla naziv="DomainObject.Predmet.ProtustrankaNazivFormated_1">MARKO MOTO SPORT društvo s ograničenom odgovornošću za trgovinu, prijevoz i usluge</derivirana_varijabla>
  </DomainObject.Predmet.ProtustrankaNazivFormated>
  <DomainObject.Predmet.ProtustrankaNazivFormatedOIB>
    <izvorni_sadrzaj>MARKO MOTO SPORT društvo s ograničenom odgovornošću za trgovinu, prijevoz i usluge, OIB 95249849147</izvorni_sadrzaj>
    <derivirana_varijabla naziv="DomainObject.Predmet.ProtustrankaNazivFormatedOIB_1">MARKO MOTO SPORT društvo s ograničenom odgovornošću za trgovinu, prijevoz i usluge, OIB 95249849147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MARKO MOTO SPORT društvo s ograničenom odgovornošću za trgovinu, prijevoz i usluge zastupanog po punomoćniku Tihomir Šimunec</item>
    </izvorni_sadrzaj>
    <derivirana_varijabla naziv="DomainObject.Predmet.ProtuStrankaListFormated_1">
      <item>MARKO MOTO SPORT društvo s ograničenom odgovornošću za trgovinu, prijevoz i usluge zastupanog po punomoćniku Tihomir Šimunec</item>
    </derivirana_varijabla>
  </DomainObject.Predmet.ProtuStrankaListFormated>
  <DomainObject.Predmet.ProtuStrankaListFormatedOIB>
    <izvorni_sadrzaj>
      <item>MARKO MOTO SPORT društvo s ograničenom odgovornošću za trgovinu, prijevoz i usluge, OIB 95249849147 zastupanog po punomoćniku Tihomir Šimunec</item>
    </izvorni_sadrzaj>
    <derivirana_varijabla naziv="DomainObject.Predmet.ProtuStrankaListFormatedOIB_1">
      <item>MARKO MOTO SPORT društvo s ograničenom odgovornošću za trgovinu, prijevoz i usluge, OIB 95249849147 zastupanog po punomoćniku Tihomir Šimunec</item>
    </derivirana_varijabla>
  </DomainObject.Predmet.ProtuStrankaListFormatedOIB>
  <DomainObject.Predmet.ProtuStrankaListFormatedWithAdress>
    <izvorni_sadrzaj>
      <item>MARKO MOTO SPORT društvo s ograničenom odgovornošću za trgovinu, prijevoz i usluge, Kaptol 10, 47280 Ozalj zastupanog po punomoćniku Tihomir Šimunec</item>
    </izvorni_sadrzaj>
    <derivirana_varijabla naziv="DomainObject.Predmet.ProtuStrankaListFormatedWithAdress_1">
      <item>MARKO MOTO SPORT društvo s ograničenom odgovornošću za trgovinu, prijevoz i usluge, Kaptol 10, 47280 Ozalj zastupanog po punomoćniku Tihomir Šimunec</item>
    </derivirana_varijabla>
  </DomainObject.Predmet.ProtuStrankaListFormatedWithAdress>
  <DomainObject.Predmet.ProtuStrankaListFormatedWithAdressOIB>
    <izvorni_sadrzaj>
      <item>MARKO MOTO SPORT društvo s ograničenom odgovornošću za trgovinu, prijevoz i usluge, OIB 95249849147, Kaptol 10, 47280 Ozalj zastupanog po punomoćniku Tihomir Šimunec</item>
    </izvorni_sadrzaj>
    <derivirana_varijabla naziv="DomainObject.Predmet.ProtuStrankaListFormatedWithAdressOIB_1">
      <item>MARKO MOTO SPORT društvo s ograničenom odgovornošću za trgovinu, prijevoz i usluge, OIB 95249849147, Kaptol 10, 47280 Ozalj zastupanog po punomoćniku Tihomir Šimunec</item>
    </derivirana_varijabla>
  </DomainObject.Predmet.ProtuStrankaListFormatedWithAdressOIB>
  <DomainObject.Predmet.ProtuStrankaListNazivFormated>
    <izvorni_sadrzaj>
      <item>MARKO MOTO SPORT društvo s ograničenom odgovornošću za trgovinu, prijevoz i usluge</item>
    </izvorni_sadrzaj>
    <derivirana_varijabla naziv="DomainObject.Predmet.ProtuStrankaListNazivFormated_1">
      <item>MARKO MOTO SPORT društvo s ograničenom odgovornošću za trgovinu, prijevoz i usluge</item>
    </derivirana_varijabla>
  </DomainObject.Predmet.ProtuStrankaListNazivFormated>
  <DomainObject.Predmet.ProtuStrankaListNazivFormatedOIB>
    <izvorni_sadrzaj>
      <item>MARKO MOTO SPORT društvo s ograničenom odgovornošću za trgovinu, prijevoz i usluge, OIB 95249849147</item>
    </izvorni_sadrzaj>
    <derivirana_varijabla naziv="DomainObject.Predmet.ProtuStrankaListNazivFormatedOIB_1">
      <item>MARKO MOTO SPORT društvo s ograničenom odgovornošću za trgovinu, prijevoz i usluge, OIB 95249849147</item>
    </derivirana_varijabla>
  </DomainObject.Predmet.ProtuStrankaListNazivFormatedOIB>
  <DomainObject.Predmet.OstaliListFormated>
    <izvorni_sadrzaj>
      <item>Tihomir Šimunec punomoćnik sudionika u postupku MARKO MOTO SPORT društvo s ograničenom odgovornošću za trgovinu, prijevoz i usluge</item>
    </izvorni_sadrzaj>
    <derivirana_varijabla naziv="DomainObject.Predmet.OstaliListFormated_1">
      <item>Tihomir Šimunec punomoćnik sudionika u postupku MARKO MOTO SPORT društvo s ograničenom odgovornošću za trgovinu, prijevoz i usluge</item>
    </derivirana_varijabla>
  </DomainObject.Predmet.OstaliListFormated>
  <DomainObject.Predmet.OstaliListFormatedOIB>
    <izvorni_sadrzaj>
      <item>Tihomir Šimunec, OIB 95184062193 punomoćnik sudionika u postupku MARKO MOTO SPORT društvo s ograničenom odgovornošću za trgovinu, prijevoz i usluge</item>
    </izvorni_sadrzaj>
    <derivirana_varijabla naziv="DomainObject.Predmet.OstaliListFormatedOIB_1">
      <item>Tihomir Šimunec, OIB 95184062193 punomoćnik sudionika u postupku MARKO MOTO SPORT društvo s ograničenom odgovornošću za trgovinu, prijevoz i usluge</item>
    </derivirana_varijabla>
  </DomainObject.Predmet.OstaliListFormatedOIB>
  <DomainObject.Predmet.OstaliListFormatedWithAdress>
    <izvorni_sadrzaj>
      <item>Tihomir Šimunec, Kaptol 10, 47280 Ozalj punomoćnik sudionika u postupku MARKO MOTO SPORT društvo s ograničenom odgovornošću za trgovinu, prijevoz i usluge</item>
    </izvorni_sadrzaj>
    <derivirana_varijabla naziv="DomainObject.Predmet.OstaliListFormatedWithAdress_1">
      <item>Tihomir Šimunec, Kaptol 10, 47280 Ozalj punomoćnik sudionika u postupku MARKO MOTO SPORT društvo s ograničenom odgovornošću za trgovinu, prijevoz i usluge</item>
    </derivirana_varijabla>
  </DomainObject.Predmet.OstaliListFormatedWithAdress>
  <DomainObject.Predmet.OstaliListFormatedWithAdressOIB>
    <izvorni_sadrzaj>
      <item>Tihomir Šimunec, OIB 95184062193, Kaptol 10, 47280 Ozalj punomoćnik sudionika u postupku MARKO MOTO SPORT društvo s ograničenom odgovornošću za trgovinu, prijevoz i usluge</item>
    </izvorni_sadrzaj>
    <derivirana_varijabla naziv="DomainObject.Predmet.OstaliListFormatedWithAdressOIB_1">
      <item>Tihomir Šimunec, OIB 95184062193, Kaptol 10, 47280 Ozalj punomoćnik sudionika u postupku MARKO MOTO SPORT društvo s ograničenom odgovornošću za trgovinu, prijevoz i usluge</item>
    </derivirana_varijabla>
  </DomainObject.Predmet.OstaliListFormatedWithAdressOIB>
  <DomainObject.Predmet.OstaliListNazivFormated>
    <izvorni_sadrzaj>
      <item>Tihomir Šimunec</item>
    </izvorni_sadrzaj>
    <derivirana_varijabla naziv="DomainObject.Predmet.OstaliListNazivFormated_1">
      <item>Tihomir Šimunec</item>
    </derivirana_varijabla>
  </DomainObject.Predmet.OstaliListNazivFormated>
  <DomainObject.Predmet.OstaliListNazivFormatedOIB>
    <izvorni_sadrzaj>
      <item>Tihomir Šimunec, OIB 95184062193</item>
    </izvorni_sadrzaj>
    <derivirana_varijabla naziv="DomainObject.Predmet.OstaliListNazivFormatedOIB_1">
      <item>Tihomir Šimunec, OIB 95184062193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MARKO MOTO SPORT društvo s ograničenom odgovornošću za trgovinu, prijevoz i usluge</izvorni_sadrzaj>
    <derivirana_varijabla naziv="DomainObject.Predmet.ProtustrankaIDrugi_1">MARKO MOTO SPORT društvo s ograničenom odgovornošću za trgovinu, prijevoz i usluge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MARKO MOTO SPORT društvo s ograničenom odgovornošću za trgovinu, prijevoz i usluge, OIB 95249849147, Kaptol 10, 47280 Ozalj</izvorni_sadrzaj>
    <derivirana_varijabla naziv="DomainObject.Predmet.ProtustrankaIDrugiAdressOIB_1">MARKO MOTO SPORT društvo s ograničenom odgovornošću za trgovinu, prijevoz i usluge, OIB 95249849147, Kaptol 10,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MARKO MOTO SPORT društvo s ograničenom odgovornošću za trgovinu, prijevoz i usluge</item>
      <item>Tihomir Šimunec</item>
    </izvorni_sadrzaj>
    <derivirana_varijabla naziv="DomainObject.Predmet.SudioniciListNaziv_1">
      <item>FINA Regionalni centar Zagreb podružnica Karlovac</item>
      <item>MARKO MOTO SPORT društvo s ograničenom odgovornošću za trgovinu, prijevoz i usluge</item>
      <item>Tihomir Šimunec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MARKO MOTO SPORT društvo s ograničenom odgovornošću za trgovinu, prijevoz i usluge, OIB 95249849147, Kaptol 10,47280 Ozalj</item>
      <item>Tihomir Šimunec, OIB 95184062193, Kaptol 10,47280 Ozalj</item>
    </izvorni_sadrzaj>
    <derivirana_varijabla naziv="DomainObject.Predmet.SudioniciListAdressOIB_1">
      <item>FINA Regionalni centar Zagreb podružnica Karlovac, OIB 85821130368, Ul. Pavla Vitezovića 1,47000 Karlovac</item>
      <item>MARKO MOTO SPORT društvo s ograničenom odgovornošću za trgovinu, prijevoz i usluge, OIB 95249849147, Kaptol 10,47280 Ozalj</item>
      <item>Tihomir Šimunec, OIB 95184062193, Kaptol 10,47280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95249849147</item>
      <item>, OIB 95184062193</item>
    </izvorni_sadrzaj>
    <derivirana_varijabla naziv="DomainObject.Predmet.SudioniciListNazivOIB_1">
      <item>, OIB 85821130368</item>
      <item>, OIB 95249849147</item>
      <item>, OIB 95184062193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818</properties:Characters>
  <properties:Lines>50</properties:Lines>
  <properties:Paragraphs>21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2016-04-16T10:57:00Z</cp:lastPrinted>
  <dcterms:modified xmlns:xsi="http://www.w3.org/2001/XMLSchema-instance" xsi:type="dcterms:W3CDTF">2016-04-16T10:59:00Z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