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b4d9" w14:paraId="700b4d9" w:rsidRDefault="006F5768" w:rsidP="006F5768" w:rsidR="006F5768" w:rsidRPr="007874E2">
      <w:pPr>
        <w:ind w:firstLine="708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7874E2">
        <w:t>Trgovački sud u Pazinu,</w:t>
      </w:r>
      <w:r w:rsidRPr="007874E2">
        <w:rPr>
          <w:rFonts w:cs="Times New Roman" w:eastAsia="Times New Roman"/>
          <w:lang w:eastAsia="hr-HR"/>
        </w:rPr>
        <w:t xml:space="preserve"> po sudskoj savjetnici Mihaeli </w:t>
      </w:r>
      <w:proofErr w:type="spellStart"/>
      <w:r w:rsidRPr="007874E2">
        <w:rPr>
          <w:rFonts w:cs="Times New Roman" w:eastAsia="Times New Roman"/>
          <w:lang w:eastAsia="hr-HR"/>
        </w:rPr>
        <w:t>Kaligari</w:t>
      </w:r>
      <w:proofErr w:type="spellEnd"/>
      <w:r w:rsidRPr="007874E2">
        <w:rPr>
          <w:rFonts w:cs="Times New Roman" w:eastAsia="Times New Roman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7874E2">
        <w:rPr>
          <w:rFonts w:cs="Times New Roman" w:eastAsia="Times New Roman"/>
          <w:lang w:eastAsia="hr-HR"/>
        </w:rPr>
        <w:t>Giardini</w:t>
      </w:r>
      <w:proofErr w:type="spellEnd"/>
      <w:r w:rsidRPr="007874E2">
        <w:rPr>
          <w:rFonts w:cs="Times New Roman" w:eastAsia="Times New Roman"/>
          <w:lang w:eastAsia="hr-HR"/>
        </w:rPr>
        <w:t xml:space="preserve"> 5, za provedbu skraćenog stečajnog postupka nad pravnom osobom (dužnikom) BAGARIĆ GRADNJA d. o. o. u likvidaciji, Rovinj, Bregovita 15, OIB 32068210471, MBS 040219524, nakon izvršenog uvida u sudski registar, sukladno čl. 428. i 430. Stečajnog zakona (Narodne novine br. 71/15, nadalje SZ), </w:t>
      </w:r>
      <w:r w:rsidR="001B52CA">
        <w:rPr>
          <w:rFonts w:cs="Times New Roman" w:eastAsia="Times New Roman"/>
          <w:lang w:eastAsia="hr-HR"/>
        </w:rPr>
        <w:t>10</w:t>
      </w:r>
      <w:r w:rsidRPr="007874E2">
        <w:rPr>
          <w:rFonts w:cs="Times New Roman" w:eastAsia="Times New Roman"/>
          <w:lang w:eastAsia="hr-HR"/>
        </w:rPr>
        <w:t>. siječnja 2017. objavljuje sljedeći</w:t>
      </w:r>
    </w:p>
    <w:p w:rsidRDefault="006F5768" w:rsidP="006F5768" w:rsidR="006F5768" w:rsidRPr="007874E2">
      <w:pPr>
        <w:ind w:firstLine="708"/>
        <w:rPr>
          <w:rFonts w:cs="Times New Roman" w:eastAsia="Times New Roman"/>
          <w:lang w:eastAsia="hr-HR"/>
        </w:rPr>
      </w:pPr>
    </w:p>
    <w:p w:rsidRDefault="006F5768" w:rsidP="006F5768" w:rsidR="006F5768" w:rsidRPr="007874E2">
      <w:pPr>
        <w:jc w:val="center"/>
      </w:pPr>
      <w:r w:rsidRPr="007874E2">
        <w:t>O G L A S</w:t>
      </w:r>
    </w:p>
    <w:p w:rsidRDefault="006F5768" w:rsidP="006F5768" w:rsidR="006F5768" w:rsidRPr="007874E2">
      <w:pPr>
        <w:ind w:firstLine="708"/>
      </w:pPr>
    </w:p>
    <w:p w:rsidRDefault="006F5768" w:rsidP="006F5768" w:rsidR="006F5768" w:rsidRPr="007874E2">
      <w:pPr>
        <w:ind w:firstLine="708"/>
        <w:rPr>
          <w:rFonts w:cs="Times New Roman" w:eastAsia="Times New Roman"/>
          <w:lang w:eastAsia="hr-HR"/>
        </w:rPr>
      </w:pPr>
      <w:r w:rsidRPr="007874E2">
        <w:t xml:space="preserve">I. Dužnik </w:t>
      </w:r>
      <w:r w:rsidRPr="007874E2">
        <w:rPr>
          <w:rFonts w:cs="Times New Roman" w:eastAsia="Times New Roman"/>
          <w:lang w:eastAsia="hr-HR"/>
        </w:rPr>
        <w:t>BAGARIĆ GRADNJA d. o. o. u likvidaciji, Rovinj, Bregovita 15, OIB 32068210471, MBS 040219524, je pravna osoba koja nema zaposlenih, koja je na dan 14.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F5768" w:rsidP="006F5768" w:rsidR="006F5768" w:rsidRPr="007874E2">
      <w:pPr>
        <w:ind w:firstLine="708"/>
      </w:pPr>
    </w:p>
    <w:p w:rsidRDefault="006F5768" w:rsidP="006F5768" w:rsidR="006F5768" w:rsidRPr="007874E2">
      <w:pPr>
        <w:ind w:firstLine="708"/>
      </w:pPr>
      <w:r w:rsidRPr="007874E2">
        <w:t xml:space="preserve">II. Utvrđuje se da je ukupni iznos duga evidentiranog na temelju neizvršenih osnova za plaćanje dužnika na dan 14. prosinca 2016. iznosio 12.499,40 </w:t>
      </w:r>
      <w:r w:rsidR="007874E2" w:rsidRPr="007874E2">
        <w:t>kn</w:t>
      </w:r>
      <w:r w:rsidRPr="007874E2">
        <w:t>.</w:t>
      </w:r>
    </w:p>
    <w:p w:rsidRDefault="006F5768" w:rsidP="006F5768" w:rsidR="006F5768" w:rsidRPr="007874E2"/>
    <w:p w:rsidRDefault="006F5768" w:rsidP="006F5768" w:rsidR="006F5768" w:rsidRPr="007874E2">
      <w:pPr>
        <w:ind w:firstLine="708"/>
        <w:rPr>
          <w:rFonts w:cs="Times New Roman" w:eastAsia="Times New Roman"/>
          <w:lang w:eastAsia="hr-HR"/>
        </w:rPr>
      </w:pPr>
      <w:r w:rsidRPr="007874E2">
        <w:t xml:space="preserve">III. </w:t>
      </w:r>
      <w:r w:rsidRPr="007874E2">
        <w:rPr>
          <w:rFonts w:cs="Times New Roman" w:eastAsia="Times New Roman"/>
          <w:lang w:eastAsia="hr-HR"/>
        </w:rPr>
        <w:t>Poziva se osoba ovlaštena za zastupanje dužnika, Ivica Bagarić,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6F5768" w:rsidP="006F5768" w:rsidR="006F5768" w:rsidRPr="007874E2">
      <w:pPr>
        <w:ind w:firstLine="708"/>
        <w:rPr>
          <w:rFonts w:cs="Times New Roman" w:eastAsia="Times New Roman"/>
          <w:lang w:eastAsia="hr-HR"/>
        </w:rPr>
      </w:pPr>
    </w:p>
    <w:p w:rsidRDefault="006F5768" w:rsidP="006F5768" w:rsidR="006F5768" w:rsidRPr="007874E2">
      <w:pPr>
        <w:ind w:firstLine="708"/>
        <w:rPr>
          <w:rFonts w:cs="Times New Roman" w:eastAsia="Times New Roman"/>
          <w:lang w:eastAsia="hr-HR"/>
        </w:rPr>
      </w:pPr>
      <w:r w:rsidRPr="007874E2">
        <w:rPr>
          <w:rFonts w:cs="Times New Roman" w:eastAsia="Times New Roman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3333-1117-2016, i da u istom roku uplate na depozit ovog suda broj HR 4323900011300029763, poziv na broj 020-1117-16, dodatni iznos predujma u visini od 10.000,00 kuna (deset tisuća kuna) za namirenje troškova stečajnog postupka, te da dokaz o uplati dostave sudu (čl. 114. st. 1. u vezi s čl. 431. st. 1. SZ-a). </w:t>
      </w:r>
      <w:r w:rsidRPr="007874E2">
        <w:t>Predujam nisu dužni platiti radnici i prijašnji dužnikovi radnici ako su podnijeli prijedlog za</w:t>
      </w:r>
      <w:r w:rsidRPr="007874E2">
        <w:rPr>
          <w:rFonts w:cs="Times New Roman" w:eastAsia="Times New Roman"/>
          <w:lang w:eastAsia="hr-HR"/>
        </w:rPr>
        <w:t xml:space="preserve"> </w:t>
      </w:r>
      <w:r w:rsidRPr="007874E2">
        <w:t>otvaranje stečajnoga postupka radi namirenja svoje dospjele</w:t>
      </w:r>
      <w:r w:rsidRPr="007874E2">
        <w:rPr>
          <w:rFonts w:cs="Times New Roman" w:eastAsia="Times New Roman"/>
          <w:lang w:eastAsia="hr-HR"/>
        </w:rPr>
        <w:t xml:space="preserve"> </w:t>
      </w:r>
      <w:r w:rsidRPr="007874E2">
        <w:t>tražbine po osnovi rada</w:t>
      </w:r>
      <w:r w:rsidRPr="007874E2">
        <w:rPr>
          <w:rFonts w:cs="Times New Roman" w:eastAsia="Times New Roman"/>
          <w:lang w:eastAsia="hr-HR"/>
        </w:rPr>
        <w:t xml:space="preserve">; </w:t>
      </w:r>
      <w:r w:rsidRPr="007874E2">
        <w:t>Financijska agencija ako je podnijela prijedlog za otvaranje</w:t>
      </w:r>
      <w:r w:rsidRPr="007874E2">
        <w:rPr>
          <w:rFonts w:cs="Times New Roman" w:eastAsia="Times New Roman"/>
          <w:lang w:eastAsia="hr-HR"/>
        </w:rPr>
        <w:t xml:space="preserve"> </w:t>
      </w:r>
      <w:r w:rsidRPr="007874E2">
        <w:t>stečajnoga postupka u skladu s čl. 110. st. 1. SZ-a, te Republika Hrvatska.</w:t>
      </w:r>
    </w:p>
    <w:p w:rsidRDefault="006F5768" w:rsidP="006F5768" w:rsidR="006F5768" w:rsidRPr="007874E2">
      <w:pPr>
        <w:ind w:firstLine="708"/>
      </w:pPr>
    </w:p>
    <w:p w:rsidRDefault="006F5768" w:rsidP="006F5768" w:rsidR="006F5768" w:rsidRPr="007874E2">
      <w:pPr>
        <w:ind w:firstLine="708"/>
      </w:pPr>
      <w:r w:rsidRPr="007874E2">
        <w:t>V. Ako osoba ovlaštena za zastupanje dužnika po zakonu u roku od 15 dana</w:t>
      </w:r>
      <w:r w:rsidRPr="007874E2">
        <w:rPr>
          <w:rFonts w:cs="Times New Roman" w:eastAsia="Times New Roman"/>
          <w:lang w:eastAsia="hr-HR"/>
        </w:rPr>
        <w:t xml:space="preserve"> od objave ovog oglasa na mrežnoj stranici e-Oglasna ploča sudova</w:t>
      </w:r>
      <w:r w:rsidRPr="007874E2">
        <w:t xml:space="preserve"> ne podnese </w:t>
      </w:r>
      <w:r w:rsidRPr="007874E2">
        <w:rPr>
          <w:rFonts w:cs="Times New Roman" w:eastAsia="Times New Roman"/>
          <w:lang w:eastAsia="hr-HR"/>
        </w:rPr>
        <w:t xml:space="preserve">javnobilježnički ovjerovljen </w:t>
      </w:r>
      <w:r w:rsidRPr="007874E2"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F5768" w:rsidP="006F5768" w:rsidR="006F5768" w:rsidRPr="007874E2">
      <w:pPr>
        <w:ind w:firstLine="708"/>
      </w:pPr>
    </w:p>
    <w:p w:rsidRDefault="006F5768" w:rsidP="006F5768" w:rsidR="006F5768" w:rsidRPr="007874E2">
      <w:pPr>
        <w:jc w:val="center"/>
      </w:pPr>
      <w:r w:rsidRPr="007874E2">
        <w:t xml:space="preserve">U Pazinu </w:t>
      </w:r>
      <w:r w:rsidR="001B52CA">
        <w:t>10</w:t>
      </w:r>
      <w:r w:rsidRPr="007874E2">
        <w:t>. siječnja 2017.</w:t>
      </w:r>
    </w:p>
    <w:p w:rsidRDefault="006F5768" w:rsidP="006F5768" w:rsidR="006F5768" w:rsidRPr="007874E2">
      <w:pPr>
        <w:ind w:firstLine="708" w:left="4956"/>
        <w:jc w:val="center"/>
      </w:pPr>
      <w:r w:rsidRPr="007874E2">
        <w:t>Sudska savjetnica</w:t>
      </w:r>
    </w:p>
    <w:p w:rsidRDefault="006F5768" w:rsidP="006F5768" w:rsidR="006F5768" w:rsidRPr="007874E2">
      <w:pPr>
        <w:ind w:firstLine="708" w:left="4956"/>
        <w:jc w:val="center"/>
      </w:pPr>
      <w:r w:rsidRPr="007874E2">
        <w:t xml:space="preserve">Mihaela </w:t>
      </w:r>
      <w:proofErr w:type="spellStart"/>
      <w:r w:rsidRPr="007874E2">
        <w:t>Kaligari</w:t>
      </w:r>
      <w:proofErr w:type="spellEnd"/>
      <w:r w:rsidR="00561ECF">
        <w:t xml:space="preserve">, v. r. </w:t>
      </w:r>
    </w:p>
    <w:p w:rsidRDefault="006F5768" w:rsidP="006F5768" w:rsidR="006F5768" w:rsidRPr="007874E2">
      <w:r w:rsidRPr="007874E2">
        <w:t>DNA:</w:t>
      </w:r>
    </w:p>
    <w:p w:rsidRDefault="006F5768" w:rsidP="007874E2" w:rsidR="007142E9" w:rsidRPr="007874E2">
      <w:pPr>
        <w:jc w:val="left"/>
      </w:pPr>
      <w:r w:rsidRPr="007874E2">
        <w:t>- mrežna stranica e-Oglasna ploča sudova (45 dana).</w:t>
      </w:r>
    </w:p>
    <w:sectPr w:rsidSect="007142E9" w:rsidR="007142E9" w:rsidRPr="007874E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2E9" w:rsidP="006F5768" w:rsidR="007142E9">
      <w:r>
        <w:separator/>
      </w:r>
    </w:p>
  </w:endnote>
  <w:endnote w:id="0" w:type="continuationSeparator">
    <w:p w:rsidRDefault="007142E9" w:rsidP="006F5768" w:rsidR="00714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2E9" w:rsidP="006F5768" w:rsidR="007142E9">
      <w:r>
        <w:separator/>
      </w:r>
    </w:p>
  </w:footnote>
  <w:footnote w:id="0" w:type="continuationSeparator">
    <w:p w:rsidRDefault="007142E9" w:rsidP="006F5768" w:rsidR="00714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2E9" w:rsidP="006F5768" w:rsidR="007142E9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74E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1117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2E9" w:rsidP="007142E9" w:rsidR="007142E9" w:rsidRPr="001B52CA">
    <w:pPr>
      <w:pStyle w:val="Zaglavlje"/>
      <w:jc w:val="right"/>
      <w:rPr>
        <w:szCs w:val="20"/>
      </w:rPr>
    </w:pPr>
    <w:r w:rsidRPr="001B52CA">
      <w:rPr>
        <w:szCs w:val="20"/>
      </w:rPr>
      <w:t>11 St-1117/2016-3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508E"/>
    <w:rsid w:val="001B52CA"/>
    <w:rsid w:val="00561ECF"/>
    <w:rsid w:val="006F5768"/>
    <w:rsid w:val="007142E9"/>
    <w:rsid w:val="0075528E"/>
    <w:rsid w:val="007874E2"/>
    <w:rsid w:val="0079403F"/>
    <w:rsid w:val="00E070AC"/>
    <w:rsid w:val="00F7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576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576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576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5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576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57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576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1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576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576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F576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5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576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57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576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1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BAGARIĆ GRADNJA d. o. o. u likvidaciji ROVINJ</izvorni_sadrzaj>
    <derivirana_varijabla naziv="DomainObject.Predmet.ProtustrankaFormated_1">  BAGARIĆ GRADNJA d. o. o. u likvidaciji ROVINJ</derivirana_varijabla>
  </DomainObject.Predmet.ProtustrankaFormated>
  <DomainObject.Predmet.ProtustrankaFormatedOIB>
    <izvorni_sadrzaj>  BAGARIĆ GRADNJA d. o. o. u likvidaciji ROVINJ, OIB 32068210471</izvorni_sadrzaj>
    <derivirana_varijabla naziv="DomainObject.Predmet.ProtustrankaFormatedOIB_1">  BAGARIĆ GRADNJA d. o. o. u likvidaciji ROVINJ, OIB 32068210471</derivirana_varijabla>
  </DomainObject.Predmet.ProtustrankaFormatedOIB>
  <DomainObject.Predmet.ProtustrankaFormatedWithAdress>
    <izvorni_sadrzaj> BAGARIĆ GRADNJA d. o. o. u likvidaciji ROVINJ, Bregovita 15, 52210 Rovinj</izvorni_sadrzaj>
    <derivirana_varijabla naziv="DomainObject.Predmet.ProtustrankaFormatedWithAdress_1"> BAGARIĆ GRADNJA d. o. o. u likvidaciji ROVINJ, Bregovita 15, 52210 Rovinj</derivirana_varijabla>
  </DomainObject.Predmet.ProtustrankaFormatedWithAdress>
  <DomainObject.Predmet.ProtustrankaFormatedWithAdressOIB>
    <izvorni_sadrzaj> BAGARIĆ GRADNJA d. o. o. u likvidaciji ROVINJ, OIB 32068210471, Bregovita 15, 52210 Rovinj</izvorni_sadrzaj>
    <derivirana_varijabla naziv="DomainObject.Predmet.ProtustrankaFormatedWithAdressOIB_1"> BAGARIĆ GRADNJA d. o. o. u likvidaciji ROVINJ, OIB 32068210471, Bregovita 15, 52210 Rovinj</derivirana_varijabla>
  </DomainObject.Predmet.ProtustrankaFormatedWithAdressOIB>
  <DomainObject.Predmet.ProtustrankaWithAdress>
    <izvorni_sadrzaj>BAGARIĆ GRADNJA d. o. o. u likvidaciji ROVINJ Bregovita 15, 52210 Rovinj</izvorni_sadrzaj>
    <derivirana_varijabla naziv="DomainObject.Predmet.ProtustrankaWithAdress_1">BAGARIĆ GRADNJA d. o. o. u likvidaciji ROVINJ Bregovita 15, 52210 Rovinj</derivirana_varijabla>
  </DomainObject.Predmet.ProtustrankaWithAdress>
  <DomainObject.Predmet.ProtustrankaWithAdressOIB>
    <izvorni_sadrzaj>BAGARIĆ GRADNJA d. o. o. u likvidaciji ROVINJ, OIB 32068210471, Bregovita 15, 52210 Rovinj</izvorni_sadrzaj>
    <derivirana_varijabla naziv="DomainObject.Predmet.ProtustrankaWithAdressOIB_1">BAGARIĆ GRADNJA d. o. o. u likvidaciji ROVINJ, OIB 32068210471, Bregovita 15, 52210 Rovinj</derivirana_varijabla>
  </DomainObject.Predmet.ProtustrankaWithAdressOIB>
  <DomainObject.Predmet.ProtustrankaNazivFormated>
    <izvorni_sadrzaj>BAGARIĆ GRADNJA d. o. o. u likvidaciji ROVINJ</izvorni_sadrzaj>
    <derivirana_varijabla naziv="DomainObject.Predmet.ProtustrankaNazivFormated_1">BAGARIĆ GRADNJA d. o. o. u likvidaciji ROVINJ</derivirana_varijabla>
  </DomainObject.Predmet.ProtustrankaNazivFormated>
  <DomainObject.Predmet.ProtustrankaNazivFormatedOIB>
    <izvorni_sadrzaj>BAGARIĆ GRADNJA d. o. o. u likvidaciji ROVINJ, OIB 32068210471</izvorni_sadrzaj>
    <derivirana_varijabla naziv="DomainObject.Predmet.ProtustrankaNazivFormatedOIB_1">BAGARIĆ GRADNJA d. o. o. u likvidaciji ROVINJ, OIB 32068210471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12499.40</izvorni_sadrzaj>
    <derivirana_varijabla naziv="DomainObject.Predmet.TrenutnaVrijednost_1">12499.40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BAGARIĆ GRADNJA d. o. o. u likvidaciji ROVINJ</item>
    </izvorni_sadrzaj>
    <derivirana_varijabla naziv="DomainObject.Predmet.ProtuStrankaListFormated_1">
      <item>BAGARIĆ GRADNJA d. o. o. u likvidaciji ROVINJ</item>
    </derivirana_varijabla>
  </DomainObject.Predmet.ProtuStrankaListFormated>
  <DomainObject.Predmet.ProtuStrankaListFormatedOIB>
    <izvorni_sadrzaj>
      <item>BAGARIĆ GRADNJA d. o. o. u likvidaciji ROVINJ, OIB 32068210471</item>
    </izvorni_sadrzaj>
    <derivirana_varijabla naziv="DomainObject.Predmet.ProtuStrankaListFormatedOIB_1">
      <item>BAGARIĆ GRADNJA d. o. o. u likvidaciji ROVINJ, OIB 32068210471</item>
    </derivirana_varijabla>
  </DomainObject.Predmet.ProtuStrankaListFormatedOIB>
  <DomainObject.Predmet.ProtuStrankaListFormatedWithAdress>
    <izvorni_sadrzaj>
      <item>BAGARIĆ GRADNJA d. o. o. u likvidaciji ROVINJ, Bregovita 15, 52210 Rovinj</item>
    </izvorni_sadrzaj>
    <derivirana_varijabla naziv="DomainObject.Predmet.ProtuStrankaListFormatedWithAdress_1">
      <item>BAGARIĆ GRADNJA d. o. o. u likvidaciji ROVINJ, Bregovita 15, 52210 Rovinj</item>
    </derivirana_varijabla>
  </DomainObject.Predmet.ProtuStrankaListFormatedWithAdress>
  <DomainObject.Predmet.ProtuStrankaListFormatedWithAdressOIB>
    <izvorni_sadrzaj>
      <item>BAGARIĆ GRADNJA d. o. o. u likvidaciji ROVINJ, OIB 32068210471, Bregovita 15, 52210 Rovinj</item>
    </izvorni_sadrzaj>
    <derivirana_varijabla naziv="DomainObject.Predmet.ProtuStrankaListFormatedWithAdressOIB_1">
      <item>BAGARIĆ GRADNJA d. o. o. u likvidaciji ROVINJ, OIB 32068210471, Bregovita 15, 52210 Rovinj</item>
    </derivirana_varijabla>
  </DomainObject.Predmet.ProtuStrankaListFormatedWithAdressOIB>
  <DomainObject.Predmet.ProtuStrankaListNazivFormated>
    <izvorni_sadrzaj>
      <item>BAGARIĆ GRADNJA d. o. o. u likvidaciji ROVINJ</item>
    </izvorni_sadrzaj>
    <derivirana_varijabla naziv="DomainObject.Predmet.ProtuStrankaListNazivFormated_1">
      <item>BAGARIĆ GRADNJA d. o. o. u likvidaciji ROVINJ</item>
    </derivirana_varijabla>
  </DomainObject.Predmet.ProtuStrankaListNazivFormated>
  <DomainObject.Predmet.ProtuStrankaListNazivFormatedOIB>
    <izvorni_sadrzaj>
      <item>BAGARIĆ GRADNJA d. o. o. u likvidaciji ROVINJ, OIB 32068210471</item>
    </izvorni_sadrzaj>
    <derivirana_varijabla naziv="DomainObject.Predmet.ProtuStrankaListNazivFormatedOIB_1">
      <item>BAGARIĆ GRADNJA d. o. o. u likvidaciji ROVINJ, OIB 32068210471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BAGARIĆ GRADNJA d. o. o. u likvidaciji ROVINJ</izvorni_sadrzaj>
    <derivirana_varijabla naziv="DomainObject.Predmet.ProtustrankaIDrugi_1">BAGARIĆ GRADNJA d. o. o. u likvidaciji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BAGARIĆ GRADNJA d. o. o. u likvidaciji ROVINJ, OIB 32068210471, Bregovita 15, 52210 Rovinj</izvorni_sadrzaj>
    <derivirana_varijabla naziv="DomainObject.Predmet.ProtustrankaIDrugiAdressOIB_1">BAGARIĆ GRADNJA d. o. o. u likvidaciji ROVINJ, OIB 32068210471, Bregovita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BAGARIĆ GRADNJA d. o. o. u likvidaciji ROVINJ</item>
    </izvorni_sadrzaj>
    <derivirana_varijabla naziv="DomainObject.Predmet.SudioniciListNaziv_1">
      <item>FINANCIJSKA AGENCIJA, RC RIJEKA, PODRUŽNICA PULA, PULA</item>
      <item>BAGARIĆ GRADNJA d. o. o. u likvidaciji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BAGARIĆ GRADNJA d. o. o. u likvidaciji ROVINJ, OIB 32068210471, Bregovita 15,52210 Rovinj</item>
    </izvorni_sadrzaj>
    <derivirana_varijabla naziv="DomainObject.Predmet.SudioniciListAdressOIB_1">
      <item>FINANCIJSKA AGENCIJA, RC RIJEKA, PODRUŽNICA PULA, PULA, OIB 85821130368, Ulica grada Vukovara 70,10000 Zagreb</item>
      <item>BAGARIĆ GRADNJA d. o. o. u likvidaciji ROVINJ, OIB 32068210471, Bregovita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32068210471</item>
    </izvorni_sadrzaj>
    <derivirana_varijabla naziv="DomainObject.Predmet.SudioniciListNazivOIB_1">
      <item>, OIB 85821130368</item>
      <item>, OIB 32068210471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2710</properties:Characters>
  <properties:Lines>50</properties:Lines>
  <properties:Paragraphs>12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2017-01-02T10:57:00Z</dcterms:created>
  <dc:creator>Mihaela Kaligari</dc:creator>
  <dc:description/>
  <cp:keywords/>
  <cp:lastModifiedBy>Morena Brajuha</cp:lastModifiedBy>
  <cp:lastPrinted>2017-01-09T13:14:00Z</cp:lastPrinted>
  <dcterms:modified xmlns:xsi="http://www.w3.org/2001/XMLSchema-instance" xsi:type="dcterms:W3CDTF">2017-01-10T09:04:00Z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