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b257" w14:paraId="182b257" w:rsidRDefault="00E45B0B" w:rsidP="00E45B0B" w:rsidR="00E45B0B">
      <w:pPr>
        <w:ind w:left="708"/>
        <w:jc w:val="both"/>
        <w15:collapsed w:val="false"/>
      </w:pPr>
      <w:bookmarkStart w:name="_GoBack" w:id="0"/>
      <w:bookmarkEnd w:id="0"/>
    </w:p>
    <w:p w:rsidRDefault="00E45B0B" w:rsidP="00E45B0B" w:rsidR="00E45B0B">
      <w:pPr>
        <w:ind w:firstLine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      </w:t>
      </w:r>
      <w:r>
        <w:rPr>
          <w:color w:val="222222"/>
        </w:rPr>
        <w:tab/>
        <w:t xml:space="preserve">  Broj: 3 St-385/2014-7</w:t>
      </w:r>
      <w:r w:rsidR="005E635E">
        <w:rPr>
          <w:color w:val="222222"/>
        </w:rPr>
        <w:t>5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E45B0B" w:rsidP="00E45B0B" w:rsidR="00E45B0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E45B0B" w:rsidP="00E45B0B" w:rsidR="00E45B0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  <w:t xml:space="preserve">TRGOVAČKI SUD U  OSIJEKU, STALNA SLUŽBA U SLAVONSKOM BRODU, po sutkinji Danijeli Martini Maoduš, u pravnoj stvari stečajni postupak nad stečajnim dužnikom  </w:t>
      </w:r>
      <w:r>
        <w:t xml:space="preserve">GALIĆ-COMPANY d.o.o., </w:t>
      </w:r>
      <w:proofErr w:type="spellStart"/>
      <w:r>
        <w:t>Bektež</w:t>
      </w:r>
      <w:proofErr w:type="spellEnd"/>
      <w:r>
        <w:t xml:space="preserve">, </w:t>
      </w:r>
      <w:proofErr w:type="spellStart"/>
      <w:r>
        <w:t>Bektež</w:t>
      </w:r>
      <w:proofErr w:type="spellEnd"/>
      <w:r>
        <w:t xml:space="preserve"> 20, u stečaju, OIB: 31161548390, koga zastupa upraviteljica stečajne mase Alma </w:t>
      </w:r>
      <w:proofErr w:type="spellStart"/>
      <w:r>
        <w:t>Opačak</w:t>
      </w:r>
      <w:proofErr w:type="spellEnd"/>
      <w:r>
        <w:t xml:space="preserve"> iz Slavonskog Broda,</w:t>
      </w:r>
      <w:r>
        <w:rPr>
          <w:b/>
        </w:rPr>
        <w:t xml:space="preserve"> </w:t>
      </w:r>
      <w:r>
        <w:rPr>
          <w:color w:val="222222"/>
        </w:rPr>
        <w:t>1</w:t>
      </w:r>
      <w:r w:rsidR="005E635E">
        <w:rPr>
          <w:color w:val="222222"/>
        </w:rPr>
        <w:t>8</w:t>
      </w:r>
      <w:r>
        <w:rPr>
          <w:color w:val="222222"/>
        </w:rPr>
        <w:t>. rujna 2017.</w:t>
      </w:r>
    </w:p>
    <w:p w:rsidRDefault="00E45B0B" w:rsidP="00E45B0B" w:rsidR="00E45B0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z a k l j u č i o  j e   </w:t>
      </w:r>
    </w:p>
    <w:p w:rsidRDefault="00E45B0B" w:rsidP="00E45B0B" w:rsidR="00E45B0B">
      <w:pPr>
        <w:jc w:val="both"/>
      </w:pPr>
    </w:p>
    <w:p w:rsidRDefault="00E45B0B" w:rsidP="00E45B0B" w:rsidR="00E45B0B">
      <w:pPr>
        <w:ind w:firstLine="708"/>
        <w:jc w:val="both"/>
        <w:rPr>
          <w:b/>
          <w:u w:val="single"/>
        </w:rPr>
      </w:pPr>
      <w:r>
        <w:t>Određuje se završno ročište za dan</w:t>
      </w:r>
      <w:r>
        <w:rPr>
          <w:b/>
          <w:u w:val="single"/>
        </w:rPr>
        <w:t xml:space="preserve"> 17. listopada 2017. u 12,00 sati u prostorijama ove stalne službe, III kat, soba 73, Trg pobjede 13, Slavonski Brod. </w:t>
      </w:r>
    </w:p>
    <w:p w:rsidRDefault="00E45B0B" w:rsidP="00E45B0B" w:rsidR="00E45B0B">
      <w:pPr>
        <w:ind w:firstLine="708"/>
        <w:jc w:val="both"/>
      </w:pPr>
      <w:r>
        <w:t>Na ročište se pozivaju stečajna upraviteljica, svi vjerovnici i zainteresirane osobe.</w:t>
      </w:r>
    </w:p>
    <w:p w:rsidRDefault="00E45B0B" w:rsidP="00E45B0B" w:rsidR="00E45B0B">
      <w:pPr>
        <w:ind w:firstLine="708"/>
        <w:jc w:val="both"/>
      </w:pPr>
      <w:r>
        <w:t xml:space="preserve">Pozivaju se vjerovnici staviti prigovore na završni račun koji se objavljuje na </w:t>
      </w:r>
      <w:proofErr w:type="spellStart"/>
      <w:r>
        <w:t>eOglasnoj</w:t>
      </w:r>
      <w:proofErr w:type="spellEnd"/>
      <w:r>
        <w:t xml:space="preserve"> ploči suda i koji je izložen u sudskoj pisarnici.</w:t>
      </w:r>
    </w:p>
    <w:p w:rsidRDefault="00E45B0B" w:rsidP="00E45B0B" w:rsidR="00E45B0B">
      <w:pPr>
        <w:jc w:val="both"/>
      </w:pPr>
    </w:p>
    <w:p w:rsidRDefault="00E45B0B" w:rsidP="00E45B0B" w:rsidR="00E45B0B">
      <w:pPr>
        <w:jc w:val="center"/>
      </w:pPr>
      <w:r>
        <w:t>Obrazloženje</w:t>
      </w:r>
    </w:p>
    <w:p w:rsidRDefault="00E45B0B" w:rsidP="00E45B0B" w:rsidR="00E45B0B">
      <w:pPr>
        <w:jc w:val="both"/>
      </w:pPr>
    </w:p>
    <w:p w:rsidRDefault="00E45B0B" w:rsidP="00E45B0B" w:rsidR="00E45B0B">
      <w:pPr>
        <w:ind w:firstLine="708"/>
        <w:jc w:val="both"/>
      </w:pPr>
      <w:r>
        <w:t xml:space="preserve">Stečajna upraviteljica Alma </w:t>
      </w:r>
      <w:proofErr w:type="spellStart"/>
      <w:r>
        <w:t>Opačak</w:t>
      </w:r>
      <w:proofErr w:type="spellEnd"/>
      <w:r>
        <w:t xml:space="preserve"> je sudu dostavila završni račun koji je obavljen s danom 8.9.2017. na </w:t>
      </w:r>
      <w:proofErr w:type="spellStart"/>
      <w:r>
        <w:t>eOglasnoj</w:t>
      </w:r>
      <w:proofErr w:type="spellEnd"/>
      <w:r>
        <w:t xml:space="preserve"> ploči ovog suda, a prilozi istog dostupi su na uvid u sudskom spisu i u sudskoj pisarnici.</w:t>
      </w:r>
    </w:p>
    <w:p w:rsidRDefault="00E45B0B" w:rsidP="00E45B0B" w:rsidR="00E45B0B">
      <w:pPr>
        <w:ind w:firstLine="708"/>
        <w:jc w:val="both"/>
      </w:pPr>
      <w:r>
        <w:t>Na završnom ročištu održat će se rasprava vezano za davanje suglasnosti vezano za završni račun, raspravljat će se o završnom računu stečajnog upravitelja i eventualnim prigovorima na isti.</w:t>
      </w:r>
    </w:p>
    <w:p w:rsidRDefault="00E45B0B" w:rsidP="00E45B0B" w:rsidR="00E45B0B"/>
    <w:p w:rsidRDefault="00E45B0B" w:rsidP="00E45B0B" w:rsidR="00E45B0B">
      <w:pPr>
        <w:jc w:val="both"/>
      </w:pPr>
      <w:r>
        <w:t xml:space="preserve">                                                 U Slav. Brodu </w:t>
      </w:r>
      <w:r w:rsidR="005E635E">
        <w:t>18</w:t>
      </w:r>
      <w:r>
        <w:rPr>
          <w:color w:val="222222"/>
        </w:rPr>
        <w:t>. rujna 2017.</w:t>
      </w:r>
    </w:p>
    <w:p w:rsidRDefault="00E45B0B" w:rsidP="00E45B0B" w:rsidR="00E45B0B"/>
    <w:p w:rsidRDefault="00E45B0B" w:rsidP="00E45B0B" w:rsidR="00E45B0B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E45B0B" w:rsidP="00E45B0B" w:rsidR="00E45B0B">
      <w:pPr>
        <w:tabs>
          <w:tab w:pos="6108" w:val="left"/>
        </w:tabs>
      </w:pPr>
      <w:r>
        <w:tab/>
        <w:t xml:space="preserve">   Stečajna sutkinja:</w:t>
      </w:r>
    </w:p>
    <w:p w:rsidRDefault="00E45B0B" w:rsidP="00E45B0B" w:rsidR="00E45B0B">
      <w:pPr>
        <w:tabs>
          <w:tab w:pos="6108" w:val="left"/>
        </w:tabs>
      </w:pPr>
      <w:r>
        <w:tab/>
        <w:t>Daniela Martini Maoduš</w:t>
      </w:r>
    </w:p>
    <w:p w:rsidRDefault="00E45B0B" w:rsidP="00E45B0B" w:rsidR="00E45B0B"/>
    <w:p w:rsidRDefault="00E45B0B" w:rsidP="00E45B0B" w:rsidR="00E45B0B"/>
    <w:p w:rsidRDefault="00E45B0B" w:rsidP="00E45B0B" w:rsidR="00E45B0B">
      <w:pPr>
        <w:ind w:left="540"/>
      </w:pPr>
    </w:p>
    <w:p w:rsidRDefault="00E45B0B" w:rsidP="00E45B0B" w:rsidR="00E45B0B">
      <w:pPr>
        <w:pStyle w:val="Odlomakpopisa"/>
        <w:numPr>
          <w:ilvl w:val="0"/>
          <w:numId w:val="1"/>
        </w:numPr>
      </w:pPr>
      <w:r>
        <w:t xml:space="preserve">Objaviti na e Oglasnoj ploči suda        </w:t>
      </w:r>
    </w:p>
    <w:p w:rsidRDefault="0010490C" w:rsidR="0010490C"/>
    <w:sectPr w:rsidR="001049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10490C"/>
    <w:rsid w:val="003530A5"/>
    <w:rsid w:val="005E635E"/>
    <w:rsid w:val="00E45B0B"/>
    <w:rsid w:val="00F5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1143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2017-09-12T11:39:00Z</dcterms:created>
  <dc:creator>wsadmin</dc:creator>
  <cp:lastModifiedBy>wsadmin</cp:lastModifiedBy>
  <dcterms:modified xmlns:xsi="http://www.w3.org/2001/XMLSchema-instance" xsi:type="dcterms:W3CDTF">2017-09-18T06:57:00Z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