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d016" w14:paraId="d0dd01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B93F4E">
        <w:t>BLUE FISH j.</w:t>
      </w:r>
      <w:r w:rsidR="00FF274E">
        <w:t xml:space="preserve">d.o.o., </w:t>
      </w:r>
      <w:r w:rsidR="00FD41F1">
        <w:t>Šibenik</w:t>
      </w:r>
      <w:r w:rsidR="00FF274E">
        <w:t xml:space="preserve">, </w:t>
      </w:r>
      <w:r w:rsidR="00B93F4E">
        <w:t>8. Dalmatinske udarne brigade 30</w:t>
      </w:r>
      <w:r w:rsidR="00FF274E">
        <w:t xml:space="preserve">, OIB: </w:t>
      </w:r>
      <w:r w:rsidR="00B93F4E">
        <w:t>83948195493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FD41F1">
        <w:t>Šibenik</w:t>
      </w:r>
      <w:r w:rsidRPr="000506EC">
        <w:t>,</w:t>
      </w:r>
      <w:r>
        <w:t xml:space="preserve"> </w:t>
      </w:r>
      <w:r w:rsidR="00FD41F1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B93F4E">
        <w:t>6</w:t>
      </w:r>
      <w:r>
        <w:t xml:space="preserve">. </w:t>
      </w:r>
      <w:r w:rsidR="00B93F4E">
        <w:t>travnja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B93F4E">
        <w:t>24</w:t>
      </w:r>
      <w:r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93F4E" w:rsidRPr="00B93F4E">
        <w:t>BLUE FISH j.d.o.o., Šibenik, 8. Dalmatinske udarne brigade 30, OIB: 83948195493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B93F4E">
        <w:t>8</w:t>
      </w:r>
      <w:r w:rsidR="00FF274E">
        <w:t>.</w:t>
      </w:r>
      <w:r w:rsidR="00B93F4E">
        <w:t>195</w:t>
      </w:r>
      <w:r w:rsidR="00FF274E">
        <w:t>,</w:t>
      </w:r>
      <w:r w:rsidR="00B93F4E">
        <w:t>02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FD41F1">
        <w:t>a</w:t>
      </w:r>
      <w:r>
        <w:t xml:space="preserve"> </w:t>
      </w:r>
      <w:r w:rsidR="00A64D31">
        <w:t>ovlašten</w:t>
      </w:r>
      <w:r w:rsidR="00FD41F1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B93F4E">
        <w:t>Sandro Vukašin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93F4E">
        <w:t>2</w:t>
      </w:r>
      <w:r w:rsidR="00423580">
        <w:t>4</w:t>
      </w:r>
      <w:r w:rsidR="00814E35"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423580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F470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</w:t>
    </w:r>
    <w:r w:rsidR="00B93F4E">
      <w:t>148</w:t>
    </w:r>
    <w:r w:rsidR="00423580">
      <w:t>/17</w:t>
    </w:r>
    <w:r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B93F4E">
      <w:t>148</w:t>
    </w:r>
    <w:r>
      <w:t>/1</w:t>
    </w:r>
    <w:r w:rsidR="00FF274E">
      <w:t>7</w:t>
    </w:r>
    <w:r>
      <w:t>-</w:t>
    </w:r>
    <w:r w:rsidR="00FF274E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23580"/>
    <w:rsid w:val="0043097B"/>
    <w:rsid w:val="00447958"/>
    <w:rsid w:val="004635D5"/>
    <w:rsid w:val="004B64F0"/>
    <w:rsid w:val="005F67DA"/>
    <w:rsid w:val="00611283"/>
    <w:rsid w:val="006A66B9"/>
    <w:rsid w:val="006E6B12"/>
    <w:rsid w:val="0071080F"/>
    <w:rsid w:val="0076513B"/>
    <w:rsid w:val="00781401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B93F4E"/>
    <w:rsid w:val="00BA4D2C"/>
    <w:rsid w:val="00BF4707"/>
    <w:rsid w:val="00C6433B"/>
    <w:rsid w:val="00CF596F"/>
    <w:rsid w:val="00DC740A"/>
    <w:rsid w:val="00E6461B"/>
    <w:rsid w:val="00F508E3"/>
    <w:rsid w:val="00F6628B"/>
    <w:rsid w:val="00F962D4"/>
    <w:rsid w:val="00FD41F1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4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4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FISH jednostavno društvo s ograničenom odgovornošću za turizam i ribolov</izvorni_sadrzaj>
    <derivirana_varijabla naziv="DomainObject.Predmet.ProtustrankaFormated_1">  BLUE FISH jednostavno društvo s ograničenom odgovornošću za turizam i ribolov</derivirana_varijabla>
  </DomainObject.Predmet.ProtustrankaFormated>
  <DomainObject.Predmet.ProtustrankaFormatedOIB>
    <izvorni_sadrzaj>  BLUE FISH jednostavno društvo s ograničenom odgovornošću za turizam i ribolov, OIB 83948195493</izvorni_sadrzaj>
    <derivirana_varijabla naziv="DomainObject.Predmet.ProtustrankaFormatedOIB_1">  BLUE FISH jednostavno društvo s ograničenom odgovornošću za turizam i ribolov, OIB 83948195493</derivirana_varijabla>
  </DomainObject.Predmet.ProtustrankaFormatedOIB>
  <DomainObject.Predmet.ProtustrankaFormatedWithAdress>
    <izvorni_sadrzaj> BLUE FISH jednostavno društvo s ograničenom odgovornošću za turizam i ribolov, 8. Dalmatinske udarne brigade 30, 22000 Šibenik</izvorni_sadrzaj>
    <derivirana_varijabla naziv="DomainObject.Predmet.ProtustrankaFormatedWithAdress_1"> BLUE FISH jednostavno društvo s ograničenom odgovornošću za turizam i ribolov, 8. Dalmatinske udarne brigade 30, 22000 Šibenik</derivirana_varijabla>
  </DomainObject.Predmet.ProtustrankaFormatedWithAdress>
  <DomainObject.Predmet.ProtustrankaFormatedWithAdressOIB>
    <izvorni_sadrzaj> BLUE FISH jednostavno društvo s ograničenom odgovornošću za turizam i ribolov, OIB 83948195493, 8. Dalmatinske udarne brigade 30, 22000 Šibenik</izvorni_sadrzaj>
    <derivirana_varijabla naziv="DomainObject.Predmet.ProtustrankaFormatedWithAdressOIB_1"> BLUE FISH jednostavno društvo s ograničenom odgovornošću za turizam i ribolov, OIB 83948195493, 8. Dalmatinske udarne brigade 30, 22000 Šibenik</derivirana_varijabla>
  </DomainObject.Predmet.ProtustrankaFormatedWithAdressOIB>
  <DomainObject.Predmet.ProtustrankaWithAdress>
    <izvorni_sadrzaj>BLUE FISH jednostavno društvo s ograničenom odgovornošću za turizam i ribolov 8. Dalmatinske udarne brigade 30, 22000 Šibenik</izvorni_sadrzaj>
    <derivirana_varijabla naziv="DomainObject.Predmet.ProtustrankaWithAdress_1">BLUE FISH jednostavno društvo s ograničenom odgovornošću za turizam i ribolov 8. Dalmatinske udarne brigade 30, 22000 Šibenik</derivirana_varijabla>
  </DomainObject.Predmet.ProtustrankaWithAdress>
  <DomainObject.Predmet.ProtustrankaWithAdressOIB>
    <izvorni_sadrzaj>BLUE FISH jednostavno društvo s ograničenom odgovornošću za turizam i ribolov, OIB 83948195493, 8. Dalmatinske udarne brigade 30, 22000 Šibenik</izvorni_sadrzaj>
    <derivirana_varijabla naziv="DomainObject.Predmet.ProtustrankaWithAdressOIB_1">BLUE FISH jednostavno društvo s ograničenom odgovornošću za turizam i ribolov, OIB 83948195493, 8. Dalmatinske udarne brigade 30, 22000 Šibenik</derivirana_varijabla>
  </DomainObject.Predmet.ProtustrankaWithAdressOIB>
  <DomainObject.Predmet.ProtustrankaNazivFormated>
    <izvorni_sadrzaj>BLUE FISH jednostavno društvo s ograničenom odgovornošću za turizam i ribolov</izvorni_sadrzaj>
    <derivirana_varijabla naziv="DomainObject.Predmet.ProtustrankaNazivFormated_1">BLUE FISH jednostavno društvo s ograničenom odgovornošću za turizam i ribolov</derivirana_varijabla>
  </DomainObject.Predmet.ProtustrankaNazivFormated>
  <DomainObject.Predmet.ProtustrankaNazivFormatedOIB>
    <izvorni_sadrzaj>BLUE FISH jednostavno društvo s ograničenom odgovornošću za turizam i ribolov, OIB 83948195493</izvorni_sadrzaj>
    <derivirana_varijabla naziv="DomainObject.Predmet.ProtustrankaNazivFormatedOIB_1">BLUE FISH jednostavno društvo s ograničenom odgovornošću za turizam i ribolov, OIB 83948195493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FISH jednostavno društvo s ograničenom odgovornošću za turizam i ribolov</item>
    </izvorni_sadrzaj>
    <derivirana_varijabla naziv="DomainObject.Predmet.ProtuStrankaListFormated_1">
      <item>BLUE FISH jednostavno društvo s ograničenom odgovornošću za turizam i ribolov</item>
    </derivirana_varijabla>
  </DomainObject.Predmet.ProtuStrankaListFormated>
  <DomainObject.Predmet.ProtuStrankaListFormatedOIB>
    <izvorni_sadrzaj>
      <item>BLUE FISH jednostavno društvo s ograničenom odgovornošću za turizam i ribolov, OIB 83948195493</item>
    </izvorni_sadrzaj>
    <derivirana_varijabla naziv="DomainObject.Predmet.ProtuStrankaListFormatedOIB_1">
      <item>BLUE FISH jednostavno društvo s ograničenom odgovornošću za turizam i ribolov, OIB 83948195493</item>
    </derivirana_varijabla>
  </DomainObject.Predmet.ProtuStrankaListFormatedOIB>
  <DomainObject.Predmet.ProtuStrankaListFormatedWithAdress>
    <izvorni_sadrzaj>
      <item>BLUE FISH jednostavno društvo s ograničenom odgovornošću za turizam i ribolov, 8. Dalmatinske udarne brigade 30, 22000 Šibenik</item>
    </izvorni_sadrzaj>
    <derivirana_varijabla naziv="DomainObject.Predmet.ProtuStrankaListFormatedWithAdress_1">
      <item>BLUE FISH jednostavno društvo s ograničenom odgovornošću za turizam i ribolov, 8. Dalmatinske udarne brigade 30, 22000 Šibenik</item>
    </derivirana_varijabla>
  </DomainObject.Predmet.ProtuStrankaListFormatedWithAdress>
  <DomainObject.Predmet.ProtuStrankaListFormatedWithAdressOIB>
    <izvorni_sadrzaj>
      <item>BLUE FISH jednostavno društvo s ograničenom odgovornošću za turizam i ribolov, OIB 83948195493, 8. Dalmatinske udarne brigade 30, 22000 Šibenik</item>
    </izvorni_sadrzaj>
    <derivirana_varijabla naziv="DomainObject.Predmet.ProtuStrankaListFormatedWithAdressOIB_1">
      <item>BLUE FISH jednostavno društvo s ograničenom odgovornošću za turizam i ribolov, OIB 83948195493, 8. Dalmatinske udarne brigade 30, 22000 Šibenik</item>
    </derivirana_varijabla>
  </DomainObject.Predmet.ProtuStrankaListFormatedWithAdressOIB>
  <DomainObject.Predmet.ProtuStrankaListNazivFormated>
    <izvorni_sadrzaj>
      <item>BLUE FISH jednostavno društvo s ograničenom odgovornošću za turizam i ribolov</item>
    </izvorni_sadrzaj>
    <derivirana_varijabla naziv="DomainObject.Predmet.ProtuStrankaListNazivFormated_1">
      <item>BLUE FISH jednostavno društvo s ograničenom odgovornošću za turizam i ribolov</item>
    </derivirana_varijabla>
  </DomainObject.Predmet.ProtuStrankaListNazivFormated>
  <DomainObject.Predmet.ProtuStrankaListNazivFormatedOIB>
    <izvorni_sadrzaj>
      <item>BLUE FISH jednostavno društvo s ograničenom odgovornošću za turizam i ribolov, OIB 83948195493</item>
    </izvorni_sadrzaj>
    <derivirana_varijabla naziv="DomainObject.Predmet.ProtuStrankaListNazivFormatedOIB_1">
      <item>BLUE FISH jednostavno društvo s ograničenom odgovornošću za turizam i ribolov, OIB 83948195493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FISH jednostavno društvo s ograničenom odgovornošću za turizam i ribolov</izvorni_sadrzaj>
    <derivirana_varijabla naziv="DomainObject.Predmet.ProtustrankaIDrugi_1">BLUE FISH jednostavno društvo s ograničenom odgovornošću za turizam i ribolov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BLUE FISH jednostavno društvo s ograničenom odgovornošću za turizam i ribolov, OIB 83948195493, 8. Dalmatinske udarne brigade 30, 22000 Šibenik</izvorni_sadrzaj>
    <derivirana_varijabla naziv="DomainObject.Predmet.ProtustrankaIDrugiAdressOIB_1">BLUE FISH jednostavno društvo s ograničenom odgovornošću za turizam i ribolov, OIB 83948195493, 8. Dalmatinske udarne brigade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BLUE FISH jednostavno društvo s ograničenom odgovornošću za turizam i ribolov</item>
    </izvorni_sadrzaj>
    <derivirana_varijabla naziv="DomainObject.Predmet.SudioniciListNaziv_1">
      <item>Financijska agencija</item>
      <item>BLUE FISH jednostavno društvo s ograničenom odgovornošću za turizam i ribolov</item>
    </derivirana_varijabla>
  </DomainObject.Predmet.SudioniciListNaziv>
  <DomainObject.Predmet.SudioniciListAdressOIB>
    <izvorni_sadrzaj>
      <item>Financijska agencija, OIB 85821130368, Perivoj L.Marune 1,22000 Šibenik</item>
      <item>BLUE FISH jednostavno društvo s ograničenom odgovornošću za turizam i ribolov, OIB 83948195493, 8. Dalmatinske udarne brigade 30,22000 Šibenik</item>
    </izvorni_sadrzaj>
    <derivirana_varijabla naziv="DomainObject.Predmet.SudioniciListAdressOIB_1">
      <item>Financijska agencija, OIB 85821130368, Perivoj L.Marune 1,22000 Šibenik</item>
      <item>BLUE FISH jednostavno društvo s ograničenom odgovornošću za turizam i ribolov, OIB 83948195493, 8. Dalmatinske udarne brigade 30,22000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83948195493</item>
    </izvorni_sadrzaj>
    <derivirana_varijabla naziv="DomainObject.Predmet.SudioniciListNazivOIB_1">
      <item>, OIB 85821130368</item>
      <item>, OIB 83948195493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1994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2017-04-24T08:43:00Z</dcterms:created>
  <dc:creator>Tina Grgas</dc:creator>
  <cp:lastModifiedBy>Krešimir Torbarina</cp:lastModifiedBy>
  <cp:lastPrinted>2017-04-04T07:52:00Z</cp:lastPrinted>
  <dcterms:modified xmlns:xsi="http://www.w3.org/2001/XMLSchema-instance" xsi:type="dcterms:W3CDTF">2017-04-24T08:48:00Z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