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E4C05" w14:paraId="7E52C49D" w:rsidRDefault="00CC7CAF" w:rsidP="00CC7CAF" w:rsidR="00CC7CA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84DAC7A" w:rsidRDefault="00CC7CAF" w:rsidP="00CC7CAF" w:rsidR="00CC7CAF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6DE9E4F" w:rsidRDefault="00CC7CAF" w:rsidP="00CC7CAF" w:rsidR="00CC7CAF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56C1C50" w:rsidRDefault="00CC7CAF" w:rsidP="00CC7CAF" w:rsidR="00CC7CAF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St-7441/2015</w:t>
      </w:r>
    </w:p>
    <w:p w14:textId="77777777" w14:paraId="1F86D3D9" w:rsidRDefault="00CC7CAF" w:rsidP="00CC7CAF" w:rsidR="00CC7CAF">
      <w:pPr>
        <w:rPr>
          <w:sz w:val="22"/>
          <w:szCs w:val="22"/>
        </w:rPr>
      </w:pPr>
    </w:p>
    <w:p w14:textId="77777777" w14:paraId="1279FACF" w:rsidRDefault="00CC7CAF" w:rsidP="00CC7CAF" w:rsidR="00CC7CAF">
      <w:pPr>
        <w:rPr>
          <w:sz w:val="22"/>
          <w:szCs w:val="22"/>
        </w:rPr>
      </w:pPr>
    </w:p>
    <w:p w14:textId="77777777" w14:paraId="6C979BE8" w:rsidRDefault="00CC7CAF" w:rsidP="00CC7CAF" w:rsidR="00CC7CA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MARIJA I MIRO d.o.o., Sveti Ivan Zelina, </w:t>
      </w:r>
      <w:proofErr w:type="spellStart"/>
      <w:r>
        <w:rPr>
          <w:sz w:val="22"/>
          <w:szCs w:val="22"/>
        </w:rPr>
        <w:t>Blaževdol</w:t>
      </w:r>
      <w:proofErr w:type="spellEnd"/>
      <w:r>
        <w:rPr>
          <w:sz w:val="22"/>
          <w:szCs w:val="22"/>
        </w:rPr>
        <w:t xml:space="preserve">, Ulica Ribnjak 22, OIB 52338534649, temeljem odredbe članka 430. Stečajnog zakona (N. N. br. 71/15), dana 1. veljače 2016.g.   </w:t>
      </w:r>
    </w:p>
    <w:p w14:textId="77777777" w14:paraId="0F4502C7" w:rsidRDefault="00CC7CAF" w:rsidP="00CC7CAF" w:rsidR="00CC7CAF">
      <w:pPr>
        <w:jc w:val="both"/>
        <w:rPr>
          <w:sz w:val="22"/>
          <w:szCs w:val="22"/>
        </w:rPr>
      </w:pPr>
    </w:p>
    <w:p w14:textId="77777777" w14:paraId="65884A8E" w:rsidRDefault="00CC7CAF" w:rsidP="00CC7CAF" w:rsidR="00CC7CAF">
      <w:pPr>
        <w:jc w:val="both"/>
        <w:rPr>
          <w:sz w:val="22"/>
          <w:szCs w:val="22"/>
        </w:rPr>
      </w:pPr>
    </w:p>
    <w:p w14:textId="77777777" w14:paraId="38A1279E" w:rsidRDefault="00CC7CAF" w:rsidP="00CC7CAF" w:rsidR="00CC7CAF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9799FCF" w:rsidRDefault="00CC7CAF" w:rsidP="00CC7CAF" w:rsidR="00CC7CAF">
      <w:pPr>
        <w:jc w:val="center"/>
        <w:rPr>
          <w:sz w:val="22"/>
          <w:szCs w:val="22"/>
        </w:rPr>
      </w:pPr>
    </w:p>
    <w:p w14:textId="77777777" w14:paraId="69F47FA5" w:rsidRDefault="00CC7CAF" w:rsidP="00CC7CAF" w:rsidR="00CC7CAF">
      <w:pPr>
        <w:rPr>
          <w:b/>
          <w:sz w:val="22"/>
          <w:szCs w:val="22"/>
        </w:rPr>
      </w:pPr>
    </w:p>
    <w:p w14:textId="77777777" w14:paraId="63D1C6AA" w:rsidRDefault="00CC7CAF" w:rsidP="00CC7CAF" w:rsidR="00CC7CA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MARIJA I MIRO d.o.o., Sveti Ivan Zelina, </w:t>
      </w:r>
      <w:proofErr w:type="spellStart"/>
      <w:r>
        <w:rPr>
          <w:sz w:val="22"/>
          <w:szCs w:val="22"/>
        </w:rPr>
        <w:t>Blaževdol</w:t>
      </w:r>
      <w:proofErr w:type="spellEnd"/>
      <w:r>
        <w:rPr>
          <w:sz w:val="22"/>
          <w:szCs w:val="22"/>
        </w:rPr>
        <w:t>, Ulica Ribnjak 22, OIB 52338534649.</w:t>
      </w:r>
    </w:p>
    <w:p w14:textId="77777777" w14:paraId="01BF4CEA" w:rsidRDefault="00CC7CAF" w:rsidP="00CC7CAF" w:rsidR="00CC7CA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236.565,53 kn. </w:t>
      </w:r>
    </w:p>
    <w:p w14:textId="77777777" w14:paraId="22F668BA" w:rsidRDefault="00CC7CAF" w:rsidP="00CC7CAF" w:rsidR="00CC7CA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21C787E" w:rsidRDefault="00CC7CAF" w:rsidP="00CC7CAF" w:rsidR="00CC7CA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9477135" w:rsidRDefault="00CC7CAF" w:rsidP="00CC7CAF" w:rsidR="00CC7CAF">
      <w:pPr>
        <w:ind w:firstLine="708"/>
        <w:jc w:val="both"/>
        <w:rPr>
          <w:sz w:val="22"/>
          <w:szCs w:val="22"/>
        </w:rPr>
      </w:pPr>
    </w:p>
    <w:p w14:textId="77777777" w14:paraId="44CEECA0" w:rsidRDefault="00CC7CAF" w:rsidP="00CC7CAF" w:rsidR="00CC7CAF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1587F08" w:rsidRDefault="00CC7CAF" w:rsidP="00CC7CAF" w:rsidR="00CC7CA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B0E25A1" w:rsidRDefault="00CC7CAF" w:rsidP="00CC7CAF" w:rsidR="00CC7CA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8C67584" w:rsidRDefault="00CC7CAF" w:rsidP="00CC7CAF" w:rsidR="00CC7CAF">
      <w:pPr>
        <w:jc w:val="both"/>
        <w:rPr>
          <w:sz w:val="22"/>
          <w:szCs w:val="22"/>
        </w:rPr>
      </w:pPr>
    </w:p>
    <w:p w14:textId="77777777" w14:paraId="70973599" w:rsidRDefault="00CC7CAF" w:rsidP="00CC7CAF" w:rsidR="00CC7CA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1. veljače 2016.g.  </w:t>
      </w:r>
    </w:p>
    <w:p w14:textId="77777777" w14:paraId="73F016F4" w:rsidRDefault="00CC7CAF" w:rsidP="00CC7CAF" w:rsidR="00CC7CAF">
      <w:pPr>
        <w:jc w:val="center"/>
        <w:rPr>
          <w:sz w:val="22"/>
          <w:szCs w:val="22"/>
        </w:rPr>
      </w:pPr>
    </w:p>
    <w:p w14:textId="77777777" w14:paraId="5CAD8FE4" w:rsidRDefault="00CC7CAF" w:rsidP="00CC7CAF" w:rsidR="00CC7CAF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9760469" w:rsidRDefault="00CC7CAF" w:rsidP="00CC7CAF" w:rsidR="00CC7CAF">
      <w:pPr>
        <w:ind w:firstLine="708" w:left="5664"/>
        <w:jc w:val="both"/>
        <w:rPr>
          <w:sz w:val="22"/>
          <w:szCs w:val="22"/>
        </w:rPr>
      </w:pPr>
    </w:p>
    <w:p w14:textId="77777777" w14:paraId="0F93D6D0" w:rsidRDefault="00CC7CAF" w:rsidP="00CC7CAF" w:rsidR="00CC7CAF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5A4928D" w:rsidRDefault="00CC7CAF" w:rsidP="00CC7CAF" w:rsidR="00CC7CAF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596EC6A" w:rsidRDefault="00CC7CAF" w:rsidP="00CC7CAF" w:rsidR="00CC7CAF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9F85309" w:rsidRDefault="00CC7CAF" w:rsidP="00CC7CAF" w:rsidR="00CC7CAF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16964069" w:rsidRDefault="00CC7CAF" w:rsidP="00CC7CAF" w:rsidR="00CC7CAF">
      <w:pPr>
        <w:jc w:val="center"/>
        <w:rPr>
          <w:sz w:val="22"/>
          <w:szCs w:val="22"/>
        </w:rPr>
      </w:pPr>
    </w:p>
    <w:p w14:textId="0C280B7E" w14:paraId="0C280B7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C7CAF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7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C7C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7C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7CA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7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C7C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7C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7CA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103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7441</izvorni_sadrzaj>
    <derivirana_varijabla naziv="DomainObject.Predmet.Broj_1">7441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St-7441/2015</izvorni_sadrzaj>
    <derivirana_varijabla naziv="DomainObject.Predmet.OznakaBroj_1">St-7441/2015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I MIRO d.o.o.</izvorni_sadrzaj>
    <derivirana_varijabla naziv="DomainObject.Predmet.ProtustrankaFormated_1">  MARIJA I MIRO d.o.o.</derivirana_varijabla>
  </DomainObject.Predmet.ProtustrankaFormated>
  <DomainObject.Predmet.ProtustrankaFormatedOIB>
    <izvorni_sadrzaj>  MARIJA I MIRO d.o.o., OIB 52338534649</izvorni_sadrzaj>
    <derivirana_varijabla naziv="DomainObject.Predmet.ProtustrankaFormatedOIB_1">  MARIJA I MIRO d.o.o., OIB 52338534649</derivirana_varijabla>
  </DomainObject.Predmet.ProtustrankaFormatedOIB>
  <DomainObject.Predmet.ProtustrankaFormatedWithAdress>
    <izvorni_sadrzaj> MARIJA I MIRO d.o.o., Blaževdol, Ulica Ribnjak 22, 10380 Sveti Ivan Zelina</izvorni_sadrzaj>
    <derivirana_varijabla naziv="DomainObject.Predmet.ProtustrankaFormatedWithAdress_1"> MARIJA I MIRO d.o.o., Blaževdol, Ulica Ribnjak 22, 10380 Sveti Ivan Zelina</derivirana_varijabla>
  </DomainObject.Predmet.ProtustrankaFormatedWithAdress>
  <DomainObject.Predmet.ProtustrankaFormatedWithAdressOIB>
    <izvorni_sadrzaj> MARIJA I MIRO d.o.o., OIB 52338534649, Blaževdol, Ulica Ribnjak 22, 10380 Sveti Ivan Zelina</izvorni_sadrzaj>
    <derivirana_varijabla naziv="DomainObject.Predmet.ProtustrankaFormatedWithAdressOIB_1"> MARIJA I MIRO d.o.o., OIB 52338534649, Blaževdol, Ulica Ribnjak 22, 10380 Sveti Ivan Zelina</derivirana_varijabla>
  </DomainObject.Predmet.ProtustrankaFormatedWithAdressOIB>
  <DomainObject.Predmet.ProtustrankaWithAdress>
    <izvorni_sadrzaj>MARIJA I MIRO d.o.o. Blaževdol, Ulica Ribnjak 22, 10380 Sveti Ivan Zelina</izvorni_sadrzaj>
    <derivirana_varijabla naziv="DomainObject.Predmet.ProtustrankaWithAdress_1">MARIJA I MIRO d.o.o. Blaževdol, Ulica Ribnjak 22, 10380 Sveti Ivan Zelina</derivirana_varijabla>
  </DomainObject.Predmet.ProtustrankaWithAdress>
  <DomainObject.Predmet.ProtustrankaWithAdressOIB>
    <izvorni_sadrzaj>MARIJA I MIRO d.o.o., OIB 52338534649, Blaževdol, Ulica Ribnjak 22, 10380 Sveti Ivan Zelina</izvorni_sadrzaj>
    <derivirana_varijabla naziv="DomainObject.Predmet.ProtustrankaWithAdressOIB_1">MARIJA I MIRO d.o.o., OIB 52338534649, Blaževdol, Ulica Ribnjak 22, 10380 Sveti Ivan Zelina</derivirana_varijabla>
  </DomainObject.Predmet.ProtustrankaWithAdressOIB>
  <DomainObject.Predmet.ProtustrankaNazivFormated>
    <izvorni_sadrzaj>MARIJA I MIRO d.o.o.</izvorni_sadrzaj>
    <derivirana_varijabla naziv="DomainObject.Predmet.ProtustrankaNazivFormated_1">MARIJA I MIRO d.o.o.</derivirana_varijabla>
  </DomainObject.Predmet.ProtustrankaNazivFormated>
  <DomainObject.Predmet.ProtustrankaNazivFormatedOIB>
    <izvorni_sadrzaj>MARIJA I MIRO d.o.o., OIB 52338534649</izvorni_sadrzaj>
    <derivirana_varijabla naziv="DomainObject.Predmet.ProtustrankaNazivFormatedOIB_1">MARIJA I MIRO d.o.o., OIB 52338534649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 I MIRO d.o.o.</item>
    </izvorni_sadrzaj>
    <derivirana_varijabla naziv="DomainObject.Predmet.ProtuStrankaListFormated_1">
      <item>MARIJA I MIRO d.o.o.</item>
    </derivirana_varijabla>
  </DomainObject.Predmet.ProtuStrankaListFormated>
  <DomainObject.Predmet.ProtuStrankaListFormatedOIB>
    <izvorni_sadrzaj>
      <item>MARIJA I MIRO d.o.o., OIB 52338534649</item>
    </izvorni_sadrzaj>
    <derivirana_varijabla naziv="DomainObject.Predmet.ProtuStrankaListFormatedOIB_1">
      <item>MARIJA I MIRO d.o.o., OIB 52338534649</item>
    </derivirana_varijabla>
  </DomainObject.Predmet.ProtuStrankaListFormatedOIB>
  <DomainObject.Predmet.ProtuStrankaListFormatedWithAdress>
    <izvorni_sadrzaj>
      <item>MARIJA I MIRO d.o.o., Blaževdol, Ulica Ribnjak 22, 10380 Sveti Ivan Zelina</item>
    </izvorni_sadrzaj>
    <derivirana_varijabla naziv="DomainObject.Predmet.ProtuStrankaListFormatedWithAdress_1">
      <item>MARIJA I MIRO d.o.o., Blaževdol, Ulica Ribnjak 22, 10380 Sveti Ivan Zelina</item>
    </derivirana_varijabla>
  </DomainObject.Predmet.ProtuStrankaListFormatedWithAdress>
  <DomainObject.Predmet.ProtuStrankaListFormatedWithAdressOIB>
    <izvorni_sadrzaj>
      <item>MARIJA I MIRO d.o.o., OIB 52338534649, Blaževdol, Ulica Ribnjak 22, 10380 Sveti Ivan Zelina</item>
    </izvorni_sadrzaj>
    <derivirana_varijabla naziv="DomainObject.Predmet.ProtuStrankaListFormatedWithAdressOIB_1">
      <item>MARIJA I MIRO d.o.o., OIB 52338534649, Blaževdol, Ulica Ribnjak 22, 10380 Sveti Ivan Zelina</item>
    </derivirana_varijabla>
  </DomainObject.Predmet.ProtuStrankaListFormatedWithAdressOIB>
  <DomainObject.Predmet.ProtuStrankaListNazivFormated>
    <izvorni_sadrzaj>
      <item>MARIJA I MIRO d.o.o.</item>
    </izvorni_sadrzaj>
    <derivirana_varijabla naziv="DomainObject.Predmet.ProtuStrankaListNazivFormated_1">
      <item>MARIJA I MIRO d.o.o.</item>
    </derivirana_varijabla>
  </DomainObject.Predmet.ProtuStrankaListNazivFormated>
  <DomainObject.Predmet.ProtuStrankaListNazivFormatedOIB>
    <izvorni_sadrzaj>
      <item>MARIJA I MIRO d.o.o., OIB 52338534649</item>
    </izvorni_sadrzaj>
    <derivirana_varijabla naziv="DomainObject.Predmet.ProtuStrankaListNazivFormatedOIB_1">
      <item>MARIJA I MIRO d.o.o., OIB 52338534649</item>
    </derivirana_varijabla>
  </DomainObject.Predmet.ProtuStrankaListNazivFormatedOIB>
  <DomainObject.Predmet.OstaliListFormated>
    <izvorni_sadrzaj>
      <item>Alenka Klarić-sadarić</item>
      <item>HRVATSKI ZAVOD ZA MIROVINSKO OSIGURANJE</item>
    </izvorni_sadrzaj>
    <derivirana_varijabla naziv="DomainObject.Predmet.OstaliListFormated_1">
      <item>Alenka Klarić-sadarić</item>
      <item>HRVATSKI ZAVOD ZA MIROVINSKO OSIGURANJE</item>
    </derivirana_varijabla>
  </DomainObject.Predmet.OstaliListFormated>
  <DomainObject.Predmet.OstaliListFormatedOIB>
    <izvorni_sadrzaj>
      <item>Alenka Klarić-sadarić, OIB 38627790051</item>
      <item>HRVATSKI ZAVOD ZA MIROVINSKO OSIGURANJE, OIB 84397956623</item>
    </izvorni_sadrzaj>
    <derivirana_varijabla naziv="DomainObject.Predmet.OstaliListFormatedOIB_1">
      <item>Alenka Klarić-sadarić, OIB 38627790051</item>
      <item>HRVATSKI ZAVOD ZA MIROVINSKO OSIGURANJE, OIB 84397956623</item>
    </derivirana_varijabla>
  </DomainObject.Predmet.OstaliListFormatedOIB>
  <DomainObject.Predmet.OstaliListFormatedWithAdress>
    <izvorni_sadrzaj>
      <item>Alenka Klarić-sadarić, Dubrava 149, 10000 Zagreb</item>
      <item>HRVATSKI ZAVOD ZA MIROVINSKO OSIGURANJE, Trpimirova 4, 10000 Zagreb</item>
    </izvorni_sadrzaj>
    <derivirana_varijabla naziv="DomainObject.Predmet.OstaliListFormatedWithAdress_1">
      <item>Alenka Klarić-sadarić, Dubrava 149,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Alenka Klarić-sadarić, OIB 38627790051, Dubrava 149, 10000 Zagreb</item>
      <item>HRVATSKI ZAVOD ZA MIROVINSKO OSIGURANJE, OIB 84397956623, Trpimirova 4, 10000 Zagreb</item>
    </izvorni_sadrzaj>
    <derivirana_varijabla naziv="DomainObject.Predmet.OstaliListFormatedWithAdressOIB_1">
      <item>Alenka Klarić-sadarić, OIB 38627790051, Dubrava 149,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Alenka Klarić-sadarić</item>
      <item>HRVATSKI ZAVOD ZA MIROVINSKO OSIGURANJE</item>
    </izvorni_sadrzaj>
    <derivirana_varijabla naziv="DomainObject.Predmet.OstaliListNazivFormated_1">
      <item>Alenka Klarić-sadarić</item>
      <item>HRVATSKI ZAVOD ZA MIROVINSKO OSIGURANJE</item>
    </derivirana_varijabla>
  </DomainObject.Predmet.OstaliListNazivFormated>
  <DomainObject.Predmet.OstaliListNazivFormatedOIB>
    <izvorni_sadrzaj>
      <item>Alenka Klarić-sadarić, OIB 38627790051</item>
      <item>HRVATSKI ZAVOD ZA MIROVINSKO OSIGURANJE, OIB 84397956623</item>
    </izvorni_sadrzaj>
    <derivirana_varijabla naziv="DomainObject.Predmet.OstaliListNazivFormatedOIB_1">
      <item>Alenka Klarić-sadarić, OIB 38627790051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 I MIRO d.o.o.</izvorni_sadrzaj>
    <derivirana_varijabla naziv="DomainObject.Predmet.ProtustrankaIDrugi_1">MARIJA I MIRO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 I MIRO d.o.o., OIB 52338534649, Blaževdol, Ulica Ribnjak 22, 10380 Sveti Ivan Zelina</izvorni_sadrzaj>
    <derivirana_varijabla naziv="DomainObject.Predmet.ProtustrankaIDrugiAdressOIB_1">MARIJA I MIRO d.o.o., OIB 52338534649, Blaževdol, Ulica Ribnjak 22,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 I MIRO d.o.o.</item>
      <item>Alenka Klarić-sadarić</item>
      <item>HRVATSKI ZAVOD ZA MIROVINSKO OSIGURANJE</item>
    </izvorni_sadrzaj>
    <derivirana_varijabla naziv="DomainObject.Predmet.SudioniciListNaziv_1">
      <item>FINA Regionalni centar Zagreb</item>
      <item>MARIJA I MIRO d.o.o.</item>
      <item>Alenka Klarić-sadarić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 I MIRO d.o.o., OIB 52338534649, Blaževdol, Ulica Ribnjak 22,10380 Sveti Ivan Zelina</item>
      <item>Alenka Klarić-sadarić, OIB 38627790051, Dubrava 149,10000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MARIJA I MIRO d.o.o., OIB 52338534649, Blaževdol, Ulica Ribnjak 22,10380 Sveti Ivan Zelina</item>
      <item>Alenka Klarić-sadarić, OIB 38627790051, Dubrava 149,10000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52338534649</item>
      <item>, OIB 38627790051</item>
      <item>, OIB 84397956623</item>
    </izvorni_sadrzaj>
    <derivirana_varijabla naziv="DomainObject.Predmet.SudioniciListNazivOIB_1">
      <item>, OIB 85821130368</item>
      <item>, OIB 52338534649</item>
      <item>, OIB 38627790051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272</properties:Words>
  <properties:Characters>1465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