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291f" w14:paraId="396291f" w:rsidRDefault="00AE649C" w:rsidP="00256FC1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256FC1" w:rsidP="00256FC1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256FC1" w:rsidP="00256FC1" w:rsidR="00AE649C" w:rsidRPr="00B76F3C">
      <w:pPr>
        <w:pStyle w:val="SudNaziv"/>
      </w:pPr>
      <w:r>
        <w:t>TRGOVAČKI SUD U VARAŽDINU</w:t>
      </w:r>
    </w:p>
    <w:p w:rsidRDefault="00256FC1" w:rsidP="00256FC1" w:rsidR="00256FC1">
      <w:pPr>
        <w:spacing w:after="0"/>
        <w:jc w:val="center"/>
      </w:pPr>
    </w:p>
    <w:p w:rsidRDefault="00256FC1" w:rsidP="00256FC1" w:rsidR="00256FC1">
      <w:pPr>
        <w:spacing w:after="0"/>
        <w:jc w:val="center"/>
      </w:pPr>
    </w:p>
    <w:p w:rsidRDefault="00256FC1" w:rsidP="00256FC1" w:rsidR="00256FC1">
      <w:pPr>
        <w:spacing w:after="0"/>
        <w:jc w:val="center"/>
      </w:pPr>
    </w:p>
    <w:p w:rsidRDefault="00256FC1" w:rsidP="00256FC1" w:rsidR="00256FC1">
      <w:pPr>
        <w:spacing w:after="0"/>
        <w:jc w:val="center"/>
      </w:pPr>
    </w:p>
    <w:p w:rsidRDefault="00256FC1" w:rsidP="00256FC1" w:rsidR="00256FC1">
      <w:pPr>
        <w:spacing w:after="0"/>
      </w:pPr>
      <w:r>
        <w:t xml:space="preserve">                                        U  I M E  R E P U B L I K E  H R V A T S K E</w:t>
      </w:r>
    </w:p>
    <w:p w:rsidRDefault="00256FC1" w:rsidP="00256FC1" w:rsidR="00256FC1">
      <w:pPr>
        <w:spacing w:after="0"/>
      </w:pPr>
    </w:p>
    <w:p w:rsidRDefault="00256FC1" w:rsidP="00256FC1" w:rsidR="00256FC1">
      <w:pPr>
        <w:spacing w:after="0"/>
        <w:jc w:val="center"/>
      </w:pPr>
      <w:r>
        <w:t>R J E Š E NJ E</w:t>
      </w:r>
    </w:p>
    <w:p w:rsidRDefault="00256FC1" w:rsidP="00256FC1" w:rsidR="00256FC1">
      <w:pPr>
        <w:spacing w:after="0"/>
      </w:pPr>
    </w:p>
    <w:p w:rsidRDefault="00256FC1" w:rsidP="00256FC1" w:rsidR="00256FC1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CVJEĆARNICA AMARILIS j.d.o.o. Domašinec, Braće Radića 21, OIB: 50483154154, dana 8. lipnja 2016., </w:t>
      </w:r>
    </w:p>
    <w:p w:rsidRDefault="00256FC1" w:rsidP="00256FC1" w:rsidR="00256FC1">
      <w:pPr>
        <w:spacing w:after="0"/>
        <w:jc w:val="center"/>
      </w:pPr>
    </w:p>
    <w:p w:rsidRDefault="00256FC1" w:rsidP="00256FC1" w:rsidR="00256FC1">
      <w:pPr>
        <w:spacing w:after="0"/>
        <w:jc w:val="center"/>
      </w:pPr>
      <w:r>
        <w:t>r i j e š i o  j e</w:t>
      </w:r>
    </w:p>
    <w:p w:rsidRDefault="00256FC1" w:rsidP="00256FC1" w:rsidR="00256FC1">
      <w:pPr>
        <w:spacing w:after="0"/>
      </w:pPr>
    </w:p>
    <w:p w:rsidRDefault="00256FC1" w:rsidP="00256FC1" w:rsidR="00256FC1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CVJEĆARNICA AMARILIS j.d.o.o. Domašinec, Braće Radića 21, OIB: 50483154154, s danom 8. lipnja 2016. u 9,30 sati.</w:t>
      </w:r>
    </w:p>
    <w:p w:rsidRDefault="00256FC1" w:rsidP="00256FC1" w:rsidR="00256FC1">
      <w:pPr>
        <w:spacing w:after="0"/>
        <w:ind w:hanging="705" w:left="1413"/>
        <w:jc w:val="both"/>
      </w:pPr>
    </w:p>
    <w:p w:rsidRDefault="00256FC1" w:rsidP="00256FC1" w:rsidR="00256FC1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David Jakovljević iz Sesveta, Kašinska 7, OIB: 63014812654.</w:t>
      </w:r>
    </w:p>
    <w:p w:rsidRDefault="00256FC1" w:rsidP="00256FC1" w:rsidR="00256FC1">
      <w:pPr>
        <w:spacing w:after="0"/>
        <w:ind w:hanging="705" w:left="1413"/>
        <w:jc w:val="both"/>
      </w:pPr>
    </w:p>
    <w:p w:rsidRDefault="00256FC1" w:rsidP="00256FC1" w:rsidR="00256FC1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CVJEĆARNICA AMARILIS j.d.o.o. Domašinec, Braće Radića 21, OIB: 50483154154.</w:t>
      </w:r>
    </w:p>
    <w:p w:rsidRDefault="00256FC1" w:rsidP="00256FC1" w:rsidR="00256FC1">
      <w:pPr>
        <w:spacing w:after="0"/>
        <w:ind w:hanging="705" w:left="1410"/>
        <w:jc w:val="both"/>
      </w:pPr>
    </w:p>
    <w:p w:rsidRDefault="00256FC1" w:rsidP="00256FC1" w:rsidR="00256FC1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256FC1" w:rsidP="00256FC1" w:rsidR="00256FC1">
      <w:pPr>
        <w:spacing w:after="0"/>
        <w:jc w:val="both"/>
      </w:pPr>
    </w:p>
    <w:p w:rsidRDefault="00256FC1" w:rsidP="00256FC1" w:rsidR="00256FC1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CVJEĆARNICA AMARILIS j.d.o.o. Domašinec, Braće Radića 21, OIB: 50483154154, bit će brisan iz sudskog registra.</w:t>
      </w:r>
    </w:p>
    <w:p w:rsidRDefault="00256FC1" w:rsidP="00256FC1" w:rsidR="00256FC1">
      <w:pPr>
        <w:spacing w:after="0"/>
        <w:jc w:val="center"/>
      </w:pPr>
    </w:p>
    <w:p w:rsidRDefault="00256FC1" w:rsidP="00256FC1" w:rsidR="00256FC1">
      <w:pPr>
        <w:spacing w:after="0"/>
        <w:jc w:val="center"/>
      </w:pPr>
      <w:r>
        <w:t>Obrazloženje</w:t>
      </w:r>
    </w:p>
    <w:p w:rsidRDefault="00256FC1" w:rsidP="00256FC1" w:rsidR="00256FC1">
      <w:pPr>
        <w:spacing w:after="0"/>
      </w:pPr>
    </w:p>
    <w:p w:rsidRDefault="00256FC1" w:rsidP="00256FC1" w:rsidR="00256FC1">
      <w:pPr>
        <w:spacing w:after="0"/>
        <w:jc w:val="both"/>
      </w:pPr>
      <w:r>
        <w:tab/>
        <w:t>Predlagatelj Financijska agencija Regionalni centar Zagreb, Podružnica Varaždin je dana 2. veljače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256FC1" w:rsidP="00256FC1" w:rsidR="00256FC1">
      <w:pPr>
        <w:spacing w:after="0"/>
      </w:pPr>
    </w:p>
    <w:p w:rsidRDefault="00256FC1" w:rsidP="00256FC1" w:rsidR="00256FC1">
      <w:pPr>
        <w:spacing w:after="0"/>
      </w:pPr>
    </w:p>
    <w:p w:rsidRDefault="00256FC1" w:rsidP="00256FC1" w:rsidR="00256FC1">
      <w:pPr>
        <w:spacing w:after="0"/>
      </w:pPr>
    </w:p>
    <w:p w:rsidRDefault="00256FC1" w:rsidP="00256FC1" w:rsidR="00256FC1">
      <w:pPr>
        <w:spacing w:after="0"/>
        <w:jc w:val="both"/>
      </w:pPr>
      <w:r>
        <w:lastRenderedPageBreak/>
        <w:tab/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256FC1" w:rsidP="00256FC1" w:rsidR="00256FC1">
      <w:pPr>
        <w:spacing w:after="0"/>
      </w:pPr>
    </w:p>
    <w:p w:rsidRDefault="00256FC1" w:rsidP="00256FC1" w:rsidR="00256FC1">
      <w:pPr>
        <w:spacing w:after="0"/>
        <w:jc w:val="center"/>
      </w:pPr>
      <w:r>
        <w:t>U Varaždinu 8. lipnja 2016.</w:t>
      </w:r>
    </w:p>
    <w:p w:rsidRDefault="00256FC1" w:rsidP="00256FC1" w:rsidR="00256FC1">
      <w:pPr>
        <w:spacing w:after="0"/>
        <w:jc w:val="center"/>
      </w:pPr>
    </w:p>
    <w:p w:rsidRDefault="00256FC1" w:rsidP="00256FC1" w:rsidR="00256FC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256FC1" w:rsidP="00256FC1" w:rsidR="00256FC1">
      <w:pPr>
        <w:spacing w:after="0"/>
      </w:pPr>
    </w:p>
    <w:p w:rsidRDefault="00256FC1" w:rsidP="00256FC1" w:rsidR="00256FC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256FC1" w:rsidP="00256FC1" w:rsidR="00256FC1">
      <w:pPr>
        <w:spacing w:after="0"/>
      </w:pPr>
    </w:p>
    <w:p w:rsidRDefault="00256FC1" w:rsidP="00256FC1" w:rsidR="00256FC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56FC1" w:rsidP="00256FC1" w:rsidR="00256FC1">
      <w:pPr>
        <w:spacing w:after="0"/>
        <w:ind w:firstLine="708"/>
      </w:pPr>
      <w:r>
        <w:t>Uputa o pravnom lijeku:</w:t>
      </w:r>
    </w:p>
    <w:p w:rsidRDefault="00256FC1" w:rsidP="00256FC1" w:rsidR="00256FC1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256FC1" w:rsidP="00256FC1" w:rsidR="00256FC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56FC1" w:rsidP="00256FC1" w:rsidR="00256FC1">
      <w:pPr>
        <w:spacing w:after="0"/>
      </w:pPr>
    </w:p>
    <w:p w:rsidRDefault="00256FC1" w:rsidP="00256FC1" w:rsidR="00256FC1">
      <w:pPr>
        <w:spacing w:after="0"/>
      </w:pPr>
    </w:p>
    <w:p w:rsidRDefault="00256FC1" w:rsidP="00256FC1" w:rsidR="00256FC1">
      <w:pPr>
        <w:spacing w:after="0"/>
      </w:pPr>
      <w:r>
        <w:t>DNA:</w:t>
      </w:r>
    </w:p>
    <w:p w:rsidRDefault="00256FC1" w:rsidP="00256FC1" w:rsidR="00256FC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256FC1" w:rsidP="00256FC1" w:rsidR="00256FC1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256FC1" w:rsidP="00256FC1" w:rsidR="00256FC1">
      <w:pPr>
        <w:numPr>
          <w:ilvl w:val="0"/>
          <w:numId w:val="47"/>
        </w:numPr>
        <w:spacing w:after="0"/>
      </w:pPr>
      <w:r>
        <w:t>Dužnik CVJEĆARNICA AMARILIS j.d.o.o. Domašinec, Braće Radića 21.</w:t>
      </w:r>
    </w:p>
    <w:p w:rsidRDefault="00256FC1" w:rsidP="00256FC1" w:rsidR="00256FC1">
      <w:pPr>
        <w:numPr>
          <w:ilvl w:val="0"/>
          <w:numId w:val="47"/>
        </w:numPr>
        <w:spacing w:after="0"/>
      </w:pPr>
      <w:r>
        <w:t>Osoba ovlaštena za zastupanje – Maja Furdi iz Domašinca, Braće Radića 21, 40 318 Dekanovec.</w:t>
      </w:r>
    </w:p>
    <w:p w:rsidRDefault="00256FC1" w:rsidP="00256FC1" w:rsidR="00256FC1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256FC1" w:rsidP="00256FC1" w:rsidR="00256FC1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Čakovec.</w:t>
      </w:r>
    </w:p>
    <w:p w:rsidRDefault="00256FC1" w:rsidP="00256FC1" w:rsidR="00256FC1">
      <w:pPr>
        <w:numPr>
          <w:ilvl w:val="0"/>
          <w:numId w:val="47"/>
        </w:numPr>
        <w:spacing w:after="0"/>
      </w:pPr>
      <w:r>
        <w:t>Stečajni upravitelj- David Jakovljević iz Sesveta, Kašinska 7.</w:t>
      </w:r>
    </w:p>
    <w:p w:rsidRDefault="00256FC1" w:rsidP="00256FC1" w:rsidR="00256FC1">
      <w:pPr>
        <w:numPr>
          <w:ilvl w:val="0"/>
          <w:numId w:val="47"/>
        </w:numPr>
        <w:spacing w:after="0"/>
      </w:pPr>
      <w:r>
        <w:t>e- Oglasna ploča suda.</w:t>
      </w:r>
    </w:p>
    <w:p w:rsidRDefault="00CB0EA4" w:rsidP="00256FC1" w:rsidR="00CB0EA4">
      <w:pPr>
        <w:pStyle w:val="Naslovdokumenta"/>
        <w:spacing w:after="0"/>
      </w:pPr>
    </w:p>
    <w:p w:rsidRDefault="0071688E" w:rsidP="00256FC1" w:rsidR="0071688E">
      <w:pPr>
        <w:pStyle w:val="Poetniodjeljak"/>
        <w:spacing w:after="0"/>
      </w:pPr>
    </w:p>
    <w:p w:rsidRDefault="00A21F0D" w:rsidP="00256FC1" w:rsidR="00A21F0D">
      <w:pPr>
        <w:pStyle w:val="NormaleSPIS"/>
        <w:spacing w:after="0"/>
        <w:rPr>
          <w:noProof/>
        </w:rPr>
      </w:pPr>
    </w:p>
    <w:p w:rsidRDefault="00DA0242" w:rsidP="00256FC1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6FC1" w:rsidR="008333A9">
    <w:pPr>
      <w:pStyle w:val="Zaglavlje"/>
    </w:pPr>
    <w:r>
      <w:rPr>
        <w:rStyle w:val="PozadinaSvijetloCrvena"/>
        <w:shd w:fill="auto" w:color="auto" w:val="clear"/>
      </w:rPr>
      <w:t>Poslovni broj. 7 St-169/16-4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6FC1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682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St-169/2016-4</izvorni_sadrzaj>
    <derivirana_varijabla naziv="DomainObject.Oznaka_1">St-169/2016-4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St-169/2016</izvorni_sadrzaj>
    <derivirana_varijabla naziv="DomainObject.Predmet.OznakaBroj_1">St-169/2016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CVJEĆARNICA AMARILIS jednostavno društvo s ograničenom odgovornošću za usluge i trgovinu</izvorni_sadrzaj>
    <derivirana_varijabla naziv="DomainObject.Predmet.ProtustrankaFormated_1">  CVJEĆARNICA AMARILIS jednostavno društvo s ograničenom odgovornošću za usluge i trgovinu</derivirana_varijabla>
  </DomainObject.Predmet.ProtustrankaFormated>
  <DomainObject.Predmet.ProtustrankaFormatedOIB>
    <izvorni_sadrzaj>  CVJEĆARNICA AMARILIS jednostavno društvo s ograničenom odgovornošću za usluge i trgovinu, OIB 50483154154</izvorni_sadrzaj>
    <derivirana_varijabla naziv="DomainObject.Predmet.ProtustrankaFormatedOIB_1">  CVJEĆARNICA AMARILIS jednostavno društvo s ograničenom odgovornošću za usluge i trgovinu, OIB 50483154154</derivirana_varijabla>
  </DomainObject.Predmet.ProtustrankaFormatedOIB>
  <DomainObject.Predmet.ProtustrankaFormatedWithAdress>
    <izvorni_sadrzaj> CVJEĆARNICA AMARILIS jednostavno društvo s ograničenom odgovornošću za usluge i trgovinu, Braće Radića 21, 40000 Domašinec</izvorni_sadrzaj>
    <derivirana_varijabla naziv="DomainObject.Predmet.ProtustrankaFormatedWithAdress_1"> CVJEĆARNICA AMARILIS jednostavno društvo s ograničenom odgovornošću za usluge i trgovinu, Braće Radića 21, 40000 Domašinec</derivirana_varijabla>
  </DomainObject.Predmet.ProtustrankaFormatedWithAdress>
  <DomainObject.Predmet.ProtustrankaFormatedWithAdressOIB>
    <izvorni_sadrzaj> CVJEĆARNICA AMARILIS jednostavno društvo s ograničenom odgovornošću za usluge i trgovinu, OIB 50483154154, Braće Radića 21, 40000 Domašinec</izvorni_sadrzaj>
    <derivirana_varijabla naziv="DomainObject.Predmet.ProtustrankaFormatedWithAdressOIB_1"> CVJEĆARNICA AMARILIS jednostavno društvo s ograničenom odgovornošću za usluge i trgovinu, OIB 50483154154, Braće Radića 21, 40000 Domašinec</derivirana_varijabla>
  </DomainObject.Predmet.ProtustrankaFormatedWithAdressOIB>
  <DomainObject.Predmet.ProtustrankaWithAdress>
    <izvorni_sadrzaj>CVJEĆARNICA AMARILIS jednostavno društvo s ograničenom odgovornošću za usluge i trgovinu Braće Radića 21, 40000 Domašinec</izvorni_sadrzaj>
    <derivirana_varijabla naziv="DomainObject.Predmet.ProtustrankaWithAdress_1">CVJEĆARNICA AMARILIS jednostavno društvo s ograničenom odgovornošću za usluge i trgovinu Braće Radića 21, 40000 Domašinec</derivirana_varijabla>
  </DomainObject.Predmet.ProtustrankaWithAdress>
  <DomainObject.Predmet.ProtustrankaWithAdressOIB>
    <izvorni_sadrzaj>CVJEĆARNICA AMARILIS jednostavno društvo s ograničenom odgovornošću za usluge i trgovinu, OIB 50483154154, Braće Radića 21, 40000 Domašinec</izvorni_sadrzaj>
    <derivirana_varijabla naziv="DomainObject.Predmet.ProtustrankaWithAdressOIB_1">CVJEĆARNICA AMARILIS jednostavno društvo s ograničenom odgovornošću za usluge i trgovinu, OIB 50483154154, Braće Radića 21, 40000 Domašinec</derivirana_varijabla>
  </DomainObject.Predmet.ProtustrankaWithAdressOIB>
  <DomainObject.Predmet.ProtustrankaNazivFormated>
    <izvorni_sadrzaj>CVJEĆARNICA AMARILIS jednostavno društvo s ograničenom odgovornošću za usluge i trgovinu</izvorni_sadrzaj>
    <derivirana_varijabla naziv="DomainObject.Predmet.ProtustrankaNazivFormated_1">CVJEĆARNICA AMARILIS jednostavno društvo s ograničenom odgovornošću za usluge i trgovinu</derivirana_varijabla>
  </DomainObject.Predmet.ProtustrankaNazivFormated>
  <DomainObject.Predmet.ProtustrankaNazivFormatedOIB>
    <izvorni_sadrzaj>CVJEĆARNICA AMARILIS jednostavno društvo s ograničenom odgovornošću za usluge i trgovinu, OIB 50483154154</izvorni_sadrzaj>
    <derivirana_varijabla naziv="DomainObject.Predmet.ProtustrankaNazivFormatedOIB_1">CVJEĆARNICA AMARILIS jednostavno društvo s ograničenom odgovornošću za usluge i trgovinu, OIB 50483154154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15032.79</izvorni_sadrzaj>
    <derivirana_varijabla naziv="DomainObject.Predmet.TrenutnaVrijednost_1">15032.79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CVJEĆARNICA AMARILIS jednostavno društvo s ograničenom odgovornošću za usluge i trgovinu</item>
    </izvorni_sadrzaj>
    <derivirana_varijabla naziv="DomainObject.Predmet.ProtuStrankaListFormated_1">
      <item>CVJEĆARNICA AMARILIS jednostavno društvo s ograničenom odgovornošću za usluge i trgovinu</item>
    </derivirana_varijabla>
  </DomainObject.Predmet.ProtuStrankaListFormated>
  <DomainObject.Predmet.ProtuStrankaListFormatedOIB>
    <izvorni_sadrzaj>
      <item>CVJEĆARNICA AMARILIS jednostavno društvo s ograničenom odgovornošću za usluge i trgovinu, OIB 50483154154</item>
    </izvorni_sadrzaj>
    <derivirana_varijabla naziv="DomainObject.Predmet.ProtuStrankaListFormatedOIB_1">
      <item>CVJEĆARNICA AMARILIS jednostavno društvo s ograničenom odgovornošću za usluge i trgovinu, OIB 50483154154</item>
    </derivirana_varijabla>
  </DomainObject.Predmet.ProtuStrankaListFormatedOIB>
  <DomainObject.Predmet.ProtuStrankaListFormatedWithAdress>
    <izvorni_sadrzaj>
      <item>CVJEĆARNICA AMARILIS jednostavno društvo s ograničenom odgovornošću za usluge i trgovinu, Braće Radića 21, 40000 Domašinec</item>
    </izvorni_sadrzaj>
    <derivirana_varijabla naziv="DomainObject.Predmet.ProtuStrankaListFormatedWithAdress_1">
      <item>CVJEĆARNICA AMARILIS jednostavno društvo s ograničenom odgovornošću za usluge i trgovinu, Braće Radića 21, 40000 Domašinec</item>
    </derivirana_varijabla>
  </DomainObject.Predmet.ProtuStrankaListFormatedWithAdress>
  <DomainObject.Predmet.ProtuStrankaListFormatedWithAdressOIB>
    <izvorni_sadrzaj>
      <item>CVJEĆARNICA AMARILIS jednostavno društvo s ograničenom odgovornošću za usluge i trgovinu, OIB 50483154154, Braće Radića 21, 40000 Domašinec</item>
    </izvorni_sadrzaj>
    <derivirana_varijabla naziv="DomainObject.Predmet.ProtuStrankaListFormatedWithAdressOIB_1">
      <item>CVJEĆARNICA AMARILIS jednostavno društvo s ograničenom odgovornošću za usluge i trgovinu, OIB 50483154154, Braće Radića 21, 40000 Domašinec</item>
    </derivirana_varijabla>
  </DomainObject.Predmet.ProtuStrankaListFormatedWithAdressOIB>
  <DomainObject.Predmet.ProtuStrankaListNazivFormated>
    <izvorni_sadrzaj>
      <item>CVJEĆARNICA AMARILIS jednostavno društvo s ograničenom odgovornošću za usluge i trgovinu</item>
    </izvorni_sadrzaj>
    <derivirana_varijabla naziv="DomainObject.Predmet.ProtuStrankaListNazivFormated_1">
      <item>CVJEĆARNICA AMARILIS jednostavno društvo s ograničenom odgovornošću za usluge i trgovinu</item>
    </derivirana_varijabla>
  </DomainObject.Predmet.ProtuStrankaListNazivFormated>
  <DomainObject.Predmet.ProtuStrankaListNazivFormatedOIB>
    <izvorni_sadrzaj>
      <item>CVJEĆARNICA AMARILIS jednostavno društvo s ograničenom odgovornošću za usluge i trgovinu, OIB 50483154154</item>
    </izvorni_sadrzaj>
    <derivirana_varijabla naziv="DomainObject.Predmet.ProtuStrankaListNazivFormatedOIB_1">
      <item>CVJEĆARNICA AMARILIS jednostavno društvo s ograničenom odgovornošću za usluge i trgovinu, OIB 50483154154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St-169/2016-4</izvorni_sadrzaj>
    <derivirana_varijabla naziv="DomainObject.PoslovniBrojDokumenta_1">St-169/2016-4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CVJEĆARNICA AMARILIS jednostavno društvo s ograničenom odgovornošću za usluge i trgovinu</izvorni_sadrzaj>
    <derivirana_varijabla naziv="DomainObject.Predmet.ProtustrankaIDrugi_1">CVJEĆARNICA AMARILIS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CVJEĆARNICA AMARILIS jednostavno društvo s ograničenom odgovornošću za usluge i trgovinu, OIB 50483154154, Braće Radića 21, 40000 Domašinec</izvorni_sadrzaj>
    <derivirana_varijabla naziv="DomainObject.Predmet.ProtustrankaIDrugiAdressOIB_1">CVJEĆARNICA AMARILIS jednostavno društvo s ograničenom odgovornošću za usluge i trgovinu, OIB 50483154154, Braće Radića 21, 40000 Domašinec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CVJEĆARNICA AMARILIS jednostavno društvo s ograničenom odgovornošću za usluge i trgovinu</item>
      <item>Sudski registar</item>
    </izvorni_sadrzaj>
    <derivirana_varijabla naziv="DomainObject.Predmet.SudioniciListNaziv_1">
      <item>Financijska agencija</item>
      <item>CVJEĆARNICA AMARILIS jednostavno društvo s ograničenom odgovornošću za usluge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CVJEĆARNICA AMARILIS jednostavno društvo s ograničenom odgovornošću za usluge i trgovinu, OIB 50483154154, Braće Radića 21,40000 Domašinec</item>
      <item>Sudski registar</item>
    </izvorni_sadrzaj>
    <derivirana_varijabla naziv="DomainObject.Predmet.SudioniciListAdressOIB_1">
      <item>Financijska agencija, OIB 85821130368, A. Cesarca 2,42000 Varaždin</item>
      <item>CVJEĆARNICA AMARILIS jednostavno društvo s ograničenom odgovornošću za usluge i trgovinu, OIB 50483154154, Braće Radića 21,40000 Domašinec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3EBC24-FBEB-4D91-96D4-2309B6EC31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2809</properties:Characters>
  <properties:Lines>87</properties:Lines>
  <properties:Paragraphs>29</properties:Paragraphs>
  <properties:TotalTime>43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2016-06-08T07:37:00Z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St-169/2016-4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