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7f648" w14:paraId="487f64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072226" w:rsidP="00072226" w:rsidR="00072226">
      <w:r>
        <w:t>1 St-31/2009-92</w:t>
      </w:r>
    </w:p>
    <w:p w:rsidRDefault="00072226" w:rsidP="00072226" w:rsidR="00072226"/>
    <w:p w:rsidRDefault="00072226" w:rsidP="00072226" w:rsidR="00072226"/>
    <w:p w:rsidRDefault="00072226" w:rsidP="00072226" w:rsidR="00072226"/>
    <w:p w:rsidRDefault="00072226" w:rsidP="00072226" w:rsidR="00072226">
      <w:pPr>
        <w:jc w:val="center"/>
      </w:pPr>
      <w:r>
        <w:t>R E P U B L I K A    H R V A T S K A</w:t>
      </w:r>
    </w:p>
    <w:p w:rsidRDefault="00072226" w:rsidP="00072226" w:rsidR="00072226">
      <w:pPr>
        <w:pStyle w:val="Bezproreda"/>
        <w:jc w:val="center"/>
      </w:pPr>
      <w:r>
        <w:t>R J E Š E N J E</w:t>
      </w:r>
    </w:p>
    <w:p w:rsidRDefault="00072226" w:rsidP="00072226" w:rsidR="00072226">
      <w:pPr>
        <w:pStyle w:val="Bezproreda"/>
        <w:jc w:val="center"/>
      </w:pPr>
    </w:p>
    <w:p w:rsidRDefault="00072226" w:rsidP="00072226" w:rsidR="00072226">
      <w:pPr>
        <w:pStyle w:val="Bezproreda"/>
      </w:pPr>
      <w:r>
        <w:t>TRGOVAČKI SUD U BJELOVARU, po sucu Branki Pleskalt, u postupku radi naknadne diobe stečajne mase stečajnog dužnika  PETERS INŽENJERING d.o.o. u stečaju, Koprivnica, Trg  J. Jelačića 9/I, MBS 0100052171, odlučujući po službenoj dužnosti o određivanju upisa stečajne mase u sudski registar, dana 25.  siječnja  2017. godine</w:t>
      </w:r>
    </w:p>
    <w:p w:rsidRDefault="00072226" w:rsidP="00072226" w:rsidR="00072226">
      <w:pPr>
        <w:pStyle w:val="Bezproreda"/>
        <w:jc w:val="center"/>
      </w:pPr>
      <w:r>
        <w:t>r i j e š i o    j e</w:t>
      </w:r>
    </w:p>
    <w:p w:rsidRDefault="00072226" w:rsidP="00072226" w:rsidR="00072226">
      <w:pPr>
        <w:pStyle w:val="Bezproreda"/>
      </w:pPr>
    </w:p>
    <w:p w:rsidRDefault="00072226" w:rsidP="00072226" w:rsidR="00072226">
      <w:pPr>
        <w:pStyle w:val="Bezproreda"/>
      </w:pPr>
    </w:p>
    <w:p w:rsidRDefault="00072226" w:rsidP="00072226" w:rsidR="00072226">
      <w:pPr>
        <w:pStyle w:val="Bezproreda"/>
      </w:pPr>
    </w:p>
    <w:p w:rsidRDefault="00072226" w:rsidP="00072226" w:rsidR="00072226">
      <w:pPr>
        <w:pStyle w:val="Bezproreda"/>
      </w:pPr>
      <w:r>
        <w:t>I Određuje se nastavak stečajnog postupka nad stečajnom masom dužnika  PETERS INŽENJERING d.o.o. u stečaju, Koprivnica, Trg  J. Jelačića 9/I, MBS 0100052171,  radi naknadne diobe.</w:t>
      </w:r>
    </w:p>
    <w:p w:rsidRDefault="00072226" w:rsidP="00072226" w:rsidR="00072226">
      <w:pPr>
        <w:pStyle w:val="Bezproreda"/>
      </w:pPr>
      <w:r>
        <w:t xml:space="preserve"> </w:t>
      </w:r>
    </w:p>
    <w:p w:rsidRDefault="00072226" w:rsidP="00072226" w:rsidR="00072226">
      <w:pPr>
        <w:pStyle w:val="Bezproreda"/>
      </w:pPr>
      <w:r>
        <w:t>II Određuje se po službenoj dužnosti upis u sudski registar stečajne mase brisanog dužnika  PETERS INŽENJERING d.o.o. u stečaju, Koprivnica, Trg  J. Jelačića 9/I, MBS 0100052171, sa sjedištem stečajnog upravitelja  Franje Otročak dipl. ing. iz Lukača kbr. 24, OIB: 42279189814.</w:t>
      </w:r>
    </w:p>
    <w:p w:rsidRDefault="00072226" w:rsidP="00072226" w:rsidR="00072226">
      <w:pPr>
        <w:pStyle w:val="Bezproreda"/>
      </w:pPr>
    </w:p>
    <w:p w:rsidRDefault="00072226" w:rsidP="00072226" w:rsidR="00072226">
      <w:pPr>
        <w:pStyle w:val="Bezproreda"/>
      </w:pPr>
      <w:r>
        <w:t>III U sudski registar pored stečajne mase određuje se i upis stečajnog upravitelja  Franje Otročak dipl. ing. iz Lukača kbr. 24, OIB: 42279189814.</w:t>
      </w:r>
    </w:p>
    <w:p w:rsidRDefault="00072226" w:rsidP="00072226" w:rsidR="00072226">
      <w:pPr>
        <w:pStyle w:val="Bezproreda"/>
      </w:pPr>
    </w:p>
    <w:p w:rsidRDefault="00072226" w:rsidP="00072226" w:rsidR="00072226">
      <w:pPr>
        <w:pStyle w:val="Bezproreda"/>
      </w:pPr>
    </w:p>
    <w:p w:rsidRDefault="00072226" w:rsidP="00072226" w:rsidR="00072226">
      <w:pPr>
        <w:pStyle w:val="Bezproreda"/>
      </w:pPr>
    </w:p>
    <w:p w:rsidRDefault="00072226" w:rsidP="00072226" w:rsidR="00072226">
      <w:pPr>
        <w:pStyle w:val="Bezproreda"/>
        <w:jc w:val="center"/>
      </w:pPr>
      <w:r>
        <w:t>Obrazloženje</w:t>
      </w:r>
    </w:p>
    <w:p w:rsidRDefault="00072226" w:rsidP="00072226" w:rsidR="00072226">
      <w:pPr>
        <w:pStyle w:val="Bezproreda"/>
        <w:jc w:val="center"/>
      </w:pPr>
    </w:p>
    <w:p w:rsidRDefault="00072226" w:rsidP="00072226" w:rsidR="00072226">
      <w:pPr>
        <w:pStyle w:val="Bezproreda"/>
      </w:pPr>
      <w:r>
        <w:t xml:space="preserve">Rješenjem ovog suda </w:t>
      </w:r>
      <w:proofErr w:type="spellStart"/>
      <w:r>
        <w:t>posl</w:t>
      </w:r>
      <w:proofErr w:type="spellEnd"/>
      <w:r>
        <w:t xml:space="preserve">. br. 1 St-31/2009-69  od 12. studenog 2010. godine  zaključen stečajni postupak nad dužnikom  PETERS INŽENJERING d.o.o. u stečaju, Koprivnica, Trg  J. Jelačića 9/I, MBS 0100052171 , te je  nakon pravomoćnosti rješenja stečajni dužnik brisan  iz sudskog registra,  pa isti više ne postoji kao pravna osoba. </w:t>
      </w:r>
    </w:p>
    <w:p w:rsidRDefault="00072226" w:rsidP="00072226" w:rsidR="00072226">
      <w:pPr>
        <w:pStyle w:val="Bezproreda"/>
      </w:pPr>
    </w:p>
    <w:p w:rsidRDefault="00072226" w:rsidP="00072226" w:rsidR="00072226">
      <w:pPr>
        <w:pStyle w:val="Bezproreda"/>
      </w:pPr>
      <w:r>
        <w:t xml:space="preserve">Podneskom od 22. prosinca 2016. godine stečajni upravitelj predložio je da sudac donese rješenje o nastavku postupka u odnosu na stečajnu masu te  odredi upis stečajne mase stečajnog dužnika  PETERS INŽENJERING d.o.o. u stečaju, Koprivnica, Trg  J. Jelačića 9/I, </w:t>
      </w:r>
      <w:r>
        <w:lastRenderedPageBreak/>
        <w:t xml:space="preserve">MBS 0100052171, radi nastavka postupka koji su u tijeku, te potom i provođenja naknade diobe. </w:t>
      </w:r>
    </w:p>
    <w:p w:rsidRDefault="00072226" w:rsidP="00072226" w:rsidR="00072226">
      <w:pPr>
        <w:pStyle w:val="Bezproreda"/>
      </w:pPr>
    </w:p>
    <w:p w:rsidRDefault="00072226" w:rsidP="00072226" w:rsidR="00072226">
      <w:pPr>
        <w:pStyle w:val="Bezproreda"/>
      </w:pPr>
      <w:r>
        <w:t>Međutim stečajni upravitelj Marko Čačić iz Novske umro je dana 24. prosinca 2016. godine pa je stoga sud ovim rješenjem imenovao novog stečajnog upravitelja u osobi Franje Otročak iz Lukača kbr. 24.</w:t>
      </w:r>
    </w:p>
    <w:p w:rsidRDefault="00072226" w:rsidP="00072226" w:rsidR="00072226">
      <w:pPr>
        <w:pStyle w:val="Bezproreda"/>
      </w:pPr>
    </w:p>
    <w:p w:rsidRDefault="00072226" w:rsidP="00072226" w:rsidR="00072226">
      <w:pPr>
        <w:pStyle w:val="Bezproreda"/>
      </w:pPr>
      <w:r>
        <w:t xml:space="preserve">Postupak je nastavljen zbog toga što se vode sudski postupci  a po ishodu istih provela bih se naknadna dioba te tim sredstvima namiriti tražbine vjerovnika. </w:t>
      </w:r>
    </w:p>
    <w:p w:rsidRDefault="00072226" w:rsidP="00072226" w:rsidR="00072226">
      <w:pPr>
        <w:pStyle w:val="Bezproreda"/>
      </w:pPr>
    </w:p>
    <w:p w:rsidRDefault="00072226" w:rsidP="00072226" w:rsidR="00072226">
      <w:pPr>
        <w:pStyle w:val="Bezproreda"/>
      </w:pPr>
      <w:r>
        <w:t>Iz tih razloga ostvarene su pretpostavke upisa stečajne mase u sudski registar, pa je odlučeno kao u izreci ovog rješenja na temelju odredbe čl. 289. st. 5. i čl. 438. Stečajnog zakona (NN br. 71/15), koje odredbe se primjenjuju retroaktivno i na ovaj postupak temeljem čl. 441. st. 2. istog Zakona.</w:t>
      </w:r>
    </w:p>
    <w:p w:rsidRDefault="00072226" w:rsidP="00072226" w:rsidR="00072226">
      <w:pPr>
        <w:pStyle w:val="Bezproreda"/>
      </w:pPr>
    </w:p>
    <w:p w:rsidRDefault="00072226" w:rsidP="00072226" w:rsidR="00072226">
      <w:pPr>
        <w:pStyle w:val="Bezproreda"/>
      </w:pPr>
      <w:r>
        <w:t>U Bjelovaru, 25. siječnja  2017.</w:t>
      </w:r>
    </w:p>
    <w:p w:rsidRDefault="00072226" w:rsidP="00072226" w:rsidR="0007222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072226" w:rsidP="00072226" w:rsidR="00072226">
      <w:pPr>
        <w:pStyle w:val="Bezproreda"/>
      </w:pPr>
    </w:p>
    <w:p w:rsidRDefault="00072226" w:rsidP="00072226" w:rsidR="0007222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  </w:t>
      </w:r>
    </w:p>
    <w:p w:rsidRDefault="00072226" w:rsidP="00072226" w:rsidR="00072226">
      <w:pPr>
        <w:pStyle w:val="Bezproreda"/>
      </w:pPr>
    </w:p>
    <w:p w:rsidRDefault="00072226" w:rsidP="00072226" w:rsidR="00072226">
      <w:pPr>
        <w:pStyle w:val="Bezproreda"/>
      </w:pPr>
    </w:p>
    <w:p w:rsidRDefault="00072226" w:rsidP="00072226" w:rsidR="00072226">
      <w:pPr>
        <w:pStyle w:val="Bezproreda"/>
      </w:pPr>
    </w:p>
    <w:p w:rsidRDefault="00072226" w:rsidP="00072226" w:rsidR="00072226">
      <w:pPr>
        <w:pStyle w:val="Bezproreda"/>
      </w:pPr>
      <w:r>
        <w:t>POUKA O PRAVNOM LIJEKU:  protiv ovog rješenja pristoji pravo žalbe u roku od 8 dana od dana dostave rješenja, s tim da se dostava smatra obavljenom istekom osmog dana od dana objave rješenja na mrežnoj stranici e-oglasne ploče sudova.</w:t>
      </w:r>
    </w:p>
    <w:p w:rsidRDefault="00072226" w:rsidP="00072226" w:rsidR="00072226">
      <w:pPr>
        <w:pStyle w:val="Bezproreda"/>
      </w:pPr>
    </w:p>
    <w:p w:rsidRDefault="00072226" w:rsidP="00072226" w:rsidR="00072226">
      <w:pPr>
        <w:pStyle w:val="Bezproreda"/>
      </w:pPr>
    </w:p>
    <w:p w:rsidRDefault="00072226" w:rsidP="00072226" w:rsidR="00072226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72226" w:rsidP="00072226" w:rsidR="00072226">
      <w:pPr>
        <w:pStyle w:val="Bezproreda"/>
      </w:pPr>
      <w:r>
        <w:t>Dna: stečajnom upravitelju</w:t>
      </w:r>
    </w:p>
    <w:p w:rsidRDefault="00072226" w:rsidP="00072226" w:rsidR="00072226">
      <w:pPr>
        <w:pStyle w:val="Bezproreda"/>
      </w:pPr>
      <w:r>
        <w:t xml:space="preserve">         sudskom registru-ovdje,</w:t>
      </w:r>
    </w:p>
    <w:p w:rsidRDefault="00072226" w:rsidP="00072226" w:rsidR="00072226">
      <w:pPr>
        <w:pStyle w:val="Bezproreda"/>
      </w:pPr>
      <w:r>
        <w:t xml:space="preserve">         e-oglasna ploča suda</w:t>
      </w:r>
    </w:p>
    <w:p w:rsidRDefault="00072226" w:rsidP="00072226" w:rsidR="00072226">
      <w:pPr>
        <w:pStyle w:val="Bezproreda"/>
      </w:pPr>
      <w:r>
        <w:t xml:space="preserve">         kal. 8 dana</w:t>
      </w:r>
    </w:p>
    <w:p w:rsidRDefault="00072226" w:rsidP="00072226" w:rsidR="00072226">
      <w:pPr>
        <w:pStyle w:val="Bezproreda"/>
      </w:pPr>
      <w:r>
        <w:t xml:space="preserve">Bjelovar, 25. 01. 2017.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226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011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St-31/2009-52</izvorni_sadrzaj>
    <derivirana_varijabla naziv="DomainObject.Oznaka_1">St-31/2009-52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2009.</izvorni_sadrzaj>
    <derivirana_varijabla naziv="DomainObject.Predmet.DatumOsnivanja_1">17. srpnja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studenog 2010.</izvorni_sadrzaj>
    <derivirana_varijabla naziv="DomainObject.Predmet.DatumRjesavanja_1">15. studenog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St-31/2009</izvorni_sadrzaj>
    <derivirana_varijabla naziv="DomainObject.Predmet.OznakaBroj_1">St-31/2009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Mate</izvorni_sadrzaj>
    <derivirana_varijabla naziv="DomainObject.Predmet.PredmetRijesio.Ime_1">Mate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Ivančić</izvorni_sadrzaj>
    <derivirana_varijabla naziv="DomainObject.Predmet.PredmetRijesio.Prezime_1">Ivančić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PETERS INŽENJERING d.o.o. Koprivnica</izvorni_sadrzaj>
    <derivirana_varijabla naziv="DomainObject.Predmet.ProtustrankaFormated_1">  PETERS INŽENJERING d.o.o. Koprivnica</derivirana_varijabla>
  </DomainObject.Predmet.ProtustrankaFormated>
  <DomainObject.Predmet.ProtustrankaFormatedOIB>
    <izvorni_sadrzaj>  PETERS INŽENJERING d.o.o. Koprivnica</izvorni_sadrzaj>
    <derivirana_varijabla naziv="DomainObject.Predmet.ProtustrankaFormatedOIB_1">  PETERS INŽENJERING d.o.o. Koprivnica</derivirana_varijabla>
  </DomainObject.Predmet.ProtustrankaFormatedOIB>
  <DomainObject.Predmet.ProtustrankaFormatedWithAdress>
    <izvorni_sadrzaj> PETERS INŽENJERING d.o.o. Koprivnica, Trg bana Josipa Jelačića 9/I, 48000 Koprivnica</izvorni_sadrzaj>
    <derivirana_varijabla naziv="DomainObject.Predmet.ProtustrankaFormatedWithAdress_1"> PETERS INŽENJERING d.o.o. Koprivnica, Trg bana Josipa Jelačića 9/I, 48000 Koprivnica</derivirana_varijabla>
  </DomainObject.Predmet.ProtustrankaFormatedWithAdress>
  <DomainObject.Predmet.ProtustrankaFormatedWithAdressOIB>
    <izvorni_sadrzaj> PETERS INŽENJERING d.o.o. Koprivnica, Trg bana Josipa Jelačića 9/I, 48000 Koprivnica</izvorni_sadrzaj>
    <derivirana_varijabla naziv="DomainObject.Predmet.ProtustrankaFormatedWithAdressOIB_1"> PETERS INŽENJERING d.o.o. Koprivnica, Trg bana Josipa Jelačića 9/I, 48000 Koprivnica</derivirana_varijabla>
  </DomainObject.Predmet.ProtustrankaFormatedWithAdressOIB>
  <DomainObject.Predmet.ProtustrankaWithAdress>
    <izvorni_sadrzaj>PETERS INŽENJERING d.o.o. Koprivnica Trg bana Josipa Jelačića 9/I, 48000 Koprivnica</izvorni_sadrzaj>
    <derivirana_varijabla naziv="DomainObject.Predmet.ProtustrankaWithAdress_1">PETERS INŽENJERING d.o.o. Koprivnica Trg bana Josipa Jelačića 9/I, 48000 Koprivnica</derivirana_varijabla>
  </DomainObject.Predmet.ProtustrankaWithAdress>
  <DomainObject.Predmet.ProtustrankaWithAdressOIB>
    <izvorni_sadrzaj>PETERS INŽENJERING d.o.o. Koprivnica, Trg bana Josipa Jelačića 9/I, 48000 Koprivnica</izvorni_sadrzaj>
    <derivirana_varijabla naziv="DomainObject.Predmet.ProtustrankaWithAdressOIB_1">PETERS INŽENJERING d.o.o. Koprivnica, Trg bana Josipa Jelačića 9/I, 48000 Koprivnica</derivirana_varijabla>
  </DomainObject.Predmet.ProtustrankaWithAdressOIB>
  <DomainObject.Predmet.ProtustrankaNazivFormated>
    <izvorni_sadrzaj>PETERS INŽENJERING d.o.o. Koprivnica</izvorni_sadrzaj>
    <derivirana_varijabla naziv="DomainObject.Predmet.ProtustrankaNazivFormated_1">PETERS INŽENJERING d.o.o. Koprivnica</derivirana_varijabla>
  </DomainObject.Predmet.ProtustrankaNazivFormated>
  <DomainObject.Predmet.ProtustrankaNazivFormatedOIB>
    <izvorni_sadrzaj>PETERS INŽENJERING d.o.o. Koprivnica</izvorni_sadrzaj>
    <derivirana_varijabla naziv="DomainObject.Predmet.ProtustrankaNazivFormatedOIB_1">PETERS INŽENJERING d.o.o. Koprivnica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EKO-TEHNING d.o.o. Zagreb zastupanog po punomoćniku Belizar Bujanović</izvorni_sadrzaj>
    <derivirana_varijabla naziv="DomainObject.Predmet.StrankaFormated_1">  EKO-TEHNING d.o.o. Zagreb zastupanog po punomoćniku Belizar Bujanović</derivirana_varijabla>
  </DomainObject.Predmet.StrankaFormated>
  <DomainObject.Predmet.StrankaFormatedOIB>
    <izvorni_sadrzaj>  EKO-TEHNING d.o.o. Zagreb zastupanog po punomoćniku Belizar Bujanović</izvorni_sadrzaj>
    <derivirana_varijabla naziv="DomainObject.Predmet.StrankaFormatedOIB_1">  EKO-TEHNING d.o.o. Zagreb zastupanog po punomoćniku Belizar Bujanović</derivirana_varijabla>
  </DomainObject.Predmet.StrankaFormatedOIB>
  <DomainObject.Predmet.StrankaFormatedWithAdress>
    <izvorni_sadrzaj> EKO-TEHNING d.o.o. Zagreb, Palmotićeva 58, 10000 Zagreb zastupanog po punomoćniku Belizar Bujanović</izvorni_sadrzaj>
    <derivirana_varijabla naziv="DomainObject.Predmet.StrankaFormatedWithAdress_1"> EKO-TEHNING d.o.o. Zagreb, Palmotićeva 58, 10000 Zagreb zastupanog po punomoćniku Belizar Bujanović</derivirana_varijabla>
  </DomainObject.Predmet.StrankaFormatedWithAdress>
  <DomainObject.Predmet.StrankaFormatedWithAdressOIB>
    <izvorni_sadrzaj> EKO-TEHNING d.o.o. Zagreb, Palmotićeva 58, 10000 Zagreb zastupanog po punomoćniku Belizar Bujanović</izvorni_sadrzaj>
    <derivirana_varijabla naziv="DomainObject.Predmet.StrankaFormatedWithAdressOIB_1"> EKO-TEHNING d.o.o. Zagreb, Palmotićeva 58, 10000 Zagreb zastupanog po punomoćniku Belizar Bujanović</derivirana_varijabla>
  </DomainObject.Predmet.StrankaFormatedWithAdressOIB>
  <DomainObject.Predmet.StrankaWithAdress>
    <izvorni_sadrzaj>EKO-TEHNING d.o.o. Zagreb Palmotićeva 58,10000 Zagreb</izvorni_sadrzaj>
    <derivirana_varijabla naziv="DomainObject.Predmet.StrankaWithAdress_1">EKO-TEHNING d.o.o. Zagreb Palmotićeva 58,10000 Zagreb</derivirana_varijabla>
  </DomainObject.Predmet.StrankaWithAdress>
  <DomainObject.Predmet.StrankaWithAdressOIB>
    <izvorni_sadrzaj>EKO-TEHNING d.o.o. Zagreb, Palmotićeva 58,10000 Zagreb</izvorni_sadrzaj>
    <derivirana_varijabla naziv="DomainObject.Predmet.StrankaWithAdressOIB_1">EKO-TEHNING d.o.o. Zagreb, Palmotićeva 58,10000 Zagreb</derivirana_varijabla>
  </DomainObject.Predmet.StrankaWithAdressOIB>
  <DomainObject.Predmet.StrankaNazivFormated>
    <izvorni_sadrzaj>EKO-TEHNING d.o.o. Zagreb</izvorni_sadrzaj>
    <derivirana_varijabla naziv="DomainObject.Predmet.StrankaNazivFormated_1">EKO-TEHNING d.o.o. Zagreb</derivirana_varijabla>
  </DomainObject.Predmet.StrankaNazivFormated>
  <DomainObject.Predmet.StrankaNazivFormatedOIB>
    <izvorni_sadrzaj>EKO-TEHNING d.o.o. Zagreb</izvorni_sadrzaj>
    <derivirana_varijabla naziv="DomainObject.Predmet.StrankaNazivFormatedOIB_1">EKO-TEHNING d.o.o. Zagreb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Referada 4</izvorni_sadrzaj>
    <derivirana_varijabla naziv="DomainObject.Predmet.UstrojstvenaJedinicaVodi.Naziv_1">Referada 4</derivirana_varijabla>
  </DomainObject.Predmet.UstrojstvenaJedinicaVodi.Naziv>
  <DomainObject.Predmet.UstrojstvenaJedinicaVodi.Oznaka>
    <izvorni_sadrzaj>4</izvorni_sadrzaj>
    <derivirana_varijabla naziv="DomainObject.Predmet.UstrojstvenaJedinicaVodi.Oznaka_1">4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Soba 5</izvorni_sadrzaj>
    <derivirana_varijabla naziv="DomainObject.Predmet.UstrojstvenaJedinicaVodi.Prostorija.Oznaka_1">Soba 5</derivirana_varijabla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EKO-TEHNING d.o.o. Zagreb zastupanog po punomoćniku Belizar Bujanović</item>
    </izvorni_sadrzaj>
    <derivirana_varijabla naziv="DomainObject.Predmet.StrankaListFormated_1">
      <item>EKO-TEHNING d.o.o. Zagreb zastupanog po punomoćniku Belizar Bujanović</item>
    </derivirana_varijabla>
  </DomainObject.Predmet.StrankaListFormated>
  <DomainObject.Predmet.StrankaListFormatedOIB>
    <izvorni_sadrzaj>
      <item>EKO-TEHNING d.o.o. Zagreb zastupanog po punomoćniku Belizar Bujanović</item>
    </izvorni_sadrzaj>
    <derivirana_varijabla naziv="DomainObject.Predmet.StrankaListFormatedOIB_1">
      <item>EKO-TEHNING d.o.o. Zagreb zastupanog po punomoćniku Belizar Bujanović</item>
    </derivirana_varijabla>
  </DomainObject.Predmet.StrankaListFormatedOIB>
  <DomainObject.Predmet.StrankaListFormatedWithAdress>
    <izvorni_sadrzaj>
      <item>EKO-TEHNING d.o.o. Zagreb, Palmotićeva 58, 10000 Zagreb zastupanog po punomoćniku Belizar Bujanović</item>
    </izvorni_sadrzaj>
    <derivirana_varijabla naziv="DomainObject.Predmet.StrankaListFormatedWithAdress_1">
      <item>EKO-TEHNING d.o.o. Zagreb, Palmotićeva 58, 10000 Zagreb zastupanog po punomoćniku Belizar Bujanović</item>
    </derivirana_varijabla>
  </DomainObject.Predmet.StrankaListFormatedWithAdress>
  <DomainObject.Predmet.StrankaListFormatedWithAdressOIB>
    <izvorni_sadrzaj>
      <item>EKO-TEHNING d.o.o. Zagreb, Palmotićeva 58, 10000 Zagreb zastupanog po punomoćniku Belizar Bujanović</item>
    </izvorni_sadrzaj>
    <derivirana_varijabla naziv="DomainObject.Predmet.StrankaListFormatedWithAdressOIB_1">
      <item>EKO-TEHNING d.o.o. Zagreb, Palmotićeva 58, 10000 Zagreb zastupanog po punomoćniku Belizar Bujanović</item>
    </derivirana_varijabla>
  </DomainObject.Predmet.StrankaListFormatedWithAdressOIB>
  <DomainObject.Predmet.StrankaListNazivFormated>
    <izvorni_sadrzaj>
      <item>EKO-TEHNING d.o.o. Zagreb</item>
    </izvorni_sadrzaj>
    <derivirana_varijabla naziv="DomainObject.Predmet.StrankaListNazivFormated_1">
      <item>EKO-TEHNING d.o.o. Zagreb</item>
    </derivirana_varijabla>
  </DomainObject.Predmet.StrankaListNazivFormated>
  <DomainObject.Predmet.StrankaListNazivFormatedOIB>
    <izvorni_sadrzaj>
      <item>EKO-TEHNING d.o.o. Zagreb</item>
    </izvorni_sadrzaj>
    <derivirana_varijabla naziv="DomainObject.Predmet.StrankaListNazivFormatedOIB_1">
      <item>EKO-TEHNING d.o.o. Zagreb</item>
    </derivirana_varijabla>
  </DomainObject.Predmet.StrankaListNazivFormatedOIB>
  <DomainObject.Predmet.ProtuStrankaListFormated>
    <izvorni_sadrzaj>
      <item>PETERS INŽENJERING d.o.o. Koprivnica</item>
    </izvorni_sadrzaj>
    <derivirana_varijabla naziv="DomainObject.Predmet.ProtuStrankaListFormated_1">
      <item>PETERS INŽENJERING d.o.o. Koprivnica</item>
    </derivirana_varijabla>
  </DomainObject.Predmet.ProtuStrankaListFormated>
  <DomainObject.Predmet.ProtuStrankaListFormatedOIB>
    <izvorni_sadrzaj>
      <item>PETERS INŽENJERING d.o.o. Koprivnica</item>
    </izvorni_sadrzaj>
    <derivirana_varijabla naziv="DomainObject.Predmet.ProtuStrankaListFormatedOIB_1">
      <item>PETERS INŽENJERING d.o.o. Koprivnica</item>
    </derivirana_varijabla>
  </DomainObject.Predmet.ProtuStrankaListFormatedOIB>
  <DomainObject.Predmet.ProtuStrankaListFormatedWithAdress>
    <izvorni_sadrzaj>
      <item>PETERS INŽENJERING d.o.o. Koprivnica, Trg bana Josipa Jelačića 9/I, 48000 Koprivnica</item>
    </izvorni_sadrzaj>
    <derivirana_varijabla naziv="DomainObject.Predmet.ProtuStrankaListFormatedWithAdress_1">
      <item>PETERS INŽENJERING d.o.o. Koprivnica, Trg bana Josipa Jelačića 9/I, 48000 Koprivnica</item>
    </derivirana_varijabla>
  </DomainObject.Predmet.ProtuStrankaListFormatedWithAdress>
  <DomainObject.Predmet.ProtuStrankaListFormatedWithAdressOIB>
    <izvorni_sadrzaj>
      <item>PETERS INŽENJERING d.o.o. Koprivnica, Trg bana Josipa Jelačića 9/I, 48000 Koprivnica</item>
    </izvorni_sadrzaj>
    <derivirana_varijabla naziv="DomainObject.Predmet.ProtuStrankaListFormatedWithAdressOIB_1">
      <item>PETERS INŽENJERING d.o.o. Koprivnica, Trg bana Josipa Jelačića 9/I, 48000 Koprivnica</item>
    </derivirana_varijabla>
  </DomainObject.Predmet.ProtuStrankaListFormatedWithAdressOIB>
  <DomainObject.Predmet.ProtuStrankaListNazivFormated>
    <izvorni_sadrzaj>
      <item>PETERS INŽENJERING d.o.o. Koprivnica</item>
    </izvorni_sadrzaj>
    <derivirana_varijabla naziv="DomainObject.Predmet.ProtuStrankaListNazivFormated_1">
      <item>PETERS INŽENJERING d.o.o. Koprivnica</item>
    </derivirana_varijabla>
  </DomainObject.Predmet.ProtuStrankaListNazivFormated>
  <DomainObject.Predmet.ProtuStrankaListNazivFormatedOIB>
    <izvorni_sadrzaj>
      <item>PETERS INŽENJERING d.o.o. Koprivnica</item>
    </izvorni_sadrzaj>
    <derivirana_varijabla naziv="DomainObject.Predmet.ProtuStrankaListNazivFormatedOIB_1">
      <item>PETERS INŽENJERING d.o.o. Koprivnica</item>
    </derivirana_varijabla>
  </DomainObject.Predmet.ProtuStrankaListNazivFormatedOIB>
  <DomainObject.Predmet.OstaliListFormated>
    <izvorni_sadrzaj>
      <item>Marko Čačić</item>
      <item>Belizar Bujanović punomoćnik sudionika u postupku EKO-TEHNING d.o.o. Zagreb</item>
      <item>Ivan Bujanović pun. za TELEKOMING d.o.o. Jastrebarsko</item>
      <item>Dalibor Posavec pun. za KREMENKO rač. ured iz Koprivnice</item>
      <item>Josip Mađarić pun. za OD MAĐARIĆ &amp; LUI iz Zagreba</item>
      <item>Matija Sučević pun. za PETERS ENGINEERING GmbH u st. Austrija</item>
      <item>Lidija Rukavina pun. za BIOGEST INT. GmbH Dresden</item>
      <item>Općinski sud u Novom Zagrebu, Stalna služba u Jastrebarskom</item>
      <item>Sudski registar - ovdje</item>
    </izvorni_sadrzaj>
    <derivirana_varijabla naziv="DomainObject.Predmet.OstaliListFormated_1">
      <item>Marko Čačić</item>
      <item>Belizar Bujanović punomoćnik sudionika u postupku EKO-TEHNING d.o.o. Zagreb</item>
      <item>Ivan Bujanović pun. za TELEKOMING d.o.o. Jastrebarsko</item>
      <item>Dalibor Posavec pun. za KREMENKO rač. ured iz Koprivnice</item>
      <item>Josip Mađarić pun. za OD MAĐARIĆ &amp; LUI iz Zagreba</item>
      <item>Matija Sučević pun. za PETERS ENGINEERING GmbH u st. Austrija</item>
      <item>Lidija Rukavina pun. za BIOGEST INT. GmbH Dresden</item>
      <item>Općinski sud u Novom Zagrebu, Stalna služba u Jastrebarskom</item>
      <item>Sudski registar - ovdje</item>
    </derivirana_varijabla>
  </DomainObject.Predmet.OstaliListFormated>
  <DomainObject.Predmet.OstaliListFormatedOIB>
    <izvorni_sadrzaj>
      <item>Marko Čačić</item>
      <item>Belizar Bujanović punomoćnik sudionika u postupku EKO-TEHNING d.o.o. Zagreb</item>
      <item>Ivan Bujanović pun. za TELEKOMING d.o.o. Jastrebarsko</item>
      <item>Dalibor Posavec pun. za KREMENKO rač. ured iz Koprivnice</item>
      <item>Josip Mađarić pun. za OD MAĐARIĆ &amp; LUI iz Zagreba</item>
      <item>Matija Sučević pun. za PETERS ENGINEERING GmbH u st. Austrija</item>
      <item>Lidija Rukavina pun. za BIOGEST INT. GmbH Dresden</item>
      <item>Općinski sud u Novom Zagrebu, Stalna služba u Jastrebarskom</item>
      <item>Sudski registar - ovdje</item>
    </izvorni_sadrzaj>
    <derivirana_varijabla naziv="DomainObject.Predmet.OstaliListFormatedOIB_1">
      <item>Marko Čačić</item>
      <item>Belizar Bujanović punomoćnik sudionika u postupku EKO-TEHNING d.o.o. Zagreb</item>
      <item>Ivan Bujanović pun. za TELEKOMING d.o.o. Jastrebarsko</item>
      <item>Dalibor Posavec pun. za KREMENKO rač. ured iz Koprivnice</item>
      <item>Josip Mađarić pun. za OD MAĐARIĆ &amp; LUI iz Zagreba</item>
      <item>Matija Sučević pun. za PETERS ENGINEERING GmbH u st. Austrija</item>
      <item>Lidija Rukavina pun. za BIOGEST INT. GmbH Dresden</item>
      <item>Općinski sud u Novom Zagrebu, Stalna služba u Jastrebarskom</item>
      <item>Sudski registar - ovdje</item>
    </derivirana_varijabla>
  </DomainObject.Predmet.OstaliListFormatedOIB>
  <DomainObject.Predmet.OstaliListFormatedWithAdress>
    <izvorni_sadrzaj>
      <item>Marko Čačić, Osječka 217, 44330 Novska</item>
      <item>Belizar Bujanović, Gundulićeva 23/II, 10000 Zagreb punomoćnik sudionika u postupku EKO-TEHNING d.o.o. Zagreb</item>
      <item>Ivan Bujanović pun. za TELEKOMING d.o.o. Jastrebarsko, Gundulićeva 23/II, 10000 Zagreb</item>
      <item>Dalibor Posavec pun. za KREMENKO rač. ured iz Koprivnice, Basaričekova 14, 48000 Koprivnica</item>
      <item>Josip Mađarić pun. za OD MAĐARIĆ &amp; LUI iz Zagreba, Ilica 191f, 10000 Zagreb</item>
      <item>Matija Sučević pun. za PETERS ENGINEERING GmbH u st. Austrija, Gundulićeva 63/I, 10000 Zagreb</item>
      <item>Lidija Rukavina pun. za BIOGEST INT. GmbH Dresden, Basaričekova 1, 48350 Đurđevac</item>
      <item>Općinski sud u Novom Zagrebu, Stalna služba u Jastrebarskom, Šetalište braće Kazić 6., 10450 Jastrebarsko</item>
      <item>Sudski registar - ovdje</item>
    </izvorni_sadrzaj>
    <derivirana_varijabla naziv="DomainObject.Predmet.OstaliListFormatedWithAdress_1">
      <item>Marko Čačić, Osječka 217, 44330 Novska</item>
      <item>Belizar Bujanović, Gundulićeva 23/II, 10000 Zagreb punomoćnik sudionika u postupku EKO-TEHNING d.o.o. Zagreb</item>
      <item>Ivan Bujanović pun. za TELEKOMING d.o.o. Jastrebarsko, Gundulićeva 23/II, 10000 Zagreb</item>
      <item>Dalibor Posavec pun. za KREMENKO rač. ured iz Koprivnice, Basaričekova 14, 48000 Koprivnica</item>
      <item>Josip Mađarić pun. za OD MAĐARIĆ &amp; LUI iz Zagreba, Ilica 191f, 10000 Zagreb</item>
      <item>Matija Sučević pun. za PETERS ENGINEERING GmbH u st. Austrija, Gundulićeva 63/I, 10000 Zagreb</item>
      <item>Lidija Rukavina pun. za BIOGEST INT. GmbH Dresden, Basaričekova 1, 48350 Đurđevac</item>
      <item>Općinski sud u Novom Zagrebu, Stalna služba u Jastrebarskom, Šetalište braće Kazić 6., 10450 Jastrebarsko</item>
      <item>Sudski registar - ovdje</item>
    </derivirana_varijabla>
  </DomainObject.Predmet.OstaliListFormatedWithAdress>
  <DomainObject.Predmet.OstaliListFormatedWithAdressOIB>
    <izvorni_sadrzaj>
      <item>Marko Čačić, Osječka 217, 44330 Novska</item>
      <item>Belizar Bujanović, Gundulićeva 23/II, 10000 Zagreb punomoćnik sudionika u postupku EKO-TEHNING d.o.o. Zagreb</item>
      <item>Ivan Bujanović pun. za TELEKOMING d.o.o. Jastrebarsko, Gundulićeva 23/II, 10000 Zagreb</item>
      <item>Dalibor Posavec pun. za KREMENKO rač. ured iz Koprivnice, Basaričekova 14, 48000 Koprivnica</item>
      <item>Josip Mađarić pun. za OD MAĐARIĆ &amp; LUI iz Zagreba, Ilica 191f, 10000 Zagreb</item>
      <item>Matija Sučević pun. za PETERS ENGINEERING GmbH u st. Austrija, Gundulićeva 63/I, 10000 Zagreb</item>
      <item>Lidija Rukavina pun. za BIOGEST INT. GmbH Dresden, Basaričekova 1, 48350 Đurđevac</item>
      <item>Općinski sud u Novom Zagrebu, Stalna služba u Jastrebarskom, Šetalište braće Kazić 6., 10450 Jastrebarsko</item>
      <item>Sudski registar - ovdje</item>
    </izvorni_sadrzaj>
    <derivirana_varijabla naziv="DomainObject.Predmet.OstaliListFormatedWithAdressOIB_1">
      <item>Marko Čačić, Osječka 217, 44330 Novska</item>
      <item>Belizar Bujanović, Gundulićeva 23/II, 10000 Zagreb punomoćnik sudionika u postupku EKO-TEHNING d.o.o. Zagreb</item>
      <item>Ivan Bujanović pun. za TELEKOMING d.o.o. Jastrebarsko, Gundulićeva 23/II, 10000 Zagreb</item>
      <item>Dalibor Posavec pun. za KREMENKO rač. ured iz Koprivnice, Basaričekova 14, 48000 Koprivnica</item>
      <item>Josip Mađarić pun. za OD MAĐARIĆ &amp; LUI iz Zagreba, Ilica 191f, 10000 Zagreb</item>
      <item>Matija Sučević pun. za PETERS ENGINEERING GmbH u st. Austrija, Gundulićeva 63/I, 10000 Zagreb</item>
      <item>Lidija Rukavina pun. za BIOGEST INT. GmbH Dresden, Basaričekova 1, 48350 Đurđevac</item>
      <item>Općinski sud u Novom Zagrebu, Stalna služba u Jastrebarskom, Šetalište braće Kazić 6., 10450 Jastrebarsko</item>
      <item>Sudski registar - ovdje</item>
    </derivirana_varijabla>
  </DomainObject.Predmet.OstaliListFormatedWithAdressOIB>
  <DomainObject.Predmet.OstaliListNazivFormated>
    <izvorni_sadrzaj>
      <item>Marko Čačić</item>
      <item>Belizar Bujanović</item>
      <item>Ivan Bujanović pun. za TELEKOMING d.o.o. Jastrebarsko</item>
      <item>Dalibor Posavec pun. za KREMENKO rač. ured iz Koprivnice</item>
      <item>Josip Mađarić pun. za OD MAĐARIĆ &amp; LUI iz Zagreba</item>
      <item>Matija Sučević pun. za PETERS ENGINEERING GmbH u st. Austrija</item>
      <item>Lidija Rukavina pun. za BIOGEST INT. GmbH Dresden</item>
      <item>Općinski sud u Novom Zagrebu, Stalna služba u Jastrebarskom</item>
      <item>Sudski registar - ovdje</item>
    </izvorni_sadrzaj>
    <derivirana_varijabla naziv="DomainObject.Predmet.OstaliListNazivFormated_1">
      <item>Marko Čačić</item>
      <item>Belizar Bujanović</item>
      <item>Ivan Bujanović pun. za TELEKOMING d.o.o. Jastrebarsko</item>
      <item>Dalibor Posavec pun. za KREMENKO rač. ured iz Koprivnice</item>
      <item>Josip Mađarić pun. za OD MAĐARIĆ &amp; LUI iz Zagreba</item>
      <item>Matija Sučević pun. za PETERS ENGINEERING GmbH u st. Austrija</item>
      <item>Lidija Rukavina pun. za BIOGEST INT. GmbH Dresden</item>
      <item>Općinski sud u Novom Zagrebu, Stalna služba u Jastrebarskom</item>
      <item>Sudski registar - ovdje</item>
    </derivirana_varijabla>
  </DomainObject.Predmet.OstaliListNazivFormated>
  <DomainObject.Predmet.OstaliListNazivFormatedOIB>
    <izvorni_sadrzaj>
      <item>Marko Čačić</item>
      <item>Belizar Bujanović</item>
      <item>Ivan Bujanović pun. za TELEKOMING d.o.o. Jastrebarsko</item>
      <item>Dalibor Posavec pun. za KREMENKO rač. ured iz Koprivnice</item>
      <item>Josip Mađarić pun. za OD MAĐARIĆ &amp; LUI iz Zagreba</item>
      <item>Matija Sučević pun. za PETERS ENGINEERING GmbH u st. Austrija</item>
      <item>Lidija Rukavina pun. za BIOGEST INT. GmbH Dresden</item>
      <item>Općinski sud u Novom Zagrebu, Stalna služba u Jastrebarskom</item>
      <item>Sudski registar - ovdje</item>
    </izvorni_sadrzaj>
    <derivirana_varijabla naziv="DomainObject.Predmet.OstaliListNazivFormatedOIB_1">
      <item>Marko Čačić</item>
      <item>Belizar Bujanović</item>
      <item>Ivan Bujanović pun. za TELEKOMING d.o.o. Jastrebarsko</item>
      <item>Dalibor Posavec pun. za KREMENKO rač. ured iz Koprivnice</item>
      <item>Josip Mađarić pun. za OD MAĐARIĆ &amp; LUI iz Zagreba</item>
      <item>Matija Sučević pun. za PETERS ENGINEERING GmbH u st. Austrija</item>
      <item>Lidija Rukavina pun. za BIOGEST INT. GmbH Dresden</item>
      <item>Općinski sud u Novom Zagrebu, Stalna služba u Jastrebarskom</item>
      <item>Sudski registar - 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>St-31/2009-52</izvorni_sadrzaj>
    <derivirana_varijabla naziv="DomainObject.PoslovniBrojDokumenta_1">St-31/2009-52</derivirana_varijabla>
  </DomainObject.PoslovniBrojDokumenta>
  <DomainObject.Predmet.StrankaIDrugi>
    <izvorni_sadrzaj>EKO-TEHNING d.o.o. Zagreb</izvorni_sadrzaj>
    <derivirana_varijabla naziv="DomainObject.Predmet.StrankaIDrugi_1">EKO-TEHNING d.o.o. Zagreb</derivirana_varijabla>
  </DomainObject.Predmet.StrankaIDrugi>
  <DomainObject.Predmet.ProtustrankaIDrugi>
    <izvorni_sadrzaj>PETERS INŽENJERING d.o.o. Koprivnica</izvorni_sadrzaj>
    <derivirana_varijabla naziv="DomainObject.Predmet.ProtustrankaIDrugi_1">PETERS INŽENJERING d.o.o. Koprivnica</derivirana_varijabla>
  </DomainObject.Predmet.ProtustrankaIDrugi>
  <DomainObject.Predmet.StrankaIDrugiAdressOIB>
    <izvorni_sadrzaj>EKO-TEHNING d.o.o. Zagreb, Palmotićeva 58, 10000 Zagreb</izvorni_sadrzaj>
    <derivirana_varijabla naziv="DomainObject.Predmet.StrankaIDrugiAdressOIB_1">EKO-TEHNING d.o.o. Zagreb, Palmotićeva 58, 10000 Zagreb</derivirana_varijabla>
  </DomainObject.Predmet.StrankaIDrugiAdressOIB>
  <DomainObject.Predmet.ProtustrankaIDrugiAdressOIB>
    <izvorni_sadrzaj>PETERS INŽENJERING d.o.o. Koprivnica, Trg bana Josipa Jelačića 9/I, 48000 Koprivnica</izvorni_sadrzaj>
    <derivirana_varijabla naziv="DomainObject.Predmet.ProtustrankaIDrugiAdressOIB_1">PETERS INŽENJERING d.o.o. Koprivnica, Trg bana Josipa Jelačića 9/I,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studenog 2010.</izvorni_sadrzaj>
    <derivirana_varijabla naziv="DomainObject.Predmet.OdlukaRjesenje.DatumDonosenjaOdluke_1">12. studenog 2010.</derivirana_varijabla>
  </DomainObject.Predmet.OdlukaRjesenje.DatumDonosenjaOdluke>
  <DomainObject.Predmet.OdlukaRjesenje.DatumPravomocnosti>
    <izvorni_sadrzaj>30. studenog 2010.</izvorni_sadrzaj>
    <derivirana_varijabla naziv="DomainObject.Predmet.OdlukaRjesenje.DatumPravomocnosti_1">30. studenog 2010.</derivirana_varijabla>
  </DomainObject.Predmet.OdlukaRjesenje.DatumPravomocnosti>
  <DomainObject.Predmet.OdlukaRjesenje.Oznaka>
    <izvorni_sadrzaj>St-31/2009-28</izvorni_sadrzaj>
    <derivirana_varijabla naziv="DomainObject.Predmet.OdlukaRjesenje.Oznaka_1">St-31/2009-28</derivirana_varijabla>
  </DomainObject.Predmet.OdlukaRjesenje.Oznaka>
  <DomainObject.Predmet.SudioniciListNaziv>
    <izvorni_sadrzaj>
      <item>Marko Čačić</item>
      <item>PETERS INŽENJERING d.o.o. Koprivnica</item>
      <item>Belizar Bujanović</item>
      <item>EKO-TEHNING d.o.o. Zagreb</item>
      <item>Ivan Bujanović pun. za TELEKOMING d.o.o. Jastrebarsko</item>
      <item>Dalibor Posavec pun. za KREMENKO rač. ured iz Koprivnice</item>
      <item>Josip Mađarić pun. za OD MAĐARIĆ &amp; LUI iz Zagreba</item>
      <item>Matija Sučević pun. za PETERS ENGINEERING GmbH u st. Austrija</item>
      <item>Lidija Rukavina pun. za BIOGEST INT. GmbH Dresden</item>
      <item>Općinski sud u Novom Zagrebu, Stalna služba u Jastrebarskom</item>
      <item>Sudski registar - ovdje</item>
    </izvorni_sadrzaj>
    <derivirana_varijabla naziv="DomainObject.Predmet.SudioniciListNaziv_1">
      <item>Marko Čačić</item>
      <item>PETERS INŽENJERING d.o.o. Koprivnica</item>
      <item>Belizar Bujanović</item>
      <item>EKO-TEHNING d.o.o. Zagreb</item>
      <item>Ivan Bujanović pun. za TELEKOMING d.o.o. Jastrebarsko</item>
      <item>Dalibor Posavec pun. za KREMENKO rač. ured iz Koprivnice</item>
      <item>Josip Mađarić pun. za OD MAĐARIĆ &amp; LUI iz Zagreba</item>
      <item>Matija Sučević pun. za PETERS ENGINEERING GmbH u st. Austrija</item>
      <item>Lidija Rukavina pun. za BIOGEST INT. GmbH Dresden</item>
      <item>Općinski sud u Novom Zagrebu, Stalna služba u Jastrebarskom</item>
      <item>Sudski registar - ovdje</item>
    </derivirana_varijabla>
  </DomainObject.Predmet.SudioniciListNaziv>
  <DomainObject.Predmet.SudioniciListAdressOIB>
    <izvorni_sadrzaj>
      <item>Marko Čačić, Osječka 217,44330 Novska</item>
      <item>PETERS INŽENJERING d.o.o. Koprivnica, Trg bana Josipa Jelačića 9/I,48000 Koprivnica</item>
      <item>Belizar Bujanović, Gundulićeva 23/II,10000 Zagreb</item>
      <item>EKO-TEHNING d.o.o. Zagreb, Palmotićeva 58,10000 Zagreb</item>
      <item>Ivan Bujanović pun. za TELEKOMING d.o.o. Jastrebarsko, Gundulićeva 23/II,10000 Zagreb</item>
      <item>Dalibor Posavec pun. za KREMENKO rač. ured iz Koprivnice, Basaričekova 14,48000 Koprivnica</item>
      <item>Josip Mađarić pun. za OD MAĐARIĆ &amp; LUI iz Zagreba, Ilica 191f,10000 Zagreb</item>
      <item>Matija Sučević pun. za PETERS ENGINEERING GmbH u st. Austrija, Gundulićeva 63/I,10000 Zagreb</item>
      <item>Lidija Rukavina pun. za BIOGEST INT. GmbH Dresden, Basaričekova 1,48350 Đurđevac</item>
      <item>Općinski sud u Novom Zagrebu, Stalna služba u Jastrebarskom, Šetalište braće Kazić 6.,10450 Jastrebarsko</item>
      <item>Sudski registar - ovdje</item>
    </izvorni_sadrzaj>
    <derivirana_varijabla naziv="DomainObject.Predmet.SudioniciListAdressOIB_1">
      <item>Marko Čačić, Osječka 217,44330 Novska</item>
      <item>PETERS INŽENJERING d.o.o. Koprivnica, Trg bana Josipa Jelačića 9/I,48000 Koprivnica</item>
      <item>Belizar Bujanović, Gundulićeva 23/II,10000 Zagreb</item>
      <item>EKO-TEHNING d.o.o. Zagreb, Palmotićeva 58,10000 Zagreb</item>
      <item>Ivan Bujanović pun. za TELEKOMING d.o.o. Jastrebarsko, Gundulićeva 23/II,10000 Zagreb</item>
      <item>Dalibor Posavec pun. za KREMENKO rač. ured iz Koprivnice, Basaričekova 14,48000 Koprivnica</item>
      <item>Josip Mađarić pun. za OD MAĐARIĆ &amp; LUI iz Zagreba, Ilica 191f,10000 Zagreb</item>
      <item>Matija Sučević pun. za PETERS ENGINEERING GmbH u st. Austrija, Gundulićeva 63/I,10000 Zagreb</item>
      <item>Lidija Rukavina pun. za BIOGEST INT. GmbH Dresden, Basaričekova 1,48350 Đurđevac</item>
      <item>Općinski sud u Novom Zagrebu, Stalna služba u Jastrebarskom, Šetalište braće Kazić 6.,10450 Jastrebarsko</item>
      <item>Sudski registar - 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1C219C-9C23-413F-9FB1-BE901FFEA8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2302</properties:Characters>
  <properties:Lines>78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2017-01-25T10:37:00Z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St-31/2009-52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