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3261" w14:paraId="7d83261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0A08E4" w:rsidP="002F7082" w:rsidR="002F7082">
      <w:pPr>
        <w:ind w:firstLine="708"/>
        <w:jc w:val="both"/>
      </w:pPr>
      <w:r>
        <w:t>Trgovački sud u Pazinu, po stečajnoj sutkinji Tijani Licul, po prijedlogu predlagatelja Vlaste Majstorović, iz Pule, Koparska 37, radi otvaranja stečajnog postupka nad dužnikom TIM 01 d.o.o. u likvidaciji Poreč, Partizanska 4/1,  OIB: 91152740337</w:t>
      </w:r>
      <w:r w:rsidR="002F7082">
        <w:t>,</w:t>
      </w:r>
    </w:p>
    <w:p w:rsidRDefault="000A08E4" w:rsidP="002F7082" w:rsidR="000A08E4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0A08E4">
        <w:t>TIM 01 d.o.o. u likvidaciji Poreč, Partizanska 4/1,  OIB: 91152740337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E93E03">
        <w:rPr>
          <w:sz w:val="23"/>
          <w:szCs w:val="23"/>
        </w:rPr>
        <w:t>633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93E03">
        <w:rPr>
          <w:sz w:val="23"/>
          <w:szCs w:val="23"/>
        </w:rPr>
        <w:t>23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93E03">
        <w:t>23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St-633/2017-8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06661"/>
    <w:rsid w:val="00190FBC"/>
    <w:rsid w:val="001C1699"/>
    <w:rsid w:val="002F7082"/>
    <w:rsid w:val="00346A61"/>
    <w:rsid w:val="003938AB"/>
    <w:rsid w:val="00513D3B"/>
    <w:rsid w:val="006F40B2"/>
    <w:rsid w:val="0070508C"/>
    <w:rsid w:val="00880764"/>
    <w:rsid w:val="008A5B53"/>
    <w:rsid w:val="008B17C9"/>
    <w:rsid w:val="008D7BC5"/>
    <w:rsid w:val="009517BB"/>
    <w:rsid w:val="00993913"/>
    <w:rsid w:val="00A5015F"/>
    <w:rsid w:val="00B40CA8"/>
    <w:rsid w:val="00B72C2F"/>
    <w:rsid w:val="00B772B6"/>
    <w:rsid w:val="00CF0462"/>
    <w:rsid w:val="00CF1C38"/>
    <w:rsid w:val="00E93E03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01 d.o.o. u likvidaciji, POREČ</izvorni_sadrzaj>
    <derivirana_varijabla naziv="DomainObject.Predmet.ProtustrankaFormated_1">  TIM 01 d.o.o. u likvidaciji, POREČ</derivirana_varijabla>
  </DomainObject.Predmet.ProtustrankaFormated>
  <DomainObject.Predmet.ProtustrankaFormatedOIB>
    <izvorni_sadrzaj>  TIM 01 d.o.o. u likvidaciji, POREČ, OIB 91152740337</izvorni_sadrzaj>
    <derivirana_varijabla naziv="DomainObject.Predmet.ProtustrankaFormatedOIB_1">  TIM 01 d.o.o. u likvidaciji, POREČ, OIB 91152740337</derivirana_varijabla>
  </DomainObject.Predmet.ProtustrankaFormatedOIB>
  <DomainObject.Predmet.ProtustrankaFormatedWithAdress>
    <izvorni_sadrzaj> TIM 01 d.o.o. u likvidaciji, POREČ, Partizanska 4/1, 52440 Poreč</izvorni_sadrzaj>
    <derivirana_varijabla naziv="DomainObject.Predmet.ProtustrankaFormatedWithAdress_1"> TIM 01 d.o.o. u likvidaciji, POREČ, Partizanska 4/1, 52440 Poreč</derivirana_varijabla>
  </DomainObject.Predmet.ProtustrankaFormatedWithAdress>
  <DomainObject.Predmet.ProtustrankaFormatedWithAdressOIB>
    <izvorni_sadrzaj> TIM 01 d.o.o. u likvidaciji, POREČ, OIB 91152740337, Partizanska 4/1, 52440 Poreč</izvorni_sadrzaj>
    <derivirana_varijabla naziv="DomainObject.Predmet.ProtustrankaFormatedWithAdressOIB_1"> TIM 01 d.o.o. u likvidaciji, POREČ, OIB 91152740337, Partizanska 4/1, 52440 Poreč</derivirana_varijabla>
  </DomainObject.Predmet.ProtustrankaFormatedWithAdressOIB>
  <DomainObject.Predmet.ProtustrankaWithAdress>
    <izvorni_sadrzaj>TIM 01 d.o.o. u likvidaciji, POREČ Partizanska 4/1, 52440 Poreč</izvorni_sadrzaj>
    <derivirana_varijabla naziv="DomainObject.Predmet.ProtustrankaWithAdress_1">TIM 01 d.o.o. u likvidaciji, POREČ Partizanska 4/1, 52440 Poreč</derivirana_varijabla>
  </DomainObject.Predmet.ProtustrankaWithAdress>
  <DomainObject.Predmet.ProtustrankaWithAdressOIB>
    <izvorni_sadrzaj>TIM 01 d.o.o. u likvidaciji, POREČ, OIB 91152740337, Partizanska 4/1, 52440 Poreč</izvorni_sadrzaj>
    <derivirana_varijabla naziv="DomainObject.Predmet.ProtustrankaWithAdressOIB_1">TIM 01 d.o.o. u likvidaciji, POREČ, OIB 91152740337, Partizanska 4/1, 52440 Poreč</derivirana_varijabla>
  </DomainObject.Predmet.ProtustrankaWithAdressOIB>
  <DomainObject.Predmet.ProtustrankaNazivFormated>
    <izvorni_sadrzaj>TIM 01 d.o.o. u likvidaciji, POREČ</izvorni_sadrzaj>
    <derivirana_varijabla naziv="DomainObject.Predmet.ProtustrankaNazivFormated_1">TIM 01 d.o.o. u likvidaciji, POREČ</derivirana_varijabla>
  </DomainObject.Predmet.ProtustrankaNazivFormated>
  <DomainObject.Predmet.ProtustrankaNazivFormatedOIB>
    <izvorni_sadrzaj>TIM 01 d.o.o. u likvidaciji, POREČ, OIB 91152740337</izvorni_sadrzaj>
    <derivirana_varijabla naziv="DomainObject.Predmet.ProtustrankaNazivFormatedOIB_1">TIM 01 d.o.o. u likvidaciji, POREČ, OIB 91152740337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TIM 01 d.o.o. u likvidaciji, POREČ</item>
    </izvorni_sadrzaj>
    <derivirana_varijabla naziv="DomainObject.Predmet.ProtuStrankaListFormated_1">
      <item>TIM 01 d.o.o. u likvidaciji, POREČ</item>
    </derivirana_varijabla>
  </DomainObject.Predmet.ProtuStrankaListFormated>
  <DomainObject.Predmet.ProtuStrankaListFormatedOIB>
    <izvorni_sadrzaj>
      <item>TIM 01 d.o.o. u likvidaciji, POREČ, OIB 91152740337</item>
    </izvorni_sadrzaj>
    <derivirana_varijabla naziv="DomainObject.Predmet.ProtuStrankaListFormatedOIB_1">
      <item>TIM 01 d.o.o. u likvidaciji, POREČ, OIB 91152740337</item>
    </derivirana_varijabla>
  </DomainObject.Predmet.ProtuStrankaListFormatedOIB>
  <DomainObject.Predmet.ProtuStrankaListFormatedWithAdress>
    <izvorni_sadrzaj>
      <item>TIM 01 d.o.o. u likvidaciji, POREČ, Partizanska 4/1, 52440 Poreč</item>
    </izvorni_sadrzaj>
    <derivirana_varijabla naziv="DomainObject.Predmet.ProtuStrankaListFormatedWithAdress_1">
      <item>TIM 01 d.o.o. u likvidaciji, POREČ, Partizanska 4/1, 52440 Poreč</item>
    </derivirana_varijabla>
  </DomainObject.Predmet.ProtuStrankaListFormatedWithAdress>
  <DomainObject.Predmet.ProtuStrankaListFormatedWithAdressOIB>
    <izvorni_sadrzaj>
      <item>TIM 01 d.o.o. u likvidaciji, POREČ, OIB 91152740337, Partizanska 4/1, 52440 Poreč</item>
    </izvorni_sadrzaj>
    <derivirana_varijabla naziv="DomainObject.Predmet.ProtuStrankaListFormatedWithAdressOIB_1">
      <item>TIM 01 d.o.o. u likvidaciji, POREČ, OIB 91152740337, Partizanska 4/1, 52440 Poreč</item>
    </derivirana_varijabla>
  </DomainObject.Predmet.ProtuStrankaListFormatedWithAdressOIB>
  <DomainObject.Predmet.ProtuStrankaListNazivFormated>
    <izvorni_sadrzaj>
      <item>TIM 01 d.o.o. u likvidaciji, POREČ</item>
    </izvorni_sadrzaj>
    <derivirana_varijabla naziv="DomainObject.Predmet.ProtuStrankaListNazivFormated_1">
      <item>TIM 01 d.o.o. u likvidaciji, POREČ</item>
    </derivirana_varijabla>
  </DomainObject.Predmet.ProtuStrankaListNazivFormated>
  <DomainObject.Predmet.ProtuStrankaListNazivFormatedOIB>
    <izvorni_sadrzaj>
      <item>TIM 01 d.o.o. u likvidaciji, POREČ, OIB 91152740337</item>
    </izvorni_sadrzaj>
    <derivirana_varijabla naziv="DomainObject.Predmet.ProtuStrankaListNazivFormatedOIB_1">
      <item>TIM 01 d.o.o. u likvidaciji, POREČ, OIB 91152740337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TIM 01 d.o.o. u likvidaciji, POREČ</izvorni_sadrzaj>
    <derivirana_varijabla naziv="DomainObject.Predmet.ProtustrankaIDrugi_1">TIM 01 d.o.o. u likvidaciji, POREČ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TIM 01 d.o.o. u likvidaciji, POREČ, OIB 91152740337, Partizanska 4/1, 52440 Poreč</izvorni_sadrzaj>
    <derivirana_varijabla naziv="DomainObject.Predmet.ProtustrankaIDrugiAdressOIB_1">TIM 01 d.o.o. u likvidaciji, POREČ, OIB 91152740337,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TIM 01 d.o.o. u likvidaciji, POREČ</item>
    </izvorni_sadrzaj>
    <derivirana_varijabla naziv="DomainObject.Predmet.SudioniciListNaziv_1">
      <item>Likvidator VLASTA MAJSTOROVIĆ, PULA</item>
      <item>TIM 01 d.o.o. u likvidaciji, POREČ</item>
    </derivirana_varijabla>
  </DomainObject.Predmet.SudioniciListNaziv>
  <DomainObject.Predmet.SudioniciListAdressOIB>
    <izvorni_sadrzaj>
      <item>Likvidator VLASTA MAJSTOROVIĆ, PULA, OIB 78258328195, Koparska 37,52100 Pula</item>
      <item>TIM 01 d.o.o. u likvidaciji, POREČ, OIB 91152740337, Partizanska 4/1,52440 Poreč</item>
    </izvorni_sadrzaj>
    <derivirana_varijabla naziv="DomainObject.Predmet.SudioniciListAdressOIB_1">
      <item>Likvidator VLASTA MAJSTOROVIĆ, PULA, OIB 78258328195, Koparska 37,52100 Pula</item>
      <item>TIM 01 d.o.o. u likvidaciji, POREČ, OIB 91152740337,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91152740337</item>
    </izvorni_sadrzaj>
    <derivirana_varijabla naziv="DomainObject.Predmet.SudioniciListNazivOIB_1">
      <item>, OIB 78258328195</item>
      <item>, OIB 91152740337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2037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2018-01-22T13:25:00Z</dcterms:created>
  <dc:creator>Sanja Prodan</dc:creator>
  <cp:lastModifiedBy>Sanja Prodan</cp:lastModifiedBy>
  <dcterms:modified xmlns:xsi="http://www.w3.org/2001/XMLSchema-instance" xsi:type="dcterms:W3CDTF">2018-01-24T09:16:00Z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