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c585" w14:paraId="086c58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8770D">
        <w:t>1115/15-4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GANIMED d.o.o., Koprivnica, Frana Supila 16, OIB: 82951326925</w:t>
      </w:r>
      <w:r w:rsidR="00637444">
        <w:t xml:space="preserve">, dana </w:t>
      </w:r>
      <w:r w:rsidR="00AA39F8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8770D">
        <w:t xml:space="preserve"> GANIMED d.o.o., Koprivnica, Frana Supila 16, OIB: 82951326925</w:t>
      </w:r>
      <w:r w:rsidR="00740000">
        <w:t xml:space="preserve">, </w:t>
      </w:r>
      <w:r w:rsidR="00CB6C18">
        <w:t xml:space="preserve">iznosi </w:t>
      </w:r>
      <w:r w:rsidR="00B8770D">
        <w:t xml:space="preserve">4.456,48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 xml:space="preserve">direktor dužnika </w:t>
      </w:r>
      <w:proofErr w:type="spellStart"/>
      <w:r w:rsidR="00B8770D">
        <w:t>Klaudio</w:t>
      </w:r>
      <w:proofErr w:type="spellEnd"/>
      <w:r w:rsidR="00B8770D">
        <w:t xml:space="preserve"> </w:t>
      </w:r>
      <w:proofErr w:type="spellStart"/>
      <w:r w:rsidR="00B8770D">
        <w:t>Galinec</w:t>
      </w:r>
      <w:proofErr w:type="spellEnd"/>
      <w:r w:rsidR="00B8770D">
        <w:t>, Koprivnica, Supilova 16</w:t>
      </w:r>
      <w:r w:rsidR="001F549C">
        <w:t>, OIB:</w:t>
      </w:r>
      <w:r w:rsidR="00B8770D">
        <w:t xml:space="preserve"> 73964826039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A39F8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97F" w:rsidR="0072097F">
      <w:r>
        <w:separator/>
      </w:r>
    </w:p>
  </w:endnote>
  <w:endnote w:id="0" w:type="continuationSeparator">
    <w:p w:rsidRDefault="0072097F" w:rsidR="0072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97F" w:rsidR="0072097F">
      <w:r>
        <w:separator/>
      </w:r>
    </w:p>
  </w:footnote>
  <w:footnote w:id="0" w:type="continuationSeparator">
    <w:p w:rsidRDefault="0072097F" w:rsidR="00720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1F549C"/>
    <w:rsid w:val="002055B4"/>
    <w:rsid w:val="002260EF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2097F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A39F8"/>
    <w:rsid w:val="00AF154A"/>
    <w:rsid w:val="00AF2C11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2015E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GANIMED društvo s ograničenom odgovornošću za proizvodnju, trgovinu i usluge</izvorni_sadrzaj>
    <derivirana_varijabla naziv="DomainObject.Predmet.ProtustrankaFormated_1">  GANIMED društvo s ograničenom odgovornošću za proizvodnju, trgovinu i usluge</derivirana_varijabla>
  </DomainObject.Predmet.ProtustrankaFormated>
  <DomainObject.Predmet.ProtustrankaFormatedOIB>
    <izvorni_sadrzaj>  GANIMED društvo s ograničenom odgovornošću za proizvodnju, trgovinu i usluge, OIB 82951326925</izvorni_sadrzaj>
    <derivirana_varijabla naziv="DomainObject.Predmet.ProtustrankaFormatedOIB_1">  GANIMED društvo s ograničenom odgovornošću za proizvodnju, trgovinu i usluge, OIB 82951326925</derivirana_varijabla>
  </DomainObject.Predmet.ProtustrankaFormatedOIB>
  <DomainObject.Predmet.ProtustrankaFormatedWithAdress>
    <izvorni_sadrzaj> GANIMED društvo s ograničenom odgovornošću za proizvodnju, trgovinu i usluge, Frana Supila 16, 48000 Koprivnica</izvorni_sadrzaj>
    <derivirana_varijabla naziv="DomainObject.Predmet.ProtustrankaFormatedWithAdress_1"> GANIMED društvo s ograničenom odgovornošću za proizvodnju, trgovinu i usluge, Frana Supila 16, 48000 Koprivnica</derivirana_varijabla>
  </DomainObject.Predmet.ProtustrankaFormatedWithAdress>
  <DomainObject.Predmet.ProtustrankaFormatedWithAdressOIB>
    <izvorni_sadrzaj> GANIMED društvo s ograničenom odgovornošću za proizvodnju, trgovinu i usluge, OIB 82951326925, Frana Supila 16, 48000 Koprivnica</izvorni_sadrzaj>
    <derivirana_varijabla naziv="DomainObject.Predmet.ProtustrankaFormatedWithAdressOIB_1"> GANIMED društvo s ograničenom odgovornošću za proizvodnju, trgovinu i usluge, OIB 82951326925, Frana Supila 16, 48000 Koprivnica</derivirana_varijabla>
  </DomainObject.Predmet.ProtustrankaFormatedWithAdressOIB>
  <DomainObject.Predmet.ProtustrankaWithAdress>
    <izvorni_sadrzaj>GANIMED društvo s ograničenom odgovornošću za proizvodnju, trgovinu i usluge Frana Supila 16, 48000 Koprivnica</izvorni_sadrzaj>
    <derivirana_varijabla naziv="DomainObject.Predmet.ProtustrankaWithAdress_1">GANIMED društvo s ograničenom odgovornošću za proizvodnju, trgovinu i usluge Frana Supila 16, 48000 Koprivnica</derivirana_varijabla>
  </DomainObject.Predmet.ProtustrankaWithAdress>
  <DomainObject.Predmet.ProtustrankaWithAdressOIB>
    <izvorni_sadrzaj>GANIMED društvo s ograničenom odgovornošću za proizvodnju, trgovinu i usluge, OIB 82951326925, Frana Supila 16, 48000 Koprivnica</izvorni_sadrzaj>
    <derivirana_varijabla naziv="DomainObject.Predmet.ProtustrankaWithAdressOIB_1">GANIMED društvo s ograničenom odgovornošću za proizvodnju, trgovinu i usluge, OIB 82951326925, Frana Supila 16, 48000 Koprivnica</derivirana_varijabla>
  </DomainObject.Predmet.ProtustrankaWithAdressOIB>
  <DomainObject.Predmet.ProtustrankaNazivFormated>
    <izvorni_sadrzaj>GANIMED društvo s ograničenom odgovornošću za proizvodnju, trgovinu i usluge</izvorni_sadrzaj>
    <derivirana_varijabla naziv="DomainObject.Predmet.ProtustrankaNazivFormated_1">GANIMED društvo s ograničenom odgovornošću za proizvodnju, trgovinu i usluge</derivirana_varijabla>
  </DomainObject.Predmet.ProtustrankaNazivFormated>
  <DomainObject.Predmet.ProtustrankaNazivFormatedOIB>
    <izvorni_sadrzaj>GANIMED društvo s ograničenom odgovornošću za proizvodnju, trgovinu i usluge, OIB 82951326925</izvorni_sadrzaj>
    <derivirana_varijabla naziv="DomainObject.Predmet.ProtustrankaNazivFormatedOIB_1">GANIMED društvo s ograničenom odgovornošću za proizvodnju, trgovinu i usluge, OIB 82951326925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4456.48</izvorni_sadrzaj>
    <derivirana_varijabla naziv="DomainObject.Predmet.TrenutnaVrijednost_1">4456.48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GANIMED društvo s ograničenom odgovornošću za proizvodnju, trgovinu i usluge</item>
    </izvorni_sadrzaj>
    <derivirana_varijabla naziv="DomainObject.Predmet.ProtuStrankaListFormated_1">
      <item>GANIMED društvo s ograničenom odgovornošću za proizvodnju, trgovinu i usluge</item>
    </derivirana_varijabla>
  </DomainObject.Predmet.ProtuStrankaListFormated>
  <DomainObject.Predmet.ProtuStrankaListFormatedOIB>
    <izvorni_sadrzaj>
      <item>GANIMED društvo s ograničenom odgovornošću za proizvodnju, trgovinu i usluge, OIB 82951326925</item>
    </izvorni_sadrzaj>
    <derivirana_varijabla naziv="DomainObject.Predmet.ProtuStrankaListFormatedOIB_1">
      <item>GANIMED društvo s ograničenom odgovornošću za proizvodnju, trgovinu i usluge, OIB 82951326925</item>
    </derivirana_varijabla>
  </DomainObject.Predmet.ProtuStrankaListFormatedOIB>
  <DomainObject.Predmet.ProtuStrankaListFormatedWithAdress>
    <izvorni_sadrzaj>
      <item>GANIMED društvo s ograničenom odgovornošću za proizvodnju, trgovinu i usluge, Frana Supila 16, 48000 Koprivnica</item>
    </izvorni_sadrzaj>
    <derivirana_varijabla naziv="DomainObject.Predmet.ProtuStrankaListFormatedWithAdress_1">
      <item>GANIMED društvo s ograničenom odgovornošću za proizvodnju, trgovinu i usluge, Frana Supila 16, 48000 Koprivnica</item>
    </derivirana_varijabla>
  </DomainObject.Predmet.ProtuStrankaListFormatedWithAdress>
  <DomainObject.Predmet.ProtuStrankaListFormatedWithAdressOIB>
    <izvorni_sadrzaj>
      <item>GANIMED društvo s ograničenom odgovornošću za proizvodnju, trgovinu i usluge, OIB 82951326925, Frana Supila 16, 48000 Koprivnica</item>
    </izvorni_sadrzaj>
    <derivirana_varijabla naziv="DomainObject.Predmet.ProtuStrankaListFormatedWithAdressOIB_1">
      <item>GANIMED društvo s ograničenom odgovornošću za proizvodnju, trgovinu i usluge, OIB 82951326925, Frana Supila 16, 48000 Koprivnica</item>
    </derivirana_varijabla>
  </DomainObject.Predmet.ProtuStrankaListFormatedWithAdressOIB>
  <DomainObject.Predmet.ProtuStrankaListNazivFormated>
    <izvorni_sadrzaj>
      <item>GANIMED društvo s ograničenom odgovornošću za proizvodnju, trgovinu i usluge</item>
    </izvorni_sadrzaj>
    <derivirana_varijabla naziv="DomainObject.Predmet.ProtuStrankaListNazivFormated_1">
      <item>GANIMED društvo s ograničenom odgovornošću za proizvodnju, trgovinu i usluge</item>
    </derivirana_varijabla>
  </DomainObject.Predmet.ProtuStrankaListNazivFormated>
  <DomainObject.Predmet.ProtuStrankaListNazivFormatedOIB>
    <izvorni_sadrzaj>
      <item>GANIMED društvo s ograničenom odgovornošću za proizvodnju, trgovinu i usluge, OIB 82951326925</item>
    </izvorni_sadrzaj>
    <derivirana_varijabla naziv="DomainObject.Predmet.ProtuStrankaListNazivFormatedOIB_1">
      <item>GANIMED društvo s ograničenom odgovornošću za proizvodnju, trgovinu i usluge, OIB 82951326925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GANIMED društvo s ograničenom odgovornošću za proizvodnju, trgovinu i usluge</izvorni_sadrzaj>
    <derivirana_varijabla naziv="DomainObject.Predmet.ProtustrankaIDrugi_1">GANIMED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GANIMED društvo s ograničenom odgovornošću za proizvodnju, trgovinu i usluge, OIB 82951326925, Frana Supila 16, 48000 Koprivnica</izvorni_sadrzaj>
    <derivirana_varijabla naziv="DomainObject.Predmet.ProtustrankaIDrugiAdressOIB_1">GANIMED društvo s ograničenom odgovornošću za proizvodnju, trgovinu i usluge, OIB 82951326925, Frana Supila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GANIMED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GANIMED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82951326925</item>
      <item>, OIB null</item>
      <item>, OIB null</item>
    </izvorni_sadrzaj>
    <derivirana_varijabla naziv="DomainObject.Predmet.SudioniciListNazivOIB_1">
      <item>, OIB 85821130368</item>
      <item>, OIB 82951326925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76B6D-86DE-412B-B5CE-95D32C907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1857</properties:Characters>
  <properties:Lines>46</properties:Lines>
  <properties:Paragraphs>14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2016-01-12T09:29:00Z</cp:lastPrinted>
  <dcterms:modified xmlns:xsi="http://www.w3.org/2001/XMLSchema-instance" xsi:type="dcterms:W3CDTF">2016-01-12T09:30:00Z</dcterms:modified>
  <cp:revision>25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