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aaa3" w14:paraId="0ccaaa3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BELUS d.o.o. Zagreb, Debanićev brijeg 23, OIB 54520941847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BELUS d.o.o. Zagreb, Debanićev brijeg 23, OIB 54520941847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11,0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IVAN HUDOLETNJAK iz Ivanca, Zavojna ul. 3, OIB 80924395653.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BELUS d.o.o. Zagreb, Debanićev brijeg 23, OIB 54520941847,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BELUS d.o.o. Zagreb, Debanićev brijeg 23, OIB 54520941847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713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/16 od 02.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02.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2F35AE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AE" w:rsidP="002F35AE" w:rsidR="002F35AE" w:rsidRPr="002F35A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2F35AE" w:rsidP="002F35AE" w:rsidR="002F35AE" w:rsidRPr="00745AE4">
      <w:pPr>
        <w:pStyle w:val="Bezproreda"/>
      </w:pPr>
      <w:r w:rsidRPr="002F35AE">
        <w:rPr>
          <w:rFonts w:cs="Times New Roman" w:hAnsi="Times New Roman" w:ascii="Times New Roman"/>
          <w:sz w:val="24"/>
          <w:szCs w:val="24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ab/>
      </w:r>
      <w:r w:rsidRPr="002F35AE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2F35AE" w:rsidP="00345FCD" w:rsidR="002F35AE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3EEB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13EEB">
      <w:rPr>
        <w:noProof/>
      </w:rPr>
      <w:t>2</w:t>
    </w:r>
    <w:r>
      <w:fldChar w:fldCharType="end"/>
    </w:r>
    <w:r>
      <w:t xml:space="preserve">                            </w:t>
    </w:r>
    <w:r w:rsidR="00026C85">
      <w:t xml:space="preserve">                       </w:t>
    </w:r>
    <w:r w:rsidR="005D58D8">
      <w:t>28. St-</w:t>
    </w:r>
    <w:r w:rsidR="00DB3F0C">
      <w:t>713</w:t>
    </w:r>
    <w:r w:rsidR="00026C85">
      <w:t>/16</w:t>
    </w:r>
  </w:p>
  <w:p w:rsidRDefault="00A13EEB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A13EEB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DB3F0C">
          <w:rPr>
            <w:b/>
          </w:rPr>
          <w:t>713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14690A"/>
    <w:rsid w:val="00155293"/>
    <w:rsid w:val="001949A3"/>
    <w:rsid w:val="002B1598"/>
    <w:rsid w:val="002C1AEF"/>
    <w:rsid w:val="002F357C"/>
    <w:rsid w:val="002F35AE"/>
    <w:rsid w:val="00345FCD"/>
    <w:rsid w:val="003C1974"/>
    <w:rsid w:val="00446C4D"/>
    <w:rsid w:val="00575278"/>
    <w:rsid w:val="005D58D8"/>
    <w:rsid w:val="005E3F56"/>
    <w:rsid w:val="006A426F"/>
    <w:rsid w:val="006B7002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E218F"/>
    <w:rsid w:val="00A13EEB"/>
    <w:rsid w:val="00A3376C"/>
    <w:rsid w:val="00AC04CB"/>
    <w:rsid w:val="00B33374"/>
    <w:rsid w:val="00BE2983"/>
    <w:rsid w:val="00C12535"/>
    <w:rsid w:val="00CA317F"/>
    <w:rsid w:val="00D01556"/>
    <w:rsid w:val="00DB3F0C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BELUS d.o.o.</izvorni_sadrzaj>
    <derivirana_varijabla naziv="DomainObject.Predmet.ProtustrankaFormated_1">  BELUS d.o.o.</derivirana_varijabla>
  </DomainObject.Predmet.ProtustrankaFormated>
  <DomainObject.Predmet.ProtustrankaFormatedOIB>
    <izvorni_sadrzaj>  BELUS d.o.o., OIB 54520941847</izvorni_sadrzaj>
    <derivirana_varijabla naziv="DomainObject.Predmet.ProtustrankaFormatedOIB_1">  BELUS d.o.o., OIB 54520941847</derivirana_varijabla>
  </DomainObject.Predmet.ProtustrankaFormatedOIB>
  <DomainObject.Predmet.ProtustrankaFormatedWithAdress>
    <izvorni_sadrzaj> BELUS d.o.o., Debanićev brijeg 23, 10000 Zagreb</izvorni_sadrzaj>
    <derivirana_varijabla naziv="DomainObject.Predmet.ProtustrankaFormatedWithAdress_1"> BELUS d.o.o., Debanićev brijeg 23, 10000 Zagreb</derivirana_varijabla>
  </DomainObject.Predmet.ProtustrankaFormatedWithAdress>
  <DomainObject.Predmet.ProtustrankaFormatedWithAdressOIB>
    <izvorni_sadrzaj> BELUS d.o.o., OIB 54520941847, Debanićev brijeg 23, 10000 Zagreb</izvorni_sadrzaj>
    <derivirana_varijabla naziv="DomainObject.Predmet.ProtustrankaFormatedWithAdressOIB_1"> BELUS d.o.o., OIB 54520941847, Debanićev brijeg 23, 10000 Zagreb</derivirana_varijabla>
  </DomainObject.Predmet.ProtustrankaFormatedWithAdressOIB>
  <DomainObject.Predmet.ProtustrankaWithAdress>
    <izvorni_sadrzaj>BELUS d.o.o. Debanićev brijeg 23, 10000 Zagreb</izvorni_sadrzaj>
    <derivirana_varijabla naziv="DomainObject.Predmet.ProtustrankaWithAdress_1">BELUS d.o.o. Debanićev brijeg 23, 10000 Zagreb</derivirana_varijabla>
  </DomainObject.Predmet.ProtustrankaWithAdress>
  <DomainObject.Predmet.ProtustrankaWithAdressOIB>
    <izvorni_sadrzaj>BELUS d.o.o., OIB 54520941847, Debanićev brijeg 23, 10000 Zagreb</izvorni_sadrzaj>
    <derivirana_varijabla naziv="DomainObject.Predmet.ProtustrankaWithAdressOIB_1">BELUS d.o.o., OIB 54520941847, Debanićev brijeg 23, 10000 Zagreb</derivirana_varijabla>
  </DomainObject.Predmet.ProtustrankaWithAdressOIB>
  <DomainObject.Predmet.ProtustrankaNazivFormated>
    <izvorni_sadrzaj>BELUS d.o.o.</izvorni_sadrzaj>
    <derivirana_varijabla naziv="DomainObject.Predmet.ProtustrankaNazivFormated_1">BELUS d.o.o.</derivirana_varijabla>
  </DomainObject.Predmet.ProtustrankaNazivFormated>
  <DomainObject.Predmet.ProtustrankaNazivFormatedOIB>
    <izvorni_sadrzaj>BELUS d.o.o., OIB 54520941847</izvorni_sadrzaj>
    <derivirana_varijabla naziv="DomainObject.Predmet.ProtustrankaNazivFormatedOIB_1">BELUS d.o.o., OIB 54520941847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BELUS d.o.o.</item>
    </izvorni_sadrzaj>
    <derivirana_varijabla naziv="DomainObject.Predmet.ProtuStrankaListFormated_1">
      <item>BELUS d.o.o.</item>
    </derivirana_varijabla>
  </DomainObject.Predmet.ProtuStrankaListFormated>
  <DomainObject.Predmet.ProtuStrankaListFormatedOIB>
    <izvorni_sadrzaj>
      <item>BELUS d.o.o., OIB 54520941847</item>
    </izvorni_sadrzaj>
    <derivirana_varijabla naziv="DomainObject.Predmet.ProtuStrankaListFormatedOIB_1">
      <item>BELUS d.o.o., OIB 54520941847</item>
    </derivirana_varijabla>
  </DomainObject.Predmet.ProtuStrankaListFormatedOIB>
  <DomainObject.Predmet.ProtuStrankaListFormatedWithAdress>
    <izvorni_sadrzaj>
      <item>BELUS d.o.o., Debanićev brijeg 23, 10000 Zagreb</item>
    </izvorni_sadrzaj>
    <derivirana_varijabla naziv="DomainObject.Predmet.ProtuStrankaListFormatedWithAdress_1">
      <item>BELUS d.o.o., Debanićev brijeg 23, 10000 Zagreb</item>
    </derivirana_varijabla>
  </DomainObject.Predmet.ProtuStrankaListFormatedWithAdress>
  <DomainObject.Predmet.ProtuStrankaListFormatedWithAdressOIB>
    <izvorni_sadrzaj>
      <item>BELUS d.o.o., OIB 54520941847, Debanićev brijeg 23, 10000 Zagreb</item>
    </izvorni_sadrzaj>
    <derivirana_varijabla naziv="DomainObject.Predmet.ProtuStrankaListFormatedWithAdressOIB_1">
      <item>BELUS d.o.o., OIB 54520941847, Debanićev brijeg 23, 10000 Zagreb</item>
    </derivirana_varijabla>
  </DomainObject.Predmet.ProtuStrankaListFormatedWithAdressOIB>
  <DomainObject.Predmet.ProtuStrankaListNazivFormated>
    <izvorni_sadrzaj>
      <item>BELUS d.o.o.</item>
    </izvorni_sadrzaj>
    <derivirana_varijabla naziv="DomainObject.Predmet.ProtuStrankaListNazivFormated_1">
      <item>BELUS d.o.o.</item>
    </derivirana_varijabla>
  </DomainObject.Predmet.ProtuStrankaListNazivFormated>
  <DomainObject.Predmet.ProtuStrankaListNazivFormatedOIB>
    <izvorni_sadrzaj>
      <item>BELUS d.o.o., OIB 54520941847</item>
    </izvorni_sadrzaj>
    <derivirana_varijabla naziv="DomainObject.Predmet.ProtuStrankaListNazivFormatedOIB_1">
      <item>BELUS d.o.o., OIB 54520941847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BELUS d.o.o.</izvorni_sadrzaj>
    <derivirana_varijabla naziv="DomainObject.Predmet.ProtustrankaIDrugi_1">BELUS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BELUS d.o.o., OIB 54520941847, Debanićev brijeg 23, 10000 Zagreb</izvorni_sadrzaj>
    <derivirana_varijabla naziv="DomainObject.Predmet.ProtustrankaIDrugiAdressOIB_1">BELUS d.o.o., OIB 54520941847, Debanićev brijeg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BELUS d.o.o.</item>
    </izvorni_sadrzaj>
    <derivirana_varijabla naziv="DomainObject.Predmet.SudioniciListNaziv_1">
      <item>FINA Regionalni centar Zagreb</item>
      <item>BELUS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BELUS d.o.o., OIB 54520941847, Debanićev brijeg 23,10000 Zagreb</item>
    </izvorni_sadrzaj>
    <derivirana_varijabla naziv="DomainObject.Predmet.SudioniciListAdressOIB_1">
      <item>FINA Regionalni centar Zagreb, OIB 85821130368, Trg svibanjskih žrtava 1995. br 1,10000 Zagreb</item>
      <item>BELUS d.o.o., OIB 54520941847, Debanićev brijeg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54520941847</item>
    </izvorni_sadrzaj>
    <derivirana_varijabla naziv="DomainObject.Predmet.SudioniciListNazivOIB_1">
      <item>, OIB 85821130368</item>
      <item>, OIB 54520941847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2240</properties:Characters>
  <properties:Lines>79</properties:Lines>
  <properties:Paragraphs>24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2016-03-22T09:32:00Z</cp:lastPrinted>
  <dcterms:modified xmlns:xsi="http://www.w3.org/2001/XMLSchema-instance" xsi:type="dcterms:W3CDTF">2016-03-22T09:34:00Z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