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b086" w14:paraId="dfab086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</w:t>
      </w:r>
      <w:r w:rsidR="002E33CB" w:rsidRPr="000C73A5">
        <w:t xml:space="preserve">3  </w:t>
      </w:r>
      <w:r w:rsidR="00B85DBD" w:rsidRPr="000C73A5">
        <w:t xml:space="preserve"> </w:t>
      </w:r>
      <w:r w:rsidR="002E33CB" w:rsidRPr="000C73A5">
        <w:t>St-</w:t>
      </w:r>
      <w:r w:rsidR="00247AA7">
        <w:t>5604</w:t>
      </w:r>
      <w:r w:rsidR="002E33CB" w:rsidRPr="000C73A5">
        <w:t>/1</w:t>
      </w:r>
      <w:r w:rsidR="00247AA7">
        <w:t>6</w:t>
      </w:r>
      <w:r w:rsidR="006A231B" w:rsidRPr="000C73A5">
        <w:t>-</w:t>
      </w:r>
      <w:r w:rsidR="00894437">
        <w:t>3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 w:rsidRPr="000C73A5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r w:rsidR="00247AA7">
        <w:t>DIGITALNE KOMUNIKACIJE</w:t>
      </w:r>
      <w:r w:rsidRPr="000C73A5">
        <w:t xml:space="preserve"> d.o.o., </w:t>
      </w:r>
      <w:r w:rsidR="00156CEC">
        <w:t>Zagreb</w:t>
      </w:r>
      <w:r w:rsidRPr="000C73A5">
        <w:t xml:space="preserve">, </w:t>
      </w:r>
      <w:proofErr w:type="spellStart"/>
      <w:r w:rsidR="00247AA7">
        <w:t>Beethovenova</w:t>
      </w:r>
      <w:proofErr w:type="spellEnd"/>
      <w:r w:rsidR="00247AA7">
        <w:t xml:space="preserve"> 20</w:t>
      </w:r>
      <w:r w:rsidRPr="000C73A5">
        <w:t xml:space="preserve">, OIB: </w:t>
      </w:r>
      <w:r w:rsidR="00247AA7">
        <w:t>42487766252</w:t>
      </w:r>
      <w:r w:rsidRPr="000C73A5">
        <w:t xml:space="preserve">, </w:t>
      </w:r>
      <w:r w:rsidR="00247AA7">
        <w:t>5. listopada</w:t>
      </w:r>
      <w:r w:rsidRPr="000C73A5">
        <w:t xml:space="preserve"> 2016. </w:t>
      </w: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2E33CB" w:rsidP="00994D96" w:rsidR="002E33CB" w:rsidRPr="000C73A5">
      <w:pPr>
        <w:jc w:val="both"/>
      </w:pPr>
      <w:r w:rsidRPr="000C73A5">
        <w:t>I.</w:t>
      </w:r>
      <w:r w:rsidRPr="000C73A5">
        <w:tab/>
        <w:t>Nalaže se osobi ovlaštenoj za zastupanje dužnika</w:t>
      </w:r>
      <w:r w:rsidR="005D1604" w:rsidRPr="005D1604">
        <w:t xml:space="preserve"> </w:t>
      </w:r>
      <w:r w:rsidR="005D1604">
        <w:t>DIGITALNE KOMUNIKACIJE</w:t>
      </w:r>
      <w:r w:rsidR="005D1604" w:rsidRPr="000C73A5">
        <w:t xml:space="preserve"> d.o.o., </w:t>
      </w:r>
      <w:r w:rsidR="005D1604">
        <w:t>Zagreb</w:t>
      </w:r>
      <w:r w:rsidR="005D1604" w:rsidRPr="000C73A5">
        <w:t xml:space="preserve">, </w:t>
      </w:r>
      <w:proofErr w:type="spellStart"/>
      <w:r w:rsidR="005D1604">
        <w:t>Beethovenova</w:t>
      </w:r>
      <w:proofErr w:type="spellEnd"/>
      <w:r w:rsidR="005D1604">
        <w:t xml:space="preserve"> 20</w:t>
      </w:r>
      <w:r w:rsidR="005D1604" w:rsidRPr="000C73A5">
        <w:t xml:space="preserve">, OIB: </w:t>
      </w:r>
      <w:r w:rsidR="005D1604">
        <w:t>42487766252</w:t>
      </w:r>
      <w:r w:rsidR="000312FE" w:rsidRPr="000C73A5">
        <w:t xml:space="preserve">, </w:t>
      </w:r>
      <w:r w:rsidR="005D1604">
        <w:t>DANIJEL</w:t>
      </w:r>
      <w:r w:rsidR="00894437">
        <w:t>U</w:t>
      </w:r>
      <w:r w:rsidR="005D1604">
        <w:t xml:space="preserve"> JURMAN-KOVAČIĆ</w:t>
      </w:r>
      <w:r w:rsidR="00156CEC">
        <w:t xml:space="preserve">, </w:t>
      </w:r>
      <w:proofErr w:type="spellStart"/>
      <w:r w:rsidR="005D1604">
        <w:t>Prudnice</w:t>
      </w:r>
      <w:proofErr w:type="spellEnd"/>
      <w:r w:rsidR="00156CEC">
        <w:t xml:space="preserve">, </w:t>
      </w:r>
      <w:r w:rsidR="005D1604">
        <w:t>Ante Kovačića 19</w:t>
      </w:r>
      <w:r w:rsidR="00994D96" w:rsidRPr="000C73A5">
        <w:t xml:space="preserve">, OIB: </w:t>
      </w:r>
      <w:r w:rsidR="005D1604">
        <w:t>99077484738</w:t>
      </w:r>
      <w:r w:rsidR="00994D96" w:rsidRPr="000C73A5">
        <w:t xml:space="preserve">,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5D1604">
        <w:t>5604</w:t>
      </w:r>
      <w:r w:rsidR="00AE31B6" w:rsidRPr="000C73A5">
        <w:t>1</w:t>
      </w:r>
      <w:r w:rsidR="005D1604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</w:t>
      </w:r>
      <w:proofErr w:type="spellStart"/>
      <w:r w:rsidRPr="000C73A5">
        <w:t>pristojbenog</w:t>
      </w:r>
      <w:proofErr w:type="spellEnd"/>
      <w:r w:rsidRPr="000C73A5"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pristojbenog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pristojbenog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5D1604">
        <w:t>5604</w:t>
      </w:r>
      <w:r w:rsidRPr="000C73A5">
        <w:t>1</w:t>
      </w:r>
      <w:r w:rsidR="005D1604">
        <w:t>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5D1604" w:rsidRPr="005D1604">
        <w:t xml:space="preserve"> </w:t>
      </w:r>
      <w:r w:rsidR="005D1604">
        <w:t>DIGITALNE KOMUNIKACIJE</w:t>
      </w:r>
      <w:r w:rsidR="005D1604" w:rsidRPr="000C73A5">
        <w:t xml:space="preserve"> d.o.o., </w:t>
      </w:r>
      <w:r w:rsidR="005D1604">
        <w:t>Zagreb</w:t>
      </w:r>
      <w:r w:rsidR="005D1604" w:rsidRPr="000C73A5">
        <w:t xml:space="preserve">, </w:t>
      </w:r>
      <w:proofErr w:type="spellStart"/>
      <w:r w:rsidR="005D1604">
        <w:t>Beethovenova</w:t>
      </w:r>
      <w:proofErr w:type="spellEnd"/>
      <w:r w:rsidR="005D1604">
        <w:t xml:space="preserve"> 20</w:t>
      </w:r>
      <w:r w:rsidR="005D1604" w:rsidRPr="000C73A5">
        <w:t xml:space="preserve">, OIB: </w:t>
      </w:r>
      <w:r w:rsidR="005D1604">
        <w:t>42487766252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5D1604">
        <w:t>5. listopada</w:t>
      </w:r>
      <w:r w:rsidR="003B2FB0" w:rsidRPr="000C73A5">
        <w:t xml:space="preserve">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2E33CB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894437">
        <w:t>, v.r.</w:t>
      </w:r>
    </w:p>
    <w:p w:rsidRDefault="00894437" w:rsidP="00696060" w:rsidR="00894437">
      <w:pPr>
        <w:jc w:val="right"/>
      </w:pPr>
    </w:p>
    <w:p w:rsidRDefault="00894437" w:rsidP="00696060" w:rsidR="0089443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894437" w:rsidP="00696060" w:rsidR="00894437">
      <w:pPr>
        <w:jc w:val="right"/>
      </w:pPr>
      <w:r>
        <w:t>ovlašteni službenik:</w:t>
      </w:r>
    </w:p>
    <w:p w:rsidRDefault="00894437" w:rsidP="00696060" w:rsidR="00894437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696060" w:rsidP="00696060" w:rsidR="00696060" w:rsidRPr="000C73A5">
      <w:pPr>
        <w:jc w:val="right"/>
      </w:pPr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696060" w:rsidP="002E33CB" w:rsidR="00696060" w:rsidRPr="000C73A5"/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C73A5"/>
    <w:rsid w:val="00156CEC"/>
    <w:rsid w:val="00247AA7"/>
    <w:rsid w:val="002A4A3E"/>
    <w:rsid w:val="002E33CB"/>
    <w:rsid w:val="003B2FB0"/>
    <w:rsid w:val="00404B95"/>
    <w:rsid w:val="005D1604"/>
    <w:rsid w:val="00696060"/>
    <w:rsid w:val="006A231B"/>
    <w:rsid w:val="00706D0C"/>
    <w:rsid w:val="00894437"/>
    <w:rsid w:val="00994D96"/>
    <w:rsid w:val="00AE31B6"/>
    <w:rsid w:val="00B85DBD"/>
    <w:rsid w:val="00BE794C"/>
    <w:rsid w:val="00C4202B"/>
    <w:rsid w:val="00E93EC5"/>
    <w:rsid w:val="00E9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St-5604/2016-3</izvorni_sadrzaj>
    <derivirana_varijabla naziv="DomainObject.Oznaka_1">St-5604/2016-3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5604</izvorni_sadrzaj>
    <derivirana_varijabla naziv="DomainObject.Predmet.Broj_1">5604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St-5604/2016</izvorni_sadrzaj>
    <derivirana_varijabla naziv="DomainObject.Predmet.OznakaBroj_1">St-5604/2016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DIGITALNE KOMUNIKACIJE d.o.o. zastupanog po punomoćniku Danijel Jurman-kovačić</izvorni_sadrzaj>
    <derivirana_varijabla naziv="DomainObject.Predmet.ProtustrankaFormated_1">  DIGITALNE KOMUNIKACIJE d.o.o. zastupanog po punomoćniku Danijel Jurman-kovačić</derivirana_varijabla>
  </DomainObject.Predmet.ProtustrankaFormated>
  <DomainObject.Predmet.ProtustrankaFormatedOIB>
    <izvorni_sadrzaj>  DIGITALNE KOMUNIKACIJE d.o.o., OIB 42487766252 zastupanog po punomoćniku Danijel Jurman-kovačić</izvorni_sadrzaj>
    <derivirana_varijabla naziv="DomainObject.Predmet.ProtustrankaFormatedOIB_1">  DIGITALNE KOMUNIKACIJE d.o.o., OIB 42487766252 zastupanog po punomoćniku Danijel Jurman-kovačić</derivirana_varijabla>
  </DomainObject.Predmet.ProtustrankaFormatedOIB>
  <DomainObject.Predmet.ProtustrankaFormatedWithAdress>
    <izvorni_sadrzaj> DIGITALNE KOMUNIKACIJE d.o.o., Beethovenova 20, 10000 Zagreb zastupanog po punomoćniku Danijel Jurman-kovačić</izvorni_sadrzaj>
    <derivirana_varijabla naziv="DomainObject.Predmet.ProtustrankaFormatedWithAdress_1"> DIGITALNE KOMUNIKACIJE d.o.o., Beethovenova 20, 10000 Zagreb zastupanog po punomoćniku Danijel Jurman-kovačić</derivirana_varijabla>
  </DomainObject.Predmet.ProtustrankaFormatedWithAdress>
  <DomainObject.Predmet.ProtustrankaFormatedWithAdressOIB>
    <izvorni_sadrzaj> DIGITALNE KOMUNIKACIJE d.o.o., OIB 42487766252, Beethovenova 20, 10000 Zagreb zastupanog po punomoćniku Danijel Jurman-kovačić</izvorni_sadrzaj>
    <derivirana_varijabla naziv="DomainObject.Predmet.ProtustrankaFormatedWithAdressOIB_1"> DIGITALNE KOMUNIKACIJE d.o.o., OIB 42487766252, Beethovenova 20, 10000 Zagreb zastupanog po punomoćniku Danijel Jurman-kovačić</derivirana_varijabla>
  </DomainObject.Predmet.ProtustrankaFormatedWithAdressOIB>
  <DomainObject.Predmet.ProtustrankaWithAdress>
    <izvorni_sadrzaj>DIGITALNE KOMUNIKACIJE d.o.o. Beethovenova 20, 10000 Zagreb</izvorni_sadrzaj>
    <derivirana_varijabla naziv="DomainObject.Predmet.ProtustrankaWithAdress_1">DIGITALNE KOMUNIKACIJE d.o.o. Beethovenova 20, 10000 Zagreb</derivirana_varijabla>
  </DomainObject.Predmet.ProtustrankaWithAdress>
  <DomainObject.Predmet.ProtustrankaWithAdressOIB>
    <izvorni_sadrzaj>DIGITALNE KOMUNIKACIJE d.o.o., OIB 42487766252, Beethovenova 20, 10000 Zagreb</izvorni_sadrzaj>
    <derivirana_varijabla naziv="DomainObject.Predmet.ProtustrankaWithAdressOIB_1">DIGITALNE KOMUNIKACIJE d.o.o., OIB 42487766252, Beethovenova 20, 10000 Zagreb</derivirana_varijabla>
  </DomainObject.Predmet.ProtustrankaWithAdressOIB>
  <DomainObject.Predmet.ProtustrankaNazivFormated>
    <izvorni_sadrzaj>DIGITALNE KOMUNIKACIJE d.o.o.</izvorni_sadrzaj>
    <derivirana_varijabla naziv="DomainObject.Predmet.ProtustrankaNazivFormated_1">DIGITALNE KOMUNIKACIJE d.o.o.</derivirana_varijabla>
  </DomainObject.Predmet.ProtustrankaNazivFormated>
  <DomainObject.Predmet.ProtustrankaNazivFormatedOIB>
    <izvorni_sadrzaj>DIGITALNE KOMUNIKACIJE d.o.o., OIB 42487766252</izvorni_sadrzaj>
    <derivirana_varijabla naziv="DomainObject.Predmet.ProtustrankaNazivFormatedOIB_1">DIGITALNE KOMUNIKACIJE d.o.o., OIB 42487766252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DIGITALNE KOMUNIKACIJE d.o.o. zastupanog po punomoćniku Danijel Jurman-kovačić</item>
    </izvorni_sadrzaj>
    <derivirana_varijabla naziv="DomainObject.Predmet.ProtuStrankaListFormated_1">
      <item>DIGITALNE KOMUNIKACIJE d.o.o. zastupanog po punomoćniku Danijel Jurman-kovačić</item>
    </derivirana_varijabla>
  </DomainObject.Predmet.ProtuStrankaListFormated>
  <DomainObject.Predmet.ProtuStrankaListFormatedOIB>
    <izvorni_sadrzaj>
      <item>DIGITALNE KOMUNIKACIJE d.o.o., OIB 42487766252 zastupanog po punomoćniku Danijel Jurman-kovačić</item>
    </izvorni_sadrzaj>
    <derivirana_varijabla naziv="DomainObject.Predmet.ProtuStrankaListFormatedOIB_1">
      <item>DIGITALNE KOMUNIKACIJE d.o.o., OIB 42487766252 zastupanog po punomoćniku Danijel Jurman-kovačić</item>
    </derivirana_varijabla>
  </DomainObject.Predmet.ProtuStrankaListFormatedOIB>
  <DomainObject.Predmet.ProtuStrankaListFormatedWithAdress>
    <izvorni_sadrzaj>
      <item>DIGITALNE KOMUNIKACIJE d.o.o., Beethovenova 20, 10000 Zagreb zastupanog po punomoćniku Danijel Jurman-kovačić</item>
    </izvorni_sadrzaj>
    <derivirana_varijabla naziv="DomainObject.Predmet.ProtuStrankaListFormatedWithAdress_1">
      <item>DIGITALNE KOMUNIKACIJE d.o.o., Beethovenova 20, 10000 Zagreb zastupanog po punomoćniku Danijel Jurman-kovačić</item>
    </derivirana_varijabla>
  </DomainObject.Predmet.ProtuStrankaListFormatedWithAdress>
  <DomainObject.Predmet.ProtuStrankaListFormatedWithAdressOIB>
    <izvorni_sadrzaj>
      <item>DIGITALNE KOMUNIKACIJE d.o.o., OIB 42487766252, Beethovenova 20, 10000 Zagreb zastupanog po punomoćniku Danijel Jurman-kovačić</item>
    </izvorni_sadrzaj>
    <derivirana_varijabla naziv="DomainObject.Predmet.ProtuStrankaListFormatedWithAdressOIB_1">
      <item>DIGITALNE KOMUNIKACIJE d.o.o., OIB 42487766252, Beethovenova 20, 10000 Zagreb zastupanog po punomoćniku Danijel Jurman-kovačić</item>
    </derivirana_varijabla>
  </DomainObject.Predmet.ProtuStrankaListFormatedWithAdressOIB>
  <DomainObject.Predmet.ProtuStrankaListNazivFormated>
    <izvorni_sadrzaj>
      <item>DIGITALNE KOMUNIKACIJE d.o.o.</item>
    </izvorni_sadrzaj>
    <derivirana_varijabla naziv="DomainObject.Predmet.ProtuStrankaListNazivFormated_1">
      <item>DIGITALNE KOMUNIKACIJE d.o.o.</item>
    </derivirana_varijabla>
  </DomainObject.Predmet.ProtuStrankaListNazivFormated>
  <DomainObject.Predmet.ProtuStrankaListNazivFormatedOIB>
    <izvorni_sadrzaj>
      <item>DIGITALNE KOMUNIKACIJE d.o.o., OIB 42487766252</item>
    </izvorni_sadrzaj>
    <derivirana_varijabla naziv="DomainObject.Predmet.ProtuStrankaListNazivFormatedOIB_1">
      <item>DIGITALNE KOMUNIKACIJE d.o.o., OIB 42487766252</item>
    </derivirana_varijabla>
  </DomainObject.Predmet.ProtuStrankaListNazivFormatedOIB>
  <DomainObject.Predmet.OstaliListFormated>
    <izvorni_sadrzaj>
      <item>Danijel Jurman-kovačić punomoćnik sudionika u postupku DIGITALNE KOMUNIKACIJE d.o.o.</item>
    </izvorni_sadrzaj>
    <derivirana_varijabla naziv="DomainObject.Predmet.OstaliListFormated_1">
      <item>Danijel Jurman-kovačić punomoćnik sudionika u postupku DIGITALNE KOMUNIKACIJE d.o.o.</item>
    </derivirana_varijabla>
  </DomainObject.Predmet.OstaliListFormated>
  <DomainObject.Predmet.OstaliListFormatedOIB>
    <izvorni_sadrzaj>
      <item>Danijel Jurman-kovačić, OIB 99077484738 punomoćnik sudionika u postupku DIGITALNE KOMUNIKACIJE d.o.o.</item>
    </izvorni_sadrzaj>
    <derivirana_varijabla naziv="DomainObject.Predmet.OstaliListFormatedOIB_1">
      <item>Danijel Jurman-kovačić, OIB 99077484738 punomoćnik sudionika u postupku DIGITALNE KOMUNIKACIJE d.o.o.</item>
    </derivirana_varijabla>
  </DomainObject.Predmet.OstaliListFormatedOIB>
  <DomainObject.Predmet.OstaliListFormatedWithAdress>
    <izvorni_sadrzaj>
      <item>Danijel Jurman-kovačić, Ante Kovačića 19, 10291 Prudnice punomoćnik sudionika u postupku DIGITALNE KOMUNIKACIJE d.o.o.</item>
    </izvorni_sadrzaj>
    <derivirana_varijabla naziv="DomainObject.Predmet.OstaliListFormatedWithAdress_1">
      <item>Danijel Jurman-kovačić, Ante Kovačića 19, 10291 Prudnice punomoćnik sudionika u postupku DIGITALNE KOMUNIKACIJE d.o.o.</item>
    </derivirana_varijabla>
  </DomainObject.Predmet.OstaliListFormatedWithAdress>
  <DomainObject.Predmet.OstaliListFormatedWithAdressOIB>
    <izvorni_sadrzaj>
      <item>Danijel Jurman-kovačić, OIB 99077484738, Ante Kovačića 19, 10291 Prudnice punomoćnik sudionika u postupku DIGITALNE KOMUNIKACIJE d.o.o.</item>
    </izvorni_sadrzaj>
    <derivirana_varijabla naziv="DomainObject.Predmet.OstaliListFormatedWithAdressOIB_1">
      <item>Danijel Jurman-kovačić, OIB 99077484738, Ante Kovačića 19, 10291 Prudnice punomoćnik sudionika u postupku DIGITALNE KOMUNIKACIJE d.o.o.</item>
    </derivirana_varijabla>
  </DomainObject.Predmet.OstaliListFormatedWithAdressOIB>
  <DomainObject.Predmet.OstaliListNazivFormated>
    <izvorni_sadrzaj>
      <item>Danijel Jurman-kovačić</item>
    </izvorni_sadrzaj>
    <derivirana_varijabla naziv="DomainObject.Predmet.OstaliListNazivFormated_1">
      <item>Danijel Jurman-kovačić</item>
    </derivirana_varijabla>
  </DomainObject.Predmet.OstaliListNazivFormated>
  <DomainObject.Predmet.OstaliListNazivFormatedOIB>
    <izvorni_sadrzaj>
      <item>Danijel Jurman-kovačić, OIB 99077484738</item>
    </izvorni_sadrzaj>
    <derivirana_varijabla naziv="DomainObject.Predmet.OstaliListNazivFormatedOIB_1">
      <item>Danijel Jurman-kovačić, OIB 99077484738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St-5604/2016-3</izvorni_sadrzaj>
    <derivirana_varijabla naziv="DomainObject.PoslovniBrojDokumenta_1">St-5604/2016-3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DIGITALNE KOMUNIKACIJE d.o.o.</izvorni_sadrzaj>
    <derivirana_varijabla naziv="DomainObject.Predmet.ProtustrankaIDrugi_1">DIGITALNE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DIGITALNE KOMUNIKACIJE d.o.o., OIB 42487766252, Beethovenova 20, 10000 Zagreb</izvorni_sadrzaj>
    <derivirana_varijabla naziv="DomainObject.Predmet.ProtustrankaIDrugiAdressOIB_1">DIGITALNE KOMUNIKACIJE d.o.o., OIB 42487766252, Beethovenova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DIGITALNE KOMUNIKACIJE d.o.o.</item>
      <item>Danijel Jurman-kovačić</item>
    </izvorni_sadrzaj>
    <derivirana_varijabla naziv="DomainObject.Predmet.SudioniciListNaziv_1">
      <item>FINA Regionalni centar Zagreb</item>
      <item>DIGITALNE KOMUNIKACIJE d.o.o.</item>
      <item>Danijel Jurman-kovačić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izvorni_sadrzaj>
    <derivirana_varijabla naziv="DomainObject.Predmet.SudioniciListAdressOIB_1"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42487766252</item>
      <item>, OIB 99077484738</item>
    </izvorni_sadrzaj>
    <derivirana_varijabla naziv="DomainObject.Predmet.SudioniciListNazivOIB_1">
      <item>, OIB 85821130368</item>
      <item>, OIB 42487766252</item>
      <item>, OIB 99077484738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3347</properties:Characters>
  <properties:Lines>89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2016-10-05T06:18:00Z</dcterms:created>
  <dc:creator>Vesna Fundurulić Perišin</dc:creator>
  <cp:lastModifiedBy>Marina Markić</cp:lastModifiedBy>
  <cp:lastPrinted>2016-10-05T06:26:00Z</cp:lastPrinted>
  <dcterms:modified xmlns:xsi="http://www.w3.org/2001/XMLSchema-instance" xsi:type="dcterms:W3CDTF">2016-10-05T06:26:00Z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