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4412" w14:paraId="9214412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CF0223">
        <w:t>RPB NEKRETNINE d. o. o. Poreč, Partizanska 13, OIB 66353607284, MBS 080653768</w:t>
      </w:r>
      <w:r w:rsidR="00B93BC5" w:rsidRPr="00E278F8">
        <w:t xml:space="preserve">, dana </w:t>
      </w:r>
      <w:r w:rsidR="008D2107">
        <w:t>1</w:t>
      </w:r>
      <w:r w:rsidR="00CF0223">
        <w:t>8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F0223">
        <w:t>RPB NEKRETNINE d. o. o. Poreč, Partizanska 13, OIB 66353607284, MBS 080653768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CF0223">
        <w:rPr>
          <w:b/>
          <w:lang w:val="pl-PL"/>
        </w:rPr>
        <w:t>6. listopada 2016. u 10</w:t>
      </w:r>
      <w:r w:rsidRPr="004813CE">
        <w:rPr>
          <w:b/>
          <w:lang w:val="pl-PL"/>
        </w:rPr>
        <w:t>:</w:t>
      </w:r>
      <w:r w:rsidR="00A7487C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>predlagatelj</w:t>
      </w:r>
      <w:r w:rsidR="00CF0223">
        <w:rPr>
          <w:lang w:val="sv-SE"/>
        </w:rPr>
        <w:t>-vjerovnik</w:t>
      </w:r>
      <w:r w:rsidRPr="004813CE">
        <w:rPr>
          <w:lang w:val="sv-SE"/>
        </w:rPr>
        <w:t xml:space="preserve">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CF0223" w:rsidP="009B4057" w:rsidR="00CF0223">
      <w:pPr>
        <w:jc w:val="both"/>
      </w:pPr>
      <w:r>
        <w:tab/>
      </w:r>
      <w:r>
        <w:tab/>
        <w:t xml:space="preserve">-  predlagatelj-vjerovnik javni bilježnik Anka Poropat, Višnjan, Trg Slobode 1,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CF0223">
        <w:t>RPB NEKRETNINE d. o. o. Poreč, Partizanska 13, OIB 66353607284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CF0223">
        <w:t>RPB NEKRETNINE d. o. o. Poreč, Partizanska 13, OIB 66353607284, MBS 080653768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</w:t>
      </w:r>
      <w:r w:rsidR="00CF0223">
        <w:t>8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>
      <w:pPr>
        <w:jc w:val="both"/>
      </w:pPr>
    </w:p>
    <w:p w:rsidRDefault="00CF0223" w:rsidP="00527947" w:rsidR="00CF0223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CF0223" w:rsidP="004813CE" w:rsidR="00CF0223" w:rsidRPr="004813CE">
      <w:pPr>
        <w:pStyle w:val="Odlomakpopisa"/>
        <w:numPr>
          <w:ilvl w:val="0"/>
          <w:numId w:val="1"/>
        </w:numPr>
        <w:jc w:val="both"/>
      </w:pPr>
      <w:r>
        <w:t>javni bilježnik Anka Poropat, Višnjan, Trg Slobode 1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CF0223">
        <w:t>RPB NEKRETNINE d. o. o. Poreč, Partizanska 13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308FE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CF0223">
          <w:t>380</w:t>
        </w:r>
        <w:r w:rsidRPr="00A2240C">
          <w:t>/16-</w:t>
        </w:r>
        <w:r w:rsidR="00A7487C">
          <w:t>9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CF0223">
          <w:t>340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CF0223">
      <w:t>380</w:t>
    </w:r>
    <w:r>
      <w:t>/16-</w:t>
    </w:r>
    <w:r w:rsidR="00CF0223">
      <w:t>9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CF0223">
      <w:t>340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6308FE"/>
    <w:rsid w:val="00756351"/>
    <w:rsid w:val="007E5F8E"/>
    <w:rsid w:val="00884EE6"/>
    <w:rsid w:val="0089383C"/>
    <w:rsid w:val="008D2107"/>
    <w:rsid w:val="00985388"/>
    <w:rsid w:val="009B4057"/>
    <w:rsid w:val="009F7418"/>
    <w:rsid w:val="00A7487C"/>
    <w:rsid w:val="00B93BC5"/>
    <w:rsid w:val="00BB2AD3"/>
    <w:rsid w:val="00BB4D41"/>
    <w:rsid w:val="00BF3BC1"/>
    <w:rsid w:val="00C1372D"/>
    <w:rsid w:val="00CA5808"/>
    <w:rsid w:val="00CF0223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RPB NEKRETNINE d.o.o. POREČ</izvorni_sadrzaj>
    <derivirana_varijabla naziv="DomainObject.Predmet.ProtustrankaFormated_1">  RPB NEKRETNINE d.o.o. POREČ</derivirana_varijabla>
  </DomainObject.Predmet.ProtustrankaFormated>
  <DomainObject.Predmet.ProtustrankaFormatedOIB>
    <izvorni_sadrzaj>  RPB NEKRETNINE d.o.o. POREČ, OIB 66353607284</izvorni_sadrzaj>
    <derivirana_varijabla naziv="DomainObject.Predmet.ProtustrankaFormatedOIB_1">  RPB NEKRETNINE d.o.o. POREČ, OIB 66353607284</derivirana_varijabla>
  </DomainObject.Predmet.ProtustrankaFormatedOIB>
  <DomainObject.Predmet.ProtustrankaFormatedWithAdress>
    <izvorni_sadrzaj> RPB NEKRETNINE d.o.o. POREČ, Partizanska 13, 52440 Poreč</izvorni_sadrzaj>
    <derivirana_varijabla naziv="DomainObject.Predmet.ProtustrankaFormatedWithAdress_1"> RPB NEKRETNINE d.o.o. POREČ, Partizanska 13, 52440 Poreč</derivirana_varijabla>
  </DomainObject.Predmet.ProtustrankaFormatedWithAdress>
  <DomainObject.Predmet.ProtustrankaFormatedWithAdressOIB>
    <izvorni_sadrzaj> RPB NEKRETNINE d.o.o. POREČ, OIB 66353607284, Partizanska 13, 52440 Poreč</izvorni_sadrzaj>
    <derivirana_varijabla naziv="DomainObject.Predmet.ProtustrankaFormatedWithAdressOIB_1"> RPB NEKRETNINE d.o.o. POREČ, OIB 66353607284, Partizanska 13, 52440 Poreč</derivirana_varijabla>
  </DomainObject.Predmet.ProtustrankaFormatedWithAdressOIB>
  <DomainObject.Predmet.ProtustrankaWithAdress>
    <izvorni_sadrzaj>RPB NEKRETNINE d.o.o. POREČ Partizanska 13, 52440 Poreč</izvorni_sadrzaj>
    <derivirana_varijabla naziv="DomainObject.Predmet.ProtustrankaWithAdress_1">RPB NEKRETNINE d.o.o. POREČ Partizanska 13, 52440 Poreč</derivirana_varijabla>
  </DomainObject.Predmet.ProtustrankaWithAdress>
  <DomainObject.Predmet.ProtustrankaWithAdressOIB>
    <izvorni_sadrzaj>RPB NEKRETNINE d.o.o. POREČ, OIB 66353607284, Partizanska 13, 52440 Poreč</izvorni_sadrzaj>
    <derivirana_varijabla naziv="DomainObject.Predmet.ProtustrankaWithAdressOIB_1">RPB NEKRETNINE d.o.o. POREČ, OIB 66353607284, Partizanska 13, 52440 Poreč</derivirana_varijabla>
  </DomainObject.Predmet.ProtustrankaWithAdressOIB>
  <DomainObject.Predmet.ProtustrankaNazivFormated>
    <izvorni_sadrzaj>RPB NEKRETNINE d.o.o. POREČ</izvorni_sadrzaj>
    <derivirana_varijabla naziv="DomainObject.Predmet.ProtustrankaNazivFormated_1">RPB NEKRETNINE d.o.o. POREČ</derivirana_varijabla>
  </DomainObject.Predmet.ProtustrankaNazivFormated>
  <DomainObject.Predmet.ProtustrankaNazivFormatedOIB>
    <izvorni_sadrzaj>RPB NEKRETNINE d.o.o. POREČ, OIB 66353607284</izvorni_sadrzaj>
    <derivirana_varijabla naziv="DomainObject.Predmet.ProtustrankaNazivFormatedOIB_1">RPB NEKRETNINE d.o.o. POREČ, OIB 66353607284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JAVNI BILJEŽNIK ANKA POROPAT, VIŠNJAN; REPUBLIKA HRVATSKA, Ministarstvo financija, Porezna uprava, Područni ured Istra, Primorje, Gorski Kotar  i Lika zastupanog po punomoćniku ŽDO PULA</izvorni_sadrzaj>
    <derivirana_varijabla naziv="DomainObject.Predmet.StrankaFormated_1">  JAVNI BILJEŽNIK ANKA POROPAT, VIŠNJAN;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JAVNI BILJEŽNIK ANKA POROPAT, VIŠNJAN, OIB 66297687393; REPUBLIKA HRVATSKA, Ministarstvo financija, Porezna uprava, Područni ured Istra, Primorje, Gorski Kotar  i Lika, OIB 52634238587 zastupanog po punomoćniku ŽDO PULA</izvorni_sadrzaj>
    <derivirana_varijabla naziv="DomainObject.Predmet.StrankaFormatedOIB_1">  JAVNI BILJEŽNIK ANKA POROPAT, VIŠNJAN, OIB 66297687393;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JAVNI BILJEŽNIK ANKA POROPAT, VIŠNJAN, Kestenova 36, 52440 Kukci; REPUBLIKA HRVATSKA, Ministarstvo financija, Porezna uprava, Područni ured Istra, Primorje, Gorski Kotar  i Lika zastupanog po punomoćniku ŽDO PULA</izvorni_sadrzaj>
    <derivirana_varijabla naziv="DomainObject.Predmet.StrankaFormatedWithAdress_1"> JAVNI BILJEŽNIK ANKA POROPAT, VIŠNJAN, Kestenova 36, 52440 Kukci;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JAVNI BILJEŽNIK ANKA POROPAT, VIŠNJAN, OIB 66297687393, Kestenova 36, 52440 Kukci; REPUBLIKA HRVATSKA, Ministarstvo financija, Porezna uprava, Područni ured Istra, Primorje, Gorski Kotar  i Lika, OIB 52634238587 zastupanog po punomoćniku ŽDO PULA</izvorni_sadrzaj>
    <derivirana_varijabla naziv="DomainObject.Predmet.StrankaFormatedWithAdressOIB_1"> JAVNI BILJEŽNIK ANKA POROPAT, VIŠNJAN, OIB 66297687393, Kestenova 36, 52440 Kukci;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JAVNI BILJEŽNIK ANKA POROPAT, VIŠNJAN Kestenova 36,52440 Kukci,REPUBLIKA HRVATSKA, Ministarstvo financija, Porezna uprava, Područni ured Istra, Primorje, Gorski Kotar  i Lika </izvorni_sadrzaj>
    <derivirana_varijabla naziv="DomainObject.Predmet.StrankaWithAdress_1">JAVNI BILJEŽNIK ANKA POROPAT, VIŠNJAN Kestenova 36,52440 Kukci,REPUBLIKA HRVATSKA, Ministarstvo financija, Porezna uprava, Područni ured Istra, Primorje, Gorski Kotar  i Lika </derivirana_varijabla>
  </DomainObject.Predmet.StrankaWithAdress>
  <DomainObject.Predmet.StrankaWithAdressOIB>
    <izvorni_sadrzaj>JAVNI BILJEŽNIK ANKA POROPAT, VIŠNJAN, OIB 66297687393, Kestenova 36,52440 Kukci,REPUBLIKA HRVATSKA, Ministarstvo financija, Porezna uprava, Područni ured Istra, Primorje, Gorski Kotar  i Lika, OIB 52634238587</izvorni_sadrzaj>
    <derivirana_varijabla naziv="DomainObject.Predmet.StrankaWithAdressOIB_1">JAVNI BILJEŽNIK ANKA POROPAT, VIŠNJAN, OIB 66297687393, Kestenova 36,52440 Kukci,REPUBLIKA HRVATSKA, Ministarstvo financija, Porezna uprava, Područni ured Istra, Primorje, Gorski Kotar  i Lika, OIB 52634238587</derivirana_varijabla>
  </DomainObject.Predmet.StrankaWithAdressOIB>
  <DomainObject.Predmet.StrankaNazivFormated>
    <izvorni_sadrzaj>JAVNI BILJEŽNIK ANKA POROPAT, VIŠNJAN,REPUBLIKA HRVATSKA, Ministarstvo financija, Porezna uprava, Područni ured Istra, Primorje, Gorski Kotar  i Lika</izvorni_sadrzaj>
    <derivirana_varijabla naziv="DomainObject.Predmet.StrankaNazivFormated_1">JAVNI BILJEŽNIK ANKA POROPAT, VIŠNJAN,REPUBLIKA HRVATSKA, Ministarstvo financija, Porezna uprava, Područni ured Istra, Primorje, Gorski Kotar  i Lika</derivirana_varijabla>
  </DomainObject.Predmet.StrankaNazivFormated>
  <DomainObject.Predmet.StrankaNazivFormatedOIB>
    <izvorni_sadrzaj>JAVNI BILJEŽNIK ANKA POROPAT, VIŠNJAN, OIB 66297687393,REPUBLIKA HRVATSKA, Ministarstvo financija, Porezna uprava, Područni ured Istra, Primorje, Gorski Kotar  i Lika, OIB 52634238587</izvorni_sadrzaj>
    <derivirana_varijabla naziv="DomainObject.Predmet.StrankaNazivFormatedOIB_1">JAVNI BILJEŽNIK ANKA POROPAT, VIŠNJAN, OIB 66297687393,REPUBLIKA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210115.23</izvorni_sadrzaj>
    <derivirana_varijabla naziv="DomainObject.Predmet.TrenutnaVrijednost_1">210115.23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JAVNI BILJEŽNIK ANKA POROPAT, VIŠNJAN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JAVNI BILJEŽNIK ANKA POROPAT, VIŠNJAN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JAVNI BILJEŽNIK ANKA POROPAT, VIŠNJAN, OIB 66297687393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JAVNI BILJEŽNIK ANKA POROPAT, VIŠNJAN, OIB 66297687393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JAVNI BILJEŽNIK ANKA POROPAT, VIŠNJAN, Kestenova 36, 52440 Kukci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JAVNI BILJEŽNIK ANKA POROPAT, VIŠNJAN, Kestenova 36, 52440 Kukci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JAVNI BILJEŽNIK ANKA POROPAT, VIŠNJAN</item>
      <item>REPUBLIKA HRVATSKA, Ministarstvo financija, Porezna uprava, Područni ured Istra, Primorje, Gorski Kotar  i Lika</item>
    </izvorni_sadrzaj>
    <derivirana_varijabla naziv="DomainObject.Predmet.StrankaListNazivFormated_1">
      <item>JAVNI BILJEŽNIK ANKA POROPAT, VIŠNJAN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JAVNI BILJEŽNIK ANKA POROPAT, VIŠNJAN, OIB 66297687393</item>
      <item>REPUBLIKA HRVATSKA, Ministarstvo financija, Porezna uprava, Područni ured Istra, Primorje, Gorski Kotar  i Lika, OIB 52634238587</item>
    </izvorni_sadrzaj>
    <derivirana_varijabla naziv="DomainObject.Predmet.StrankaListNazivFormatedOIB_1">
      <item>JAVNI BILJEŽNIK ANKA POROPAT, VIŠNJAN, OIB 66297687393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RPB NEKRETNINE d.o.o. POREČ</item>
    </izvorni_sadrzaj>
    <derivirana_varijabla naziv="DomainObject.Predmet.ProtuStrankaListFormated_1">
      <item>RPB NEKRETNINE d.o.o. POREČ</item>
    </derivirana_varijabla>
  </DomainObject.Predmet.ProtuStrankaListFormated>
  <DomainObject.Predmet.ProtuStrankaListFormatedOIB>
    <izvorni_sadrzaj>
      <item>RPB NEKRETNINE d.o.o. POREČ, OIB 66353607284</item>
    </izvorni_sadrzaj>
    <derivirana_varijabla naziv="DomainObject.Predmet.ProtuStrankaListFormatedOIB_1">
      <item>RPB NEKRETNINE d.o.o. POREČ, OIB 66353607284</item>
    </derivirana_varijabla>
  </DomainObject.Predmet.ProtuStrankaListFormatedOIB>
  <DomainObject.Predmet.ProtuStrankaListFormatedWithAdress>
    <izvorni_sadrzaj>
      <item>RPB NEKRETNINE d.o.o. POREČ, Partizanska 13, 52440 Poreč</item>
    </izvorni_sadrzaj>
    <derivirana_varijabla naziv="DomainObject.Predmet.ProtuStrankaListFormatedWithAdress_1">
      <item>RPB NEKRETNINE d.o.o. POREČ, Partizanska 13, 52440 Poreč</item>
    </derivirana_varijabla>
  </DomainObject.Predmet.ProtuStrankaListFormatedWithAdress>
  <DomainObject.Predmet.ProtuStrankaListFormatedWithAdressOIB>
    <izvorni_sadrzaj>
      <item>RPB NEKRETNINE d.o.o. POREČ, OIB 66353607284, Partizanska 13, 52440 Poreč</item>
    </izvorni_sadrzaj>
    <derivirana_varijabla naziv="DomainObject.Predmet.ProtuStrankaListFormatedWithAdressOIB_1">
      <item>RPB NEKRETNINE d.o.o. POREČ, OIB 66353607284, Partizanska 13, 52440 Poreč</item>
    </derivirana_varijabla>
  </DomainObject.Predmet.ProtuStrankaListFormatedWithAdressOIB>
  <DomainObject.Predmet.ProtuStrankaListNazivFormated>
    <izvorni_sadrzaj>
      <item>RPB NEKRETNINE d.o.o. POREČ</item>
    </izvorni_sadrzaj>
    <derivirana_varijabla naziv="DomainObject.Predmet.ProtuStrankaListNazivFormated_1">
      <item>RPB NEKRETNINE d.o.o. POREČ</item>
    </derivirana_varijabla>
  </DomainObject.Predmet.ProtuStrankaListNazivFormated>
  <DomainObject.Predmet.ProtuStrankaListNazivFormatedOIB>
    <izvorni_sadrzaj>
      <item>RPB NEKRETNINE d.o.o. POREČ, OIB 66353607284</item>
    </izvorni_sadrzaj>
    <derivirana_varijabla naziv="DomainObject.Predmet.ProtuStrankaListNazivFormatedOIB_1">
      <item>RPB NEKRETNINE d.o.o. POREČ, OIB 66353607284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JAVNI BILJEŽNIK ANKA POROPAT, VIŠNJAN i dr.</izvorni_sadrzaj>
    <derivirana_varijabla naziv="DomainObject.Predmet.StrankaIDrugi_1">JAVNI BILJEŽNIK ANKA POROPAT, VIŠNJAN i dr.</derivirana_varijabla>
  </DomainObject.Predmet.StrankaIDrugi>
  <DomainObject.Predmet.ProtustrankaIDrugi>
    <izvorni_sadrzaj>RPB NEKRETNINE d.o.o. POREČ</izvorni_sadrzaj>
    <derivirana_varijabla naziv="DomainObject.Predmet.ProtustrankaIDrugi_1">RPB NEKRETNINE d.o.o. POREČ</derivirana_varijabla>
  </DomainObject.Predmet.ProtustrankaIDrugi>
  <DomainObject.Predmet.StrankaIDrugiAdressOIB>
    <izvorni_sadrzaj>JAVNI BILJEŽNIK ANKA POROPAT, VIŠNJAN, OIB 66297687393, Kestenova 36, 52440 Kukci i dr.</izvorni_sadrzaj>
    <derivirana_varijabla naziv="DomainObject.Predmet.StrankaIDrugiAdressOIB_1">JAVNI BILJEŽNIK ANKA POROPAT, VIŠNJAN, OIB 66297687393, Kestenova 36, 52440 Kukci i dr.</derivirana_varijabla>
  </DomainObject.Predmet.StrankaIDrugiAdressOIB>
  <DomainObject.Predmet.ProtustrankaIDrugiAdressOIB>
    <izvorni_sadrzaj>RPB NEKRETNINE d.o.o. POREČ, OIB 66353607284, Partizanska 13, 52440 Poreč</izvorni_sadrzaj>
    <derivirana_varijabla naziv="DomainObject.Predmet.ProtustrankaIDrugiAdressOIB_1">RPB NEKRETNINE d.o.o. POREČ, OIB 66353607284,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RPB NEKRETNINE d.o.o. POREČ</item>
      <item>JAVNI BILJEŽNIK ANKA POROPAT, VIŠNJAN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RPB NEKRETNINE d.o.o. POREČ</item>
      <item>JAVNI BILJEŽNIK ANKA POROPAT, VIŠNJAN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66353607284</item>
      <item>, OIB 66297687393</item>
      <item>, OIB 52634238587</item>
      <item>, OIB null</item>
    </izvorni_sadrzaj>
    <derivirana_varijabla naziv="DomainObject.Predmet.SudioniciListNazivOIB_1">
      <item>, OIB 66353607284</item>
      <item>, OIB 66297687393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1849</properties:Characters>
  <properties:Lines>59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2016-07-18T11:28:00Z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2016-07-18T11:39:00Z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