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009f" w14:paraId="dde009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9E0E8C">
        <w:t>2839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9E0E8C">
        <w:t>Osijek</w:t>
      </w:r>
      <w:r>
        <w:t xml:space="preserve">, Podružnica </w:t>
      </w:r>
      <w:r w:rsidR="009E0E8C">
        <w:t>Osijek, L. Jagera 3,</w:t>
      </w:r>
      <w:r>
        <w:t xml:space="preserve"> za pokretanje skraćenog stečajnog postupka nad dužnikom </w:t>
      </w:r>
      <w:r w:rsidR="009E0E8C">
        <w:t>NR PROJECT d.o.o. OIB: 08540895555, MBS: 030162762, Osijek, Ružina 41</w:t>
      </w:r>
      <w:r>
        <w:t>,</w:t>
      </w:r>
      <w:r w:rsidR="009B6422">
        <w:t xml:space="preserve"> dana </w:t>
      </w:r>
      <w:r w:rsidR="009E0E8C">
        <w:t>20</w:t>
      </w:r>
      <w:r>
        <w:t xml:space="preserve">. </w:t>
      </w:r>
      <w:r w:rsidR="009E0E8C">
        <w:t>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9E0E8C">
        <w:t>NR PROJECT d.o.o. OIB: 08540895555, MBS: 030162762, Osijek, Ružina 41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9E0E8C">
        <w:t xml:space="preserve">Ivan Gjurašić, Petrinjska 28, Zagreb, </w:t>
      </w:r>
      <w:r w:rsidR="009E0E8C" w:rsidRPr="005A50B3">
        <w:t xml:space="preserve"> OIB</w:t>
      </w:r>
      <w:r w:rsidR="009E0E8C">
        <w:t>:</w:t>
      </w:r>
      <w:r w:rsidR="009E0E8C" w:rsidRPr="005A50B3">
        <w:t xml:space="preserve"> </w:t>
      </w:r>
      <w:r w:rsidR="009E0E8C">
        <w:t>66025260916.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9E0E8C">
        <w:t>NR PROJECT d.o.o. OIB: 08540895555, MBS: 030162762, Osijek, Ružina 41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9E0E8C" w:rsidP="0040522B" w:rsidR="0040522B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 xml:space="preserve">Regionalni centar </w:t>
      </w:r>
      <w:r w:rsidR="009E0E8C">
        <w:t>Osijek, Podružnica Osijek, L. Jagera 3,</w:t>
      </w:r>
      <w:r>
        <w:t xml:space="preserve"> podnijela je dana </w:t>
      </w:r>
      <w:r w:rsidR="009E0E8C">
        <w:t>09</w:t>
      </w:r>
      <w:r w:rsidR="001F4F9A">
        <w:t xml:space="preserve">. </w:t>
      </w:r>
      <w:r w:rsidR="009E0E8C">
        <w:t xml:space="preserve">studenog 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</w:t>
      </w:r>
      <w:r w:rsidR="009E0E8C">
        <w:t>16</w:t>
      </w:r>
      <w:r w:rsidR="00D6035C">
        <w:t>-</w:t>
      </w:r>
      <w:r w:rsidR="009E0E8C">
        <w:t>12711</w:t>
      </w:r>
      <w:r w:rsidR="00B9365B">
        <w:t xml:space="preserve"> Trgovačkom</w:t>
      </w:r>
      <w:r>
        <w:t xml:space="preserve"> sudu </w:t>
      </w:r>
      <w:r w:rsidR="00B9365B">
        <w:t xml:space="preserve">u </w:t>
      </w:r>
      <w:r w:rsidR="009E0E8C">
        <w:t>Osijeku</w:t>
      </w:r>
      <w:r w:rsidR="00B9365B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9E0E8C">
        <w:t>NR PROJECT d.o.o. OIB: 08540895555, MBS: 030162762, Osijek, Ružina 41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9E0E8C">
        <w:t>21</w:t>
      </w:r>
      <w:r w:rsidR="00B93078">
        <w:t xml:space="preserve">. </w:t>
      </w:r>
      <w:r w:rsidR="009E0E8C">
        <w:t>studenog</w:t>
      </w:r>
      <w:r w:rsidR="00687068">
        <w:t xml:space="preserve"> 2016</w:t>
      </w:r>
      <w:r>
        <w:t>. objavio oglas na mrežnoj stranici e-Oglasna ploča sudova pod posl. brojem St-</w:t>
      </w:r>
      <w:r w:rsidR="009E0E8C">
        <w:t>2839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9E0E8C" w:rsidP="00D6035C" w:rsidR="009E0E8C">
      <w:pPr>
        <w:pStyle w:val="Tijeloteksta"/>
        <w:ind w:firstLine="1417"/>
      </w:pPr>
    </w:p>
    <w:p w:rsidRDefault="009E0E8C" w:rsidP="00D6035C" w:rsidR="009E0E8C">
      <w:pPr>
        <w:pStyle w:val="Tijeloteksta"/>
        <w:ind w:firstLine="1417"/>
      </w:pPr>
    </w:p>
    <w:p w:rsidRDefault="009E0E8C" w:rsidP="00D6035C" w:rsidR="009E0E8C">
      <w:pPr>
        <w:pStyle w:val="Tijeloteksta"/>
        <w:ind w:firstLine="1417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9E0E8C">
        <w:t>20</w:t>
      </w:r>
      <w:r w:rsidR="00896BF4">
        <w:t xml:space="preserve">. </w:t>
      </w:r>
      <w:r w:rsidR="009E0E8C">
        <w:t>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9E0E8C" w:rsidP="0013119A" w:rsidR="00D6035C" w:rsidRPr="009F5B7A">
      <w:pPr>
        <w:rPr>
          <w:b/>
        </w:rPr>
      </w:pPr>
      <w:r>
        <w:t>Snježana Markotić Jurić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9E0E8C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9E0E8C">
        <w:t>15</w:t>
      </w:r>
      <w:r w:rsidR="00896BF4">
        <w:t>/</w:t>
      </w:r>
      <w:r w:rsidR="009E0E8C">
        <w:t>4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458" w:rsidP="00DB058B" w:rsidR="00D07458">
      <w:r>
        <w:separator/>
      </w:r>
    </w:p>
  </w:endnote>
  <w:endnote w:id="0" w:type="continuationSeparator">
    <w:p w:rsidRDefault="00D07458" w:rsidP="00DB058B" w:rsidR="00D07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458" w:rsidP="00DB058B" w:rsidR="00D07458">
      <w:r>
        <w:separator/>
      </w:r>
    </w:p>
  </w:footnote>
  <w:footnote w:id="0" w:type="continuationSeparator">
    <w:p w:rsidRDefault="00D07458" w:rsidP="00DB058B" w:rsidR="00D074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65B2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9E0E8C">
      <w:t>2839</w:t>
    </w:r>
    <w:r w:rsidR="00020F5B">
      <w:t>/</w:t>
    </w:r>
    <w:r>
      <w:t>201</w:t>
    </w:r>
    <w:r w:rsidR="00B9365B">
      <w:t>6</w:t>
    </w:r>
    <w:r w:rsidR="009E0E8C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3D65B2"/>
    <w:rsid w:val="0040522B"/>
    <w:rsid w:val="00423822"/>
    <w:rsid w:val="00437C48"/>
    <w:rsid w:val="00443930"/>
    <w:rsid w:val="004F0096"/>
    <w:rsid w:val="00500CAC"/>
    <w:rsid w:val="005113D4"/>
    <w:rsid w:val="00597876"/>
    <w:rsid w:val="005C2121"/>
    <w:rsid w:val="005F26AF"/>
    <w:rsid w:val="00616C8E"/>
    <w:rsid w:val="00637C00"/>
    <w:rsid w:val="00657E40"/>
    <w:rsid w:val="00660277"/>
    <w:rsid w:val="00662F2C"/>
    <w:rsid w:val="00677AC2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610F"/>
    <w:rsid w:val="00917B69"/>
    <w:rsid w:val="0095467A"/>
    <w:rsid w:val="0097655D"/>
    <w:rsid w:val="009B6422"/>
    <w:rsid w:val="009E0E8C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07458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D0933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65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D65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65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5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5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65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D65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65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5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5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2839</izvorni_sadrzaj>
    <derivirana_varijabla naziv="DomainObject.Predmet.Broj_1">2839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St-2839/2016</izvorni_sadrzaj>
    <derivirana_varijabla naziv="DomainObject.Predmet.OznakaBroj_1">St-2839/2016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NR PROJECT društvo s ograničenom odgovornošću za trgovinu i usluge</izvorni_sadrzaj>
    <derivirana_varijabla naziv="DomainObject.Predmet.ProtustrankaFormated_1">  NR PROJECT društvo s ograničenom odgovornošću za trgovinu i usluge</derivirana_varijabla>
  </DomainObject.Predmet.ProtustrankaFormated>
  <DomainObject.Predmet.ProtustrankaFormatedOIB>
    <izvorni_sadrzaj>  NR PROJECT društvo s ograničenom odgovornošću za trgovinu i usluge, OIB 08510895555</izvorni_sadrzaj>
    <derivirana_varijabla naziv="DomainObject.Predmet.ProtustrankaFormatedOIB_1">  NR PROJECT društvo s ograničenom odgovornošću za trgovinu i usluge, OIB 08510895555</derivirana_varijabla>
  </DomainObject.Predmet.ProtustrankaFormatedOIB>
  <DomainObject.Predmet.ProtustrankaFormatedWithAdress>
    <izvorni_sadrzaj> NR PROJECT društvo s ograničenom odgovornošću za trgovinu i usluge, Ružina 41, 31000 Osijek</izvorni_sadrzaj>
    <derivirana_varijabla naziv="DomainObject.Predmet.ProtustrankaFormatedWithAdress_1"> NR PROJECT društvo s ograničenom odgovornošću za trgovinu i usluge, Ružina 41, 31000 Osijek</derivirana_varijabla>
  </DomainObject.Predmet.ProtustrankaFormatedWithAdress>
  <DomainObject.Predmet.ProtustrankaFormatedWithAdressOIB>
    <izvorni_sadrzaj> NR PROJECT društvo s ograničenom odgovornošću za trgovinu i usluge, OIB 08510895555, Ružina 41, 31000 Osijek</izvorni_sadrzaj>
    <derivirana_varijabla naziv="DomainObject.Predmet.ProtustrankaFormatedWithAdressOIB_1"> NR PROJECT društvo s ograničenom odgovornošću za trgovinu i usluge, OIB 08510895555, Ružina 41, 31000 Osijek</derivirana_varijabla>
  </DomainObject.Predmet.ProtustrankaFormatedWithAdressOIB>
  <DomainObject.Predmet.ProtustrankaWithAdress>
    <izvorni_sadrzaj>NR PROJECT društvo s ograničenom odgovornošću za trgovinu i usluge Ružina 41, 31000 Osijek</izvorni_sadrzaj>
    <derivirana_varijabla naziv="DomainObject.Predmet.ProtustrankaWithAdress_1">NR PROJECT društvo s ograničenom odgovornošću za trgovinu i usluge Ružina 41, 31000 Osijek</derivirana_varijabla>
  </DomainObject.Predmet.ProtustrankaWithAdress>
  <DomainObject.Predmet.ProtustrankaWithAdressOIB>
    <izvorni_sadrzaj>NR PROJECT društvo s ograničenom odgovornošću za trgovinu i usluge, OIB 08510895555, Ružina 41, 31000 Osijek</izvorni_sadrzaj>
    <derivirana_varijabla naziv="DomainObject.Predmet.ProtustrankaWithAdressOIB_1">NR PROJECT društvo s ograničenom odgovornošću za trgovinu i usluge, OIB 08510895555, Ružina 41, 31000 Osijek</derivirana_varijabla>
  </DomainObject.Predmet.ProtustrankaWithAdressOIB>
  <DomainObject.Predmet.ProtustrankaNazivFormated>
    <izvorni_sadrzaj>NR PROJECT društvo s ograničenom odgovornošću za trgovinu i usluge</izvorni_sadrzaj>
    <derivirana_varijabla naziv="DomainObject.Predmet.ProtustrankaNazivFormated_1">NR PROJECT društvo s ograničenom odgovornošću za trgovinu i usluge</derivirana_varijabla>
  </DomainObject.Predmet.ProtustrankaNazivFormated>
  <DomainObject.Predmet.ProtustrankaNazivFormatedOIB>
    <izvorni_sadrzaj>NR PROJECT društvo s ograničenom odgovornošću za trgovinu i usluge, OIB 08510895555</izvorni_sadrzaj>
    <derivirana_varijabla naziv="DomainObject.Predmet.ProtustrankaNazivFormatedOIB_1">NR PROJECT društvo s ograničenom odgovornošću za trgovinu i usluge, OIB 08510895555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NR PROJECT društvo s ograničenom odgovornošću za trgovinu i usluge</item>
    </izvorni_sadrzaj>
    <derivirana_varijabla naziv="DomainObject.Predmet.ProtuStrankaListFormated_1">
      <item>NR PROJECT društvo s ograničenom odgovornošću za trgovinu i usluge</item>
    </derivirana_varijabla>
  </DomainObject.Predmet.ProtuStrankaListFormated>
  <DomainObject.Predmet.ProtuStrankaListFormatedOIB>
    <izvorni_sadrzaj>
      <item>NR PROJECT društvo s ograničenom odgovornošću za trgovinu i usluge, OIB 08510895555</item>
    </izvorni_sadrzaj>
    <derivirana_varijabla naziv="DomainObject.Predmet.ProtuStrankaListFormatedOIB_1">
      <item>NR PROJECT društvo s ograničenom odgovornošću za trgovinu i usluge, OIB 08510895555</item>
    </derivirana_varijabla>
  </DomainObject.Predmet.ProtuStrankaListFormatedOIB>
  <DomainObject.Predmet.ProtuStrankaListFormatedWithAdress>
    <izvorni_sadrzaj>
      <item>NR PROJECT društvo s ograničenom odgovornošću za trgovinu i usluge, Ružina 41, 31000 Osijek</item>
    </izvorni_sadrzaj>
    <derivirana_varijabla naziv="DomainObject.Predmet.ProtuStrankaListFormatedWithAdress_1">
      <item>NR PROJECT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NR PROJECT društvo s ograničenom odgovornošću za trgovinu i usluge, OIB 08510895555, Ružina 41, 31000 Osijek</item>
    </izvorni_sadrzaj>
    <derivirana_varijabla naziv="DomainObject.Predmet.ProtuStrankaListFormatedWithAdressOIB_1">
      <item>NR PROJECT društvo s ograničenom odgovornošću za trgovinu i usluge, OIB 08510895555, Ružina 41, 31000 Osijek</item>
    </derivirana_varijabla>
  </DomainObject.Predmet.ProtuStrankaListFormatedWithAdressOIB>
  <DomainObject.Predmet.ProtuStrankaListNazivFormated>
    <izvorni_sadrzaj>
      <item>NR PROJECT društvo s ograničenom odgovornošću za trgovinu i usluge</item>
    </izvorni_sadrzaj>
    <derivirana_varijabla naziv="DomainObject.Predmet.ProtuStrankaListNazivFormated_1">
      <item>NR PROJECT društvo s ograničenom odgovornošću za trgovinu i usluge</item>
    </derivirana_varijabla>
  </DomainObject.Predmet.ProtuStrankaListNazivFormated>
  <DomainObject.Predmet.ProtuStrankaListNazivFormatedOIB>
    <izvorni_sadrzaj>
      <item>NR PROJECT društvo s ograničenom odgovornošću za trgovinu i usluge, OIB 08510895555</item>
    </izvorni_sadrzaj>
    <derivirana_varijabla naziv="DomainObject.Predmet.ProtuStrankaListNazivFormatedOIB_1">
      <item>NR PROJECT društvo s ograničenom odgovornošću za trgovinu i usluge, OIB 08510895555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NR PROJECT društvo s ograničenom odgovornošću za trgovinu i usluge</izvorni_sadrzaj>
    <derivirana_varijabla naziv="DomainObject.Predmet.ProtustrankaIDrugi_1">NR PROJECT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NR PROJECT društvo s ograničenom odgovornošću za trgovinu i usluge, OIB 08510895555, Ružina 41, 31000 Osijek</izvorni_sadrzaj>
    <derivirana_varijabla naziv="DomainObject.Predmet.ProtustrankaIDrugiAdressOIB_1">NR PROJECT društvo s ograničenom odgovornošću za trgovinu i usluge, OIB 08510895555,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NR PROJECT društvo s ograničenom odgovornošću za trgovinu i usluge</item>
    </izvorni_sadrzaj>
    <derivirana_varijabla naziv="DomainObject.Predmet.SudioniciListNaziv_1">
      <item>FINA RC OSIJEK</item>
      <item>NR PROJECT društvo s ograničenom odgovornošću za trgovinu i usluge</item>
    </derivirana_varijabla>
  </DomainObject.Predmet.SudioniciListNaziv>
  <DomainObject.Predmet.SudioniciListAdressOIB>
    <izvorni_sadrzaj>
      <item>FINA RC OSIJEK, OIB 85821130368</item>
      <item>NR PROJECT društvo s ograničenom odgovornošću za trgovinu i usluge, OIB 08510895555, Ružina 41,31000 Osijek</item>
    </izvorni_sadrzaj>
    <derivirana_varijabla naziv="DomainObject.Predmet.SudioniciListAdressOIB_1">
      <item>FINA RC OSIJEK, OIB 85821130368</item>
      <item>NR PROJECT društvo s ograničenom odgovornošću za trgovinu i usluge, OIB 08510895555,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08510895555</item>
    </izvorni_sadrzaj>
    <derivirana_varijabla naziv="DomainObject.Predmet.SudioniciListNazivOIB_1">
      <item>, OIB 85821130368</item>
      <item>, OIB 08510895555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27267-8B21-40EF-8958-718888C113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2187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2017-02-20T08:59:00Z</dcterms:created>
  <dc:creator>korisnik</dc:creator>
  <cp:lastModifiedBy>Snježana Markotić Jurić</cp:lastModifiedBy>
  <cp:lastPrinted>2017-02-20T08:57:00Z</cp:lastPrinted>
  <dcterms:modified xmlns:xsi="http://www.w3.org/2001/XMLSchema-instance" xsi:type="dcterms:W3CDTF">2017-02-20T09:02:00Z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