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e461174" w14:textId="e461174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F40C34">
        <w:rPr>
          <w:rFonts w:ascii="Times New Roman" w:hAnsi="Times New Roman"/>
          <w:sz w:val="24"/>
          <w:szCs w:val="24"/>
          <w:lang w:val="hr-HR"/>
        </w:rPr>
        <w:t>672/2020-17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F40C34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MILAN SOKOLOVIĆ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CD5911" w:rsidP="00BD423F" w:rsidRDefault="00F40C34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T E N J A</w:t>
      </w:r>
      <w:r w:rsidR="00C84905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3319E4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2A3268" w:rsidR="00B517B0" w:rsidP="00BD423F" w:rsidRDefault="00F40C34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Petra Zrinjskog 13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F40C34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MILAN SOKOLOVIĆ</w:t>
      </w:r>
      <w:r w:rsidR="003319E4">
        <w:rPr>
          <w:rFonts w:ascii="Times New Roman" w:hAnsi="Times New Roman"/>
          <w:sz w:val="24"/>
          <w:szCs w:val="24"/>
          <w:lang w:val="hr-HR"/>
        </w:rPr>
        <w:t>, O</w:t>
      </w:r>
      <w:r>
        <w:rPr>
          <w:rFonts w:ascii="Times New Roman" w:hAnsi="Times New Roman"/>
          <w:sz w:val="24"/>
          <w:szCs w:val="24"/>
          <w:lang w:val="hr-HR"/>
        </w:rPr>
        <w:t>IB: 85981563471,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F40C34">
        <w:rPr>
          <w:rFonts w:ascii="Times New Roman" w:hAnsi="Times New Roman"/>
          <w:sz w:val="24"/>
          <w:szCs w:val="24"/>
          <w:lang w:val="hr-HR"/>
        </w:rPr>
        <w:t>7</w:t>
      </w:r>
      <w:r w:rsidR="002B6C8B">
        <w:rPr>
          <w:rFonts w:ascii="Times New Roman" w:hAnsi="Times New Roman"/>
          <w:sz w:val="24"/>
          <w:szCs w:val="24"/>
          <w:lang w:val="hr-HR"/>
        </w:rPr>
        <w:t>. srpnja</w:t>
      </w:r>
      <w:r w:rsidR="00B517B0">
        <w:rPr>
          <w:rFonts w:ascii="Times New Roman" w:hAnsi="Times New Roman"/>
          <w:sz w:val="24"/>
          <w:szCs w:val="24"/>
          <w:lang w:val="hr-HR"/>
        </w:rPr>
        <w:t xml:space="preserve">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6C8B"/>
    <w:rsid w:val="002B7F0B"/>
    <w:rsid w:val="002C4C1A"/>
    <w:rsid w:val="002E053D"/>
    <w:rsid w:val="002F6C62"/>
    <w:rsid w:val="002F7854"/>
    <w:rsid w:val="00314F55"/>
    <w:rsid w:val="003205A5"/>
    <w:rsid w:val="003319E4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52E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301E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043C"/>
    <w:rsid w:val="00B517B0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84905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162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0C34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16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162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1628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162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162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srpnja 2020.</izvorni_sadrzaj>
    <derivirana_varijabla naziv="DomainObject.DatumDonosenjaOdluke_1">7. srpnja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2020.</izvorni_sadrzaj>
    <derivirana_varijabla naziv="DomainObject.Predmet.DatumIzradeOptuznogAkta_1">23. ožujka 2020.</derivirana_varijabla>
  </DomainObject.Predmet.DatumIzradeOptuznogAkta>
  <DomainObject.Predmet.DatumIzradeOptuznogAktaFormated>
    <izvorni_sadrzaj>23.3.2020.</izvorni_sadrzaj>
    <derivirana_varijabla naziv="DomainObject.Predmet.DatumIzradeOptuznogAktaFormated_1">23.3.2020.</derivirana_varijabla>
  </DomainObject.Predmet.DatumIzradeOptuznogAktaFormated>
  <DomainObject.Predmet.DatumOsnivanja>
    <izvorni_sadrzaj>24. ožujka 2020.</izvorni_sadrzaj>
    <derivirana_varijabla naziv="DomainObject.Predmet.DatumOsnivanja_1">24.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2020.</izvorni_sadrzaj>
    <derivirana_varijabla naziv="DomainObject.Predmet.DatumPrimitkaOptuznogAkta_1">23. ožujka 2020.</derivirana_varijabla>
  </DomainObject.Predmet.DatumPrimitkaOptuznogAkta>
  <DomainObject.Predmet.DatumRjesavanja>
    <izvorni_sadrzaj>18. lipnja 2020.</izvorni_sadrzaj>
    <derivirana_varijabla naziv="DomainObject.Predmet.DatumRjesavanja_1">18. lipnja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Sp-672/2020</izvorni_sadrzaj>
    <derivirana_varijabla naziv="DomainObject.Predmet.OznakaBroj_1">Sp-672/2020</derivirana_varijabla>
  </DomainObject.Predmet.OznakaBroj>
  <DomainObject.Predmet.OznakaBrojOptuznogAkta>
    <izvorni_sadrzaj>08-6-20-4</izvorni_sadrzaj>
    <derivirana_varijabla naziv="DomainObject.Predmet.OznakaBrojOptuznogAkta_1">08-6-20-4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SOKOLOVIĆ</izvorni_sadrzaj>
    <derivirana_varijabla naziv="DomainObject.Predmet.ProtustrankaFormated_1">  MILAN SOKOLOVIĆ</derivirana_varijabla>
  </DomainObject.Predmet.ProtustrankaFormated>
  <DomainObject.Predmet.ProtustrankaFormatedOIB>
    <izvorni_sadrzaj>  MILAN SOKOLOVIĆ, OIB 85981563471</izvorni_sadrzaj>
    <derivirana_varijabla naziv="DomainObject.Predmet.ProtustrankaFormatedOIB_1">  MILAN SOKOLOVIĆ, OIB 85981563471</derivirana_varijabla>
  </DomainObject.Predmet.ProtustrankaFormatedOIB>
  <DomainObject.Predmet.ProtustrankaFormatedWithAdress>
    <izvorni_sadrzaj> MILAN SOKOLOVIĆ, ULICA PETRA ZRINJSKOG 13, 31207 Tenja</izvorni_sadrzaj>
    <derivirana_varijabla naziv="DomainObject.Predmet.ProtustrankaFormatedWithAdress_1"> MILAN SOKOLOVIĆ, ULICA PETRA ZRINJSKOG 13, 31207 Tenja</derivirana_varijabla>
  </DomainObject.Predmet.ProtustrankaFormatedWithAdress>
  <DomainObject.Predmet.ProtustrankaFormatedWithAdressOIB>
    <izvorni_sadrzaj> MILAN SOKOLOVIĆ, OIB 85981563471, ULICA PETRA ZRINJSKOG 13, 31207 Tenja</izvorni_sadrzaj>
    <derivirana_varijabla naziv="DomainObject.Predmet.ProtustrankaFormatedWithAdressOIB_1"> MILAN SOKOLOVIĆ, OIB 85981563471, ULICA PETRA ZRINJSKOG 13, 31207 Tenja</derivirana_varijabla>
  </DomainObject.Predmet.ProtustrankaFormatedWithAdressOIB>
  <DomainObject.Predmet.ProtustrankaWithAdress>
    <izvorni_sadrzaj>MILAN SOKOLOVIĆ ULICA PETRA ZRINJSKOG 13, 31207 Tenja</izvorni_sadrzaj>
    <derivirana_varijabla naziv="DomainObject.Predmet.ProtustrankaWithAdress_1">MILAN SOKOLOVIĆ ULICA PETRA ZRINJSKOG 13, 31207 Tenja</derivirana_varijabla>
  </DomainObject.Predmet.ProtustrankaWithAdress>
  <DomainObject.Predmet.ProtustrankaWithAdressOIB>
    <izvorni_sadrzaj>MILAN SOKOLOVIĆ, OIB 85981563471, ULICA PETRA ZRINJSKOG 13, 31207 Tenja</izvorni_sadrzaj>
    <derivirana_varijabla naziv="DomainObject.Predmet.ProtustrankaWithAdressOIB_1">MILAN SOKOLOVIĆ, OIB 85981563471, ULICA PETRA ZRINJSKOG 13, 31207 Tenja</derivirana_varijabla>
  </DomainObject.Predmet.ProtustrankaWithAdressOIB>
  <DomainObject.Predmet.ProtustrankaNazivFormated>
    <izvorni_sadrzaj>MILAN SOKOLOVIĆ</izvorni_sadrzaj>
    <derivirana_varijabla naziv="DomainObject.Predmet.ProtustrankaNazivFormated_1">MILAN SOKOLOVIĆ</derivirana_varijabla>
  </DomainObject.Predmet.ProtustrankaNazivFormated>
  <DomainObject.Predmet.ProtustrankaNazivFormatedOIB>
    <izvorni_sadrzaj>MILAN SOKOLOVIĆ, OIB 85981563471</izvorni_sadrzaj>
    <derivirana_varijabla naziv="DomainObject.Predmet.ProtustrankaNazivFormatedOIB_1">MILAN SOKOLOVIĆ, OIB 85981563471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MILAN SOKOLOVIĆ</item>
    </izvorni_sadrzaj>
    <derivirana_varijabla naziv="DomainObject.Predmet.ProtuStrankaListFormated_1">
      <item>MILAN SOKOLOVIĆ</item>
    </derivirana_varijabla>
  </DomainObject.Predmet.ProtuStrankaListFormated>
  <DomainObject.Predmet.ProtuStrankaListFormatedOIB>
    <izvorni_sadrzaj>
      <item>MILAN SOKOLOVIĆ, OIB 85981563471</item>
    </izvorni_sadrzaj>
    <derivirana_varijabla naziv="DomainObject.Predmet.ProtuStrankaListFormatedOIB_1">
      <item>MILAN SOKOLOVIĆ, OIB 85981563471</item>
    </derivirana_varijabla>
  </DomainObject.Predmet.ProtuStrankaListFormatedOIB>
  <DomainObject.Predmet.ProtuStrankaListFormatedWithAdress>
    <izvorni_sadrzaj>
      <item>MILAN SOKOLOVIĆ, ULICA PETRA ZRINJSKOG 13, 31207 Tenja</item>
    </izvorni_sadrzaj>
    <derivirana_varijabla naziv="DomainObject.Predmet.ProtuStrankaListFormatedWithAdress_1">
      <item>MILAN SOKOLOVIĆ, ULICA PETRA ZRINJSKOG 13, 31207 Tenja</item>
    </derivirana_varijabla>
  </DomainObject.Predmet.ProtuStrankaListFormatedWithAdress>
  <DomainObject.Predmet.ProtuStrankaListFormatedWithAdressOIB>
    <izvorni_sadrzaj>
      <item>MILAN SOKOLOVIĆ, OIB 85981563471, ULICA PETRA ZRINJSKOG 13, 31207 Tenja</item>
    </izvorni_sadrzaj>
    <derivirana_varijabla naziv="DomainObject.Predmet.ProtuStrankaListFormatedWithAdressOIB_1">
      <item>MILAN SOKOLOVIĆ, OIB 85981563471, ULICA PETRA ZRINJSKOG 13, 31207 Tenja</item>
    </derivirana_varijabla>
  </DomainObject.Predmet.ProtuStrankaListFormatedWithAdressOIB>
  <DomainObject.Predmet.ProtuStrankaListNazivFormated>
    <izvorni_sadrzaj>
      <item>MILAN SOKOLOVIĆ</item>
    </izvorni_sadrzaj>
    <derivirana_varijabla naziv="DomainObject.Predmet.ProtuStrankaListNazivFormated_1">
      <item>MILAN SOKOLOVIĆ</item>
    </derivirana_varijabla>
  </DomainObject.Predmet.ProtuStrankaListNazivFormated>
  <DomainObject.Predmet.ProtuStrankaListNazivFormatedOIB>
    <izvorni_sadrzaj>
      <item>MILAN SOKOLOVIĆ, OIB 85981563471</item>
    </izvorni_sadrzaj>
    <derivirana_varijabla naziv="DomainObject.Predmet.ProtuStrankaListNazivFormatedOIB_1">
      <item>MILAN SOKOLOVIĆ, OIB 85981563471</item>
    </derivirana_varijabla>
  </DomainObject.Predmet.ProtuStrankaListNazivFormatedOIB>
  <DomainObject.Predmet.OstaliListFormated>
    <izvorni_sadrzaj>
      <item>Hrvatska radiotelevizija</item>
      <item>Hrvoje Ljubljanović</item>
      <item>GRAD OSIJEK</item>
      <item>HEP-PLIN d.o.o. za distribuciju i opskrbu plinom</item>
      <item>ERSTE&amp;STEIERMÄRKISCHE BANKA dioničko društvo</item>
      <item>CROATIA osiguranje d.d.</item>
      <item>Hrvatski Telekom d.d.</item>
    </izvorni_sadrzaj>
    <derivirana_varijabla naziv="DomainObject.Predmet.OstaliListFormated_1">
      <item>Hrvatska radiotelevizija</item>
      <item>Hrvoje Ljubljanović</item>
      <item>GRAD OSIJEK</item>
      <item>HEP-PLIN d.o.o. za distribuciju i opskrbu plinom</item>
      <item>ERSTE&amp;STEIERMÄRKISCHE BANKA dioničko društvo</item>
      <item>CROATIA osiguranje d.d.</item>
      <item>Hrvatski Telekom d.d.</item>
    </derivirana_varijabla>
  </DomainObject.Predmet.OstaliListFormated>
  <DomainObject.Predmet.OstaliListFormatedOIB>
    <izvorni_sadrzaj>
      <item>Hrvatska radiotelevizija, OIB 68419124305</item>
      <item>Hrvoje Ljubljanović, OIB 51156809776</item>
      <item>GRAD OSIJEK, OIB 30050049642</item>
      <item>HEP-PLIN d.o.o. za distribuciju i opskrbu plinom, OIB 41317489366</item>
      <item>ERSTE&amp;STEIERMÄRKISCHE BANKA dioničko društvo, OIB 23057039320</item>
      <item>CROATIA osiguranje d.d., OIB 26187994862</item>
      <item>Hrvatski Telekom d.d., OIB 81793146560</item>
    </izvorni_sadrzaj>
    <derivirana_varijabla naziv="DomainObject.Predmet.OstaliListFormatedOIB_1">
      <item>Hrvatska radiotelevizija, OIB 68419124305</item>
      <item>Hrvoje Ljubljanović, OIB 51156809776</item>
      <item>GRAD OSIJEK, OIB 30050049642</item>
      <item>HEP-PLIN d.o.o. za distribuciju i opskrbu plinom, OIB 41317489366</item>
      <item>ERSTE&amp;STEIERMÄRKISCHE BANKA dioničko društvo, OIB 23057039320</item>
      <item>CROATIA osiguranje d.d., OIB 26187994862</item>
      <item>Hrvatski Telekom d.d., OIB 81793146560</item>
    </derivirana_varijabla>
  </DomainObject.Predmet.OstaliListFormatedOIB>
  <DomainObject.Predmet.OstaliListFormatedWithAdress>
    <izvorni_sadrzaj>
      <item>Hrvatska radiotelevizija, Prisavlje 3, 10000 Zagreb</item>
      <item>Hrvoje Ljubljanović, Domagojeva ulica 18, 10000 Zagreb</item>
      <item>GRAD OSIJEK, Franje Kuhača 9, 31000 Osijek</item>
      <item>HEP-PLIN d.o.o. za distribuciju i opskrbu plinom, Cara Hadrijana 7, 31000 Osijek</item>
      <item>ERSTE&amp;STEIERMÄRKISCHE BANKA dioničko društvo, Jadranski Trg 3a, 51000 Rijeka</item>
      <item>CROATIA osiguranje d.d., Vatroslava Jagića 33, 10000 Zagreb</item>
      <item>Hrvatski Telekom d.d., Radnička cesta 21, 10000 Zagreb</item>
    </izvorni_sadrzaj>
    <derivirana_varijabla naziv="DomainObject.Predmet.OstaliListFormatedWithAdress_1">
      <item>Hrvatska radiotelevizija, Prisavlje 3, 10000 Zagreb</item>
      <item>Hrvoje Ljubljanović, Domagojeva ulica 18, 10000 Zagreb</item>
      <item>GRAD OSIJEK, Franje Kuhača 9, 31000 Osijek</item>
      <item>HEP-PLIN d.o.o. za distribuciju i opskrbu plinom, Cara Hadrijana 7, 31000 Osijek</item>
      <item>ERSTE&amp;STEIERMÄRKISCHE BANKA dioničko društvo, Jadranski Trg 3a, 51000 Rijeka</item>
      <item>CROATIA osiguranje d.d., Vatroslava Jagića 33, 10000 Zagreb</item>
      <item>Hrvatski Telekom d.d., Radnička cesta 21,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Hrvoje Ljubljanović, OIB 51156809776, Domagojeva ulica 18, 10000 Zagreb</item>
      <item>GRAD OSIJEK, OIB 30050049642, Franje Kuhača 9, 31000 Osijek</item>
      <item>HEP-PLIN d.o.o. za distribuciju i opskrbu plinom, OIB 41317489366, Cara Hadrijana 7, 31000 Osijek</item>
      <item>ERSTE&amp;STEIERMÄRKISCHE BANKA dioničko društvo, OIB 23057039320, Jadranski Trg 3a, 51000 Rijeka</item>
      <item>CROATIA osiguranje d.d., OIB 26187994862, Vatroslava Jagića 33, 10000 Zagreb</item>
      <item>Hrvatski Telekom d.d., OIB 81793146560, Radnička cesta 21, 10000 Zagreb</item>
    </izvorni_sadrzaj>
    <derivirana_varijabla naziv="DomainObject.Predmet.OstaliListFormatedWithAdressOIB_1">
      <item>Hrvatska radiotelevizija, OIB 68419124305, Prisavlje 3, 10000 Zagreb</item>
      <item>Hrvoje Ljubljanović, OIB 51156809776, Domagojeva ulica 18, 10000 Zagreb</item>
      <item>GRAD OSIJEK, OIB 30050049642, Franje Kuhača 9, 31000 Osijek</item>
      <item>HEP-PLIN d.o.o. za distribuciju i opskrbu plinom, OIB 41317489366, Cara Hadrijana 7, 31000 Osijek</item>
      <item>ERSTE&amp;STEIERMÄRKISCHE BANKA dioničko društvo, OIB 23057039320, Jadranski Trg 3a, 51000 Rijeka</item>
      <item>CROATIA osiguranje d.d., OIB 26187994862, Vatroslava Jagića 33, 10000 Zagreb</item>
      <item>Hrvatski Telekom d.d., OIB 81793146560, Radnička cesta 21, 10000 Zagreb</item>
    </derivirana_varijabla>
  </DomainObject.Predmet.OstaliListFormatedWithAdressOIB>
  <DomainObject.Predmet.OstaliListNazivFormated>
    <izvorni_sadrzaj>
      <item>Hrvatska radiotelevizija</item>
      <item>Hrvoje Ljubljanović</item>
      <item>GRAD OSIJEK</item>
      <item>HEP-PLIN d.o.o. za distribuciju i opskrbu plinom</item>
      <item>ERSTE&amp;STEIERMÄRKISCHE BANKA dioničko društvo</item>
      <item>CROATIA osiguranje d.d.</item>
      <item>Hrvatski Telekom d.d.</item>
    </izvorni_sadrzaj>
    <derivirana_varijabla naziv="DomainObject.Predmet.OstaliListNazivFormated_1">
      <item>Hrvatska radiotelevizija</item>
      <item>Hrvoje Ljubljanović</item>
      <item>GRAD OSIJEK</item>
      <item>HEP-PLIN d.o.o. za distribuciju i opskrbu plinom</item>
      <item>ERSTE&amp;STEIERMÄRKISCHE BANKA dioničko društvo</item>
      <item>CROATIA osiguranje d.d.</item>
      <item>Hrvatski Telekom d.d.</item>
    </derivirana_varijabla>
  </DomainObject.Predmet.OstaliListNazivFormated>
  <DomainObject.Predmet.OstaliListNazivFormatedOIB>
    <izvorni_sadrzaj>
      <item>Hrvatska radiotelevizija, OIB 68419124305</item>
      <item>Hrvoje Ljubljanović, OIB 51156809776</item>
      <item>GRAD OSIJEK, OIB 30050049642</item>
      <item>HEP-PLIN d.o.o. za distribuciju i opskrbu plinom, OIB 41317489366</item>
      <item>ERSTE&amp;STEIERMÄRKISCHE BANKA dioničko društvo, OIB 23057039320</item>
      <item>CROATIA osiguranje d.d., OIB 26187994862</item>
      <item>Hrvatski Telekom d.d., OIB 81793146560</item>
    </izvorni_sadrzaj>
    <derivirana_varijabla naziv="DomainObject.Predmet.OstaliListNazivFormatedOIB_1">
      <item>Hrvatska radiotelevizija, OIB 68419124305</item>
      <item>Hrvoje Ljubljanović, OIB 51156809776</item>
      <item>GRAD OSIJEK, OIB 30050049642</item>
      <item>HEP-PLIN d.o.o. za distribuciju i opskrbu plinom, OIB 41317489366</item>
      <item>ERSTE&amp;STEIERMÄRKISCHE BANKA dioničko društvo, OIB 23057039320</item>
      <item>CROATIA osiguranje d.d., OIB 26187994862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srpnja 2020.</izvorni_sadrzaj>
    <derivirana_varijabla naziv="DomainObject.Datum_1">7.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MILAN SOKOLOVIĆ</izvorni_sadrzaj>
    <derivirana_varijabla naziv="DomainObject.Predmet.ProtustrankaIDrugi_1">MILAN SOKOLOVIĆ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MILAN SOKOLOVIĆ, OIB 85981563471, ULICA PETRA ZRINJSKOG 13, 31207 Tenja</izvorni_sadrzaj>
    <derivirana_varijabla naziv="DomainObject.Predmet.ProtustrankaIDrugiAdressOIB_1">MILAN SOKOLOVIĆ, OIB 85981563471, ULICA PETRA ZRINJSKOG 13,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2020.</izvorni_sadrzaj>
    <derivirana_varijabla naziv="DomainObject.Predmet.OdlukaRjesenje.DatumDonosenjaOdluke_1">17.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Sp-672/2020-9</izvorni_sadrzaj>
    <derivirana_varijabla naziv="DomainObject.Predmet.OdlukaRjesenje.Oznaka_1">Sp-672/2020-9</derivirana_varijabla>
  </DomainObject.Predmet.OdlukaRjesenje.Oznaka>
  <DomainObject.Predmet.SudioniciListNaziv>
    <izvorni_sadrzaj>
      <item>MILAN SOKOLOVIĆ</item>
      <item>Financijska agencija</item>
      <item>Hrvatska radiotelevizija</item>
      <item>Hrvoje Ljubljanović</item>
      <item>GRAD OSIJEK</item>
      <item>HEP-PLIN d.o.o. za distribuciju i opskrbu plinom</item>
      <item>ERSTE&amp;STEIERMÄRKISCHE BANKA dioničko društvo</item>
      <item>CROATIA osiguranje d.d.</item>
      <item>Hrvatski Telekom d.d.</item>
    </izvorni_sadrzaj>
    <derivirana_varijabla naziv="DomainObject.Predmet.SudioniciListNaziv_1">
      <item>MILAN SOKOLOVIĆ</item>
      <item>Financijska agencija</item>
      <item>Hrvatska radiotelevizija</item>
      <item>Hrvoje Ljubljanović</item>
      <item>GRAD OSIJEK</item>
      <item>HEP-PLIN d.o.o. za distribuciju i opskrbu plinom</item>
      <item>ERSTE&amp;STEIERMÄRKISCHE BANKA dioničko društvo</item>
      <item>CROATIA osiguranje d.d.</item>
      <item>Hrvatski Telekom d.d.</item>
    </derivirana_varijabla>
  </DomainObject.Predmet.SudioniciListNaziv>
  <DomainObject.Predmet.SudioniciListAdressOIB>
    <izvorni_sadrzaj>
      <item>MILAN SOKOLOVIĆ, OIB 85981563471, ULICA PETRA ZRINJSKOG 13,31207 Tenja</item>
      <item>Financijska agencija, OIB 85821130368, Ulica grada Vukovara 70,10000 Zagreb</item>
      <item>Hrvatska radiotelevizija, OIB 68419124305, Prisavlje 3,10000 Zagreb</item>
      <item>Hrvoje Ljubljanović, OIB 51156809776, Domagojeva ulica 18,10000 Zagreb</item>
      <item>GRAD OSIJEK, OIB 30050049642, Franje Kuhača 9,31000 Osijek</item>
      <item>HEP-PLIN d.o.o. za distribuciju i opskrbu plinom, OIB 41317489366, Cara Hadrijana 7,31000 Osijek</item>
      <item>ERSTE&amp;STEIERMÄRKISCHE BANKA dioničko društvo, OIB 23057039320, Jadranski Trg 3a,51000 Rijeka</item>
      <item>CROATIA osiguranje d.d., OIB 26187994862, Vatroslava Jagića 33,10000 Zagreb</item>
      <item>Hrvatski Telekom d.d., OIB 81793146560, Radnička cesta 21,10000 Zagreb</item>
    </izvorni_sadrzaj>
    <derivirana_varijabla naziv="DomainObject.Predmet.SudioniciListAdressOIB_1">
      <item>MILAN SOKOLOVIĆ, OIB 85981563471, ULICA PETRA ZRINJSKOG 13,31207 Tenja</item>
      <item>Financijska agencija, OIB 85821130368, Ulica grada Vukovara 70,10000 Zagreb</item>
      <item>Hrvatska radiotelevizija, OIB 68419124305, Prisavlje 3,10000 Zagreb</item>
      <item>Hrvoje Ljubljanović, OIB 51156809776, Domagojeva ulica 18,10000 Zagreb</item>
      <item>GRAD OSIJEK, OIB 30050049642, Franje Kuhača 9,31000 Osijek</item>
      <item>HEP-PLIN d.o.o. za distribuciju i opskrbu plinom, OIB 41317489366, Cara Hadrijana 7,31000 Osijek</item>
      <item>ERSTE&amp;STEIERMÄRKISCHE BANKA dioničko društvo, OIB 23057039320, Jadranski Trg 3a,51000 Rijeka</item>
      <item>CROATIA osiguranje d.d., OIB 26187994862, Vatroslava Jagića 33,10000 Zagreb</item>
      <item>Hrvatski Telekom d.d., OIB 81793146560,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85981563471</item>
      <item>, OIB 85821130368</item>
      <item>, OIB 68419124305</item>
      <item>, OIB 51156809776</item>
      <item>, OIB 30050049642</item>
      <item>, OIB 41317489366</item>
      <item>, OIB 23057039320</item>
      <item>, OIB 26187994862</item>
      <item>, OIB 81793146560</item>
    </izvorni_sadrzaj>
    <derivirana_varijabla naziv="DomainObject.Predmet.SudioniciListNazivOIB_1">
      <item>, OIB 85981563471</item>
      <item>, OIB 85821130368</item>
      <item>, OIB 68419124305</item>
      <item>, OIB 51156809776</item>
      <item>, OIB 30050049642</item>
      <item>, OIB 41317489366</item>
      <item>, OIB 23057039320</item>
      <item>, OIB 26187994862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travnja 2020.</izvorni_sadrzaj>
    <derivirana_varijabla naziv="DomainObject.PredzadnjaOdlukaIzPredmeta.DatumDonosenjaOdluke_1">17. travnja 2020.</derivirana_varijabla>
  </DomainObject.PredzadnjaOdlukaIzPredmeta.DatumDonosenjaOdluke>
  <DomainObject.PredzadnjaOdlukaIzPredmeta.Oznaka>
    <izvorni_sadrzaj>Sp-672/2020-4</izvorni_sadrzaj>
    <derivirana_varijabla naziv="DomainObject.PredzadnjaOdlukaIzPredmeta.Oznaka_1">Sp-672/2020-4</derivirana_varijabla>
  </DomainObject.PredzadnjaOdlukaIzPredmeta.Oznaka>
  <DomainObject.PodaciZaPnopPredlozakOdluke.PodaciOrp.BrDanaBlok>
    <izvorni_sadrzaj>3395</izvorni_sadrzaj>
    <derivirana_varijabla naziv="DomainObject.PodaciZaPnopPredlozakOdluke.PodaciOrp.BrDanaBlok_1">3395</derivirana_varijabla>
  </DomainObject.PodaciZaPnopPredlozakOdluke.PodaciOrp.BrDanaBlok>
  <DomainObject.PodaciZaPnopPredlozakOdluke.PodaciOrp.NeizvrseneOsnove.PodaciUkupno.NenaplGlavnica>
    <izvorni_sadrzaj>4.345,96</izvorni_sadrzaj>
    <derivirana_varijabla naziv="DomainObject.PodaciZaPnopPredlozakOdluke.PodaciOrp.NeizvrseneOsnove.PodaciUkupno.NenaplGlavnica_1">4.345,96</derivirana_varijabla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>
1. osnova broj UP/I-415-06/16-02/1843, izdavatelja GRAD/OPĆINA, GRAD OSIJEK, OSIJEK
- vjerovnik (1) GRAD OSIJEK, Franje Kuhača 9, Osijek, Hrvatska, OIB: 30050049642
 zaprimljena 01.12.2016., glavnica 558,29, kamata 13,82, trošak 0,00
2. osnova broj OVRV-8088/17, izdavatelja JAVNI BILJEŽNIK, BORIĆ MIRJANA, OSIJEK
- vjerovnik (1) Hrvatska radiotelevizija, Prisavlje 3, Zagreb, Hrvatska, OIB: 68419124305
 zaprimljena 18.09.2017., glavnica 480,00, kamata 265,56, trošak 806,25
3. osnova broj OVRV-2392/19, izdavatelja JAVNI BILJEŽNIK, CRNOV DAVID, ĐAKOVO
- vjerovnik (1) Hrvatska radiotelevizija, Prisavlje 3, Zagreb, Hrvatska, OIB: 68419124305
 zaprimljena 10.12.2019., glavnica 480,00, kamata 80,60, trošak 876,25
4. osnova broj UP/I-415-06/17-02/1083, izdavatelja GRAD/OPĆINA, GRAD OSIJEK, OSIJEK
- vjerovnik (1) GRAD OSIJEK, Franje Kuhača 9, Osijek, Hrvatska, OIB: 30050049642
 zaprimljena 28.11.2017., glavnica 699,84, kamata 181,35, trošak 200,00
5. osnova broj OVRV-3308/13-AKT, izdavatelja JAVNI BILJEŽNIK, PERIĆ LIDIJA, OSIJEK
- vjerovnik (1) HEP-PLIN d.o.o., Cara Hadrijana 7, Osijek, Hrvatska, OIB: 41317489366
 zaprimljena 16.11.2018., glavnica 0,00, kamata 438,22, trošak 906,25
6. osnova broj OVRV-1966/18, izdavatelja JAVNI BILJEŽNIK, CRNOV DAVID, ĐAKOVO
- vjerovnik (1) Hrvatska radiotelevizija, Prisavlje 3, Zagreb, Hrvatska, OIB: 68419124305
 zaprimljena 10.09.2019., glavnica 480,00, kamata 127,34, trošak 876,25
7. osnova broj OV-302/16, izdavatelja JAVNI BILJEŽNIK, MLADINEO MARGARITA, VIS
- vjerovnik (1) ERSTE&amp;STEIERMÄRKISCHE BANK d. d., Jadranski Trg 3 a, Rijeka, Hrvatska, OIB: 23057039320
 zaprimljena 16.10.2018., glavnica 826,58, kamata 308,20, trošak 85,00</izvorni_sadrzaj>
    <derivirana_varijabla naziv="DomainObject.PodaciZaPnopPredlozakOdluke.NeizvrseneOsnoveZaPlacanjeOpis_1">
1. osnova broj UP/I-415-06/16-02/1843, izdavatelja GRAD/OPĆINA, GRAD OSIJEK, OSIJEK
- vjerovnik (1) GRAD OSIJEK, Franje Kuhača 9, Osijek, Hrvatska, OIB: 30050049642
 zaprimljena 01.12.2016., glavnica 558,29, kamata 13,82, trošak 0,00
2. osnova broj OVRV-8088/17, izdavatelja JAVNI BILJEŽNIK, BORIĆ MIRJANA, OSIJEK
- vjerovnik (1) Hrvatska radiotelevizija, Prisavlje 3, Zagreb, Hrvatska, OIB: 68419124305
 zaprimljena 18.09.2017., glavnica 480,00, kamata 265,56, trošak 806,25
3. osnova broj OVRV-2392/19, izdavatelja JAVNI BILJEŽNIK, CRNOV DAVID, ĐAKOVO
- vjerovnik (1) Hrvatska radiotelevizija, Prisavlje 3, Zagreb, Hrvatska, OIB: 68419124305
 zaprimljena 10.12.2019., glavnica 480,00, kamata 80,60, trošak 876,25
4. osnova broj UP/I-415-06/17-02/1083, izdavatelja GRAD/OPĆINA, GRAD OSIJEK, OSIJEK
- vjerovnik (1) GRAD OSIJEK, Franje Kuhača 9, Osijek, Hrvatska, OIB: 30050049642
 zaprimljena 28.11.2017., glavnica 699,84, kamata 181,35, trošak 200,00
5. osnova broj OVRV-3308/13-AKT, izdavatelja JAVNI BILJEŽNIK, PERIĆ LIDIJA, OSIJEK
- vjerovnik (1) HEP-PLIN d.o.o., Cara Hadrijana 7, Osijek, Hrvatska, OIB: 41317489366
 zaprimljena 16.11.2018., glavnica 0,00, kamata 438,22, trošak 906,25
6. osnova broj OVRV-1966/18, izdavatelja JAVNI BILJEŽNIK, CRNOV DAVID, ĐAKOVO
- vjerovnik (1) Hrvatska radiotelevizija, Prisavlje 3, Zagreb, Hrvatska, OIB: 68419124305
 zaprimljena 10.09.2019., glavnica 480,00, kamata 127,34, trošak 876,25
7. osnova broj OV-302/16, izdavatelja JAVNI BILJEŽNIK, MLADINEO MARGARITA, VIS
- vjerovnik (1) ERSTE&amp;STEIERMÄRKISCHE BANK d. d., Jadranski Trg 3 a, Rijeka, Hrvatska, OIB: 23057039320
 zaprimljena 16.10.2018., glavnica 826,58, kamata 308,20, trošak 85,00</derivirana_varijabla>
  </DomainObject.PodaciZaPnopPredlozakOdluke.NeizvrseneOsnoveZaPlacanjeOpis>
  <DomainObject.PodaciZaPnopPredlozakOdluke.IsknjizeneOsnoveZaPlacanjeOpis>
    <izvorni_sadrzaj>
1. osnova broj OVRV-271/14, izdavatelja JAVNI BILJEŽNIK, PERIĆ LIDIJA, OSIJEK
- vjerovnik (1) HEP-PLIN d.o.o., Cara Hadrijana 7, Osijek, Hrvatska, OIB: 41317489366
 zaprimljena 31.10.2014., glavnica 0,00, kamata 463,27, trošak 1.290,00
2. osnova broj UP/I-415-08/15-02/115, izdavatelja GRAD/OPĆINA, GRAD OSIJEK, OSIJEK
- vjerovnik (1) GRAD OSIJEK, Franje Kuhača 9, Osijek, Hrvatska, OIB: 30050049642
 zaprimljena 24.08.2015., glavnica 3.499,20, kamata 1.100,23, trošak 0,00
3. osnova broj OVRV-21762/16, izdavatelja JAVNI BILJEŽNIK, BORIĆ MIRJANA, OSIJEK
- vjerovnik (1) Hrvatska radiotelevizija, Prisavlje 3, Zagreb, Hrvatska, OIB: 68419124305
 zaprimljena 09.03.2017., glavnica 480,00, kamata 307,82, trošak 806,25
4. osnova broj OVRV-2323/12, izdavatelja JAVNI BILJEŽNIK, JEŽEK MLADEN, ZAGREB
- vjerovnik (1) CROATIA osiguranje d.d., Vatroslava Jagića 33, Zagreb, Hrvatska, OIB: 26187994862
 zaprimljena 19.05.2012., glavnica 3.029,23, kamata 2.254,56, trošak 396,36
5. osnova broj OVRV-110/11, izdavatelja JAVNI BILJEŽNIK, POPOVIĆ MANDICA, OSIJEK
- vjerovnik (1) HT d.d., Radnička cesta 21, Zagreb, Hrvatska, OIB: 81793146560
 zaprimljena 11.04.2016., glavnica 569,93, kamata 1.171,91, trošak 787,20
6. osnova broj OVRV-3308/13, izdavatelja JAVNI BILJEŽNIK, PERIĆ LIDIJA, OSIJEK
- vjerovnik (1) HEP-PLIN d.o.o., Cara Hadrijana 7, Osijek, Hrvatska, OIB: 41317489366
 zaprimljena 04.04.2014., glavnica 181,08, kamata 347,84, trošak 971,25</izvorni_sadrzaj>
    <derivirana_varijabla naziv="DomainObject.PodaciZaPnopPredlozakOdluke.IsknjizeneOsnoveZaPlacanjeOpis_1">
1. osnova broj OVRV-271/14, izdavatelja JAVNI BILJEŽNIK, PERIĆ LIDIJA, OSIJEK
- vjerovnik (1) HEP-PLIN d.o.o., Cara Hadrijana 7, Osijek, Hrvatska, OIB: 41317489366
 zaprimljena 31.10.2014., glavnica 0,00, kamata 463,27, trošak 1.290,00
2. osnova broj UP/I-415-08/15-02/115, izdavatelja GRAD/OPĆINA, GRAD OSIJEK, OSIJEK
- vjerovnik (1) GRAD OSIJEK, Franje Kuhača 9, Osijek, Hrvatska, OIB: 30050049642
 zaprimljena 24.08.2015., glavnica 3.499,20, kamata 1.100,23, trošak 0,00
3. osnova broj OVRV-21762/16, izdavatelja JAVNI BILJEŽNIK, BORIĆ MIRJANA, OSIJEK
- vjerovnik (1) Hrvatska radiotelevizija, Prisavlje 3, Zagreb, Hrvatska, OIB: 68419124305
 zaprimljena 09.03.2017., glavnica 480,00, kamata 307,82, trošak 806,25
4. osnova broj OVRV-2323/12, izdavatelja JAVNI BILJEŽNIK, JEŽEK MLADEN, ZAGREB
- vjerovnik (1) CROATIA osiguranje d.d., Vatroslava Jagića 33, Zagreb, Hrvatska, OIB: 26187994862
 zaprimljena 19.05.2012., glavnica 3.029,23, kamata 2.254,56, trošak 396,36
5. osnova broj OVRV-110/11, izdavatelja JAVNI BILJEŽNIK, POPOVIĆ MANDICA, OSIJEK
- vjerovnik (1) HT d.d., Radnička cesta 21, Zagreb, Hrvatska, OIB: 81793146560
 zaprimljena 11.04.2016., glavnica 569,93, kamata 1.171,91, trošak 787,20
6. osnova broj OVRV-3308/13, izdavatelja JAVNI BILJEŽNIK, PERIĆ LIDIJA, OSIJEK
- vjerovnik (1) HEP-PLIN d.o.o., Cara Hadrijana 7, Osijek, Hrvatska, OIB: 41317489366
 zaprimljena 04.04.2014., glavnica 181,08, kamata 347,84, trošak 971,25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855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2020-07-07T05:13:00Z</dcterms:created>
  <dc:creator>Sanela Maričić</dc:creator>
  <cp:lastModifiedBy>Ljiljana Dubovečak</cp:lastModifiedBy>
  <cp:lastPrinted>2020-03-12T07:13:00Z</cp:lastPrinted>
  <dcterms:modified xmlns:xsi="http://www.w3.org/2001/XMLSchema-instance" xsi:type="dcterms:W3CDTF">2020-07-07T06:02:00Z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- 672-20.docx)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