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8b01" w14:paraId="b028b01" w:rsidRDefault="00C87A3F" w:rsidP="00C87A3F" w:rsidR="00C87A3F">
      <w:pPr>
        <w15:collapsed w:val="false"/>
      </w:pPr>
      <w:bookmarkStart w:name="_GoBack" w:id="0"/>
      <w:bookmarkEnd w:id="0"/>
      <w:r>
        <w:tab/>
      </w:r>
    </w:p>
    <w:p w:rsidRDefault="00C87A3F" w:rsidP="00C87A3F" w:rsidR="00C87A3F">
      <w: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40</w:t>
      </w:r>
      <w:r w:rsidR="0026384C">
        <w:t xml:space="preserve"> </w:t>
      </w:r>
      <w:proofErr w:type="spellStart"/>
      <w:r w:rsidR="00AE58FA">
        <w:t>Sp</w:t>
      </w:r>
      <w:proofErr w:type="spellEnd"/>
      <w:r>
        <w:t>-</w:t>
      </w:r>
      <w:r w:rsidR="00733CBC">
        <w:t>8</w:t>
      </w:r>
      <w:r w:rsidR="00AE58FA">
        <w:t>/17</w:t>
      </w:r>
    </w:p>
    <w:p w:rsidRDefault="00C87A3F" w:rsidP="00C87A3F" w:rsidR="00C87A3F"/>
    <w:p w:rsidRDefault="00C87A3F" w:rsidP="00C87A3F" w:rsidR="00C87A3F">
      <w:pPr>
        <w:jc w:val="center"/>
      </w:pPr>
      <w:r>
        <w:t>Z A P I S N I K</w:t>
      </w:r>
    </w:p>
    <w:p w:rsidRDefault="00C87A3F" w:rsidP="00C87A3F" w:rsidR="00C87A3F">
      <w:pPr>
        <w:jc w:val="center"/>
      </w:pPr>
      <w:r>
        <w:t>sastavljen u</w:t>
      </w:r>
      <w:r w:rsidR="00A308BE">
        <w:t xml:space="preserve"> ime</w:t>
      </w:r>
      <w:r>
        <w:t xml:space="preserve"> Općinskom sudu u Šibeniku,Stalna služba u Kninu</w:t>
      </w:r>
    </w:p>
    <w:p w:rsidRDefault="00C87A3F" w:rsidP="00C87A3F" w:rsidR="00C87A3F">
      <w:pPr>
        <w:jc w:val="center"/>
      </w:pPr>
      <w:r>
        <w:t xml:space="preserve">dana </w:t>
      </w:r>
      <w:r w:rsidR="00733CBC">
        <w:t>03</w:t>
      </w:r>
      <w:r>
        <w:t xml:space="preserve">. </w:t>
      </w:r>
      <w:r w:rsidR="00A308BE">
        <w:t>li</w:t>
      </w:r>
      <w:r w:rsidR="00733CBC">
        <w:t>stopada</w:t>
      </w:r>
      <w:r>
        <w:t xml:space="preserve"> 201</w:t>
      </w:r>
      <w:r w:rsidR="00AE58FA">
        <w:t>8</w:t>
      </w:r>
      <w:r>
        <w:t>. god.</w:t>
      </w:r>
    </w:p>
    <w:p w:rsidRDefault="00C87A3F" w:rsidP="00C87A3F" w:rsidR="00C87A3F">
      <w:pPr>
        <w:jc w:val="center"/>
      </w:pPr>
    </w:p>
    <w:p w:rsidRDefault="00C87A3F" w:rsidP="00C87A3F" w:rsidR="00C87A3F"/>
    <w:p w:rsidRDefault="00C87A3F" w:rsidP="00C87A3F" w:rsidR="00C87A3F"/>
    <w:p w:rsidRDefault="00C87A3F" w:rsidP="00C87A3F" w:rsidR="00C87A3F">
      <w:pPr>
        <w:jc w:val="both"/>
      </w:pPr>
      <w:r>
        <w:t>Nazočni od suda:</w:t>
      </w:r>
    </w:p>
    <w:p w:rsidRDefault="00C87A3F" w:rsidP="00C87A3F" w:rsidR="00C87A3F">
      <w:pPr>
        <w:jc w:val="both"/>
      </w:pPr>
      <w:r>
        <w:t xml:space="preserve">Sudac: Zrinka </w:t>
      </w:r>
      <w:proofErr w:type="spellStart"/>
      <w:r>
        <w:t>Gojo</w:t>
      </w:r>
      <w:proofErr w:type="spellEnd"/>
    </w:p>
    <w:p w:rsidRDefault="00C87A3F" w:rsidP="00C87A3F" w:rsidR="00C87A3F">
      <w:pPr>
        <w:jc w:val="both"/>
      </w:pPr>
      <w:r>
        <w:t>Zapisničar:Marija Mudrinić</w:t>
      </w:r>
    </w:p>
    <w:p w:rsidRDefault="00C87A3F" w:rsidP="00C87A3F" w:rsidR="00C87A3F">
      <w:pPr>
        <w:jc w:val="center"/>
      </w:pPr>
      <w:r>
        <w:tab/>
      </w:r>
      <w:r>
        <w:tab/>
      </w:r>
    </w:p>
    <w:p w:rsidRDefault="00C87A3F" w:rsidP="00C87A3F" w:rsidR="00C87A3F">
      <w:pPr>
        <w:jc w:val="center"/>
      </w:pPr>
    </w:p>
    <w:p w:rsidRDefault="00C87A3F" w:rsidP="00C87A3F" w:rsidR="00C87A3F">
      <w:pPr>
        <w:jc w:val="center"/>
      </w:pPr>
      <w:r>
        <w:t xml:space="preserve">                                      </w:t>
      </w:r>
    </w:p>
    <w:p w:rsidRDefault="00C87A3F" w:rsidP="00C87A3F" w:rsidR="00C87A3F">
      <w:r>
        <w:t xml:space="preserve">                                                                              </w:t>
      </w:r>
      <w:r w:rsidR="00522B63">
        <w:t xml:space="preserve">  </w:t>
      </w:r>
    </w:p>
    <w:p w:rsidRDefault="00C87A3F" w:rsidP="00C87A3F" w:rsidR="00C87A3F">
      <w:r>
        <w:t xml:space="preserve">                                                                              </w:t>
      </w:r>
      <w:r w:rsidR="00522B63">
        <w:t xml:space="preserve"> </w:t>
      </w:r>
      <w:r w:rsidR="00AE58FA">
        <w:t>Predlagatelj</w:t>
      </w:r>
      <w:r w:rsidR="00522B63">
        <w:t xml:space="preserve">: </w:t>
      </w:r>
      <w:proofErr w:type="spellStart"/>
      <w:r w:rsidR="00733CBC">
        <w:t>Dario</w:t>
      </w:r>
      <w:r w:rsidR="00AE58FA">
        <w:t>Tomić</w:t>
      </w:r>
      <w:proofErr w:type="spellEnd"/>
      <w:r>
        <w:t xml:space="preserve"> </w:t>
      </w:r>
    </w:p>
    <w:p w:rsidRDefault="00C87A3F" w:rsidP="00C87A3F" w:rsidR="00C87A3F">
      <w:r>
        <w:t xml:space="preserve">                                                                         </w:t>
      </w:r>
      <w:r w:rsidR="00522B63">
        <w:t xml:space="preserve">       </w:t>
      </w:r>
    </w:p>
    <w:p w:rsidRDefault="00522B63" w:rsidP="00C87A3F" w:rsidR="00522B63">
      <w:r>
        <w:t xml:space="preserve">                                          </w:t>
      </w:r>
      <w:r>
        <w:tab/>
      </w:r>
      <w:r>
        <w:tab/>
      </w:r>
      <w:r>
        <w:tab/>
        <w:t xml:space="preserve">       </w:t>
      </w:r>
      <w:r w:rsidR="00AE58FA">
        <w:t xml:space="preserve">  </w:t>
      </w:r>
    </w:p>
    <w:p w:rsidRDefault="00522B63" w:rsidP="00C87A3F" w:rsidR="00522B63">
      <w:r>
        <w:t xml:space="preserve">                                                                               </w:t>
      </w:r>
    </w:p>
    <w:p w:rsidRDefault="00522B63" w:rsidP="00C87A3F" w:rsidR="00C87A3F">
      <w:pPr>
        <w:jc w:val="center"/>
      </w:pPr>
      <w:r>
        <w:t>Početak u 09,</w:t>
      </w:r>
      <w:r w:rsidR="00D11578">
        <w:t>0</w:t>
      </w:r>
      <w:r w:rsidR="00C87A3F">
        <w:t>0 sati</w:t>
      </w:r>
    </w:p>
    <w:p w:rsidRDefault="00C87A3F" w:rsidP="00C87A3F" w:rsidR="00C87A3F">
      <w:pPr>
        <w:jc w:val="center"/>
      </w:pPr>
    </w:p>
    <w:p w:rsidRDefault="00AE58FA" w:rsidP="00E21819" w:rsidR="00E21819">
      <w:pPr>
        <w:jc w:val="both"/>
      </w:pPr>
      <w:r>
        <w:t>Za predlagatelja:</w:t>
      </w:r>
      <w:r w:rsidR="004D734A">
        <w:t>osobno</w:t>
      </w:r>
      <w:r w:rsidR="00E21819">
        <w:tab/>
      </w:r>
    </w:p>
    <w:p w:rsidRDefault="00A308BE" w:rsidP="00E21819" w:rsidR="00E21819">
      <w:pPr>
        <w:jc w:val="both"/>
      </w:pPr>
      <w:r>
        <w:t xml:space="preserve">Za vjerovnike: </w:t>
      </w:r>
      <w:r w:rsidR="004D734A">
        <w:t xml:space="preserve">RH, </w:t>
      </w:r>
      <w:proofErr w:type="spellStart"/>
      <w:r w:rsidR="004D734A">
        <w:t>zz</w:t>
      </w:r>
      <w:proofErr w:type="spellEnd"/>
      <w:r w:rsidR="004D734A">
        <w:t xml:space="preserve"> Frano </w:t>
      </w:r>
      <w:proofErr w:type="spellStart"/>
      <w:r w:rsidR="004D734A">
        <w:t>Amižić</w:t>
      </w:r>
      <w:proofErr w:type="spellEnd"/>
      <w:r w:rsidR="004D734A">
        <w:t xml:space="preserve"> u ODO Šibenik,SS Knin</w:t>
      </w:r>
    </w:p>
    <w:p w:rsidRDefault="00856D16" w:rsidP="00E21819" w:rsidR="00856D16">
      <w:pPr>
        <w:jc w:val="both"/>
      </w:pPr>
      <w:r>
        <w:t xml:space="preserve">Za ostale vjerovnike: </w:t>
      </w:r>
      <w:r w:rsidR="004D734A">
        <w:t>nitko, dostava poziva uredno iskazana putem e oglasne ploče suda</w:t>
      </w:r>
    </w:p>
    <w:p w:rsidRDefault="004D734A" w:rsidP="00E21819" w:rsidR="004D734A">
      <w:pPr>
        <w:jc w:val="both"/>
      </w:pPr>
    </w:p>
    <w:p w:rsidRDefault="004D734A" w:rsidP="00E21819" w:rsidR="004D734A">
      <w:pPr>
        <w:jc w:val="both"/>
      </w:pPr>
      <w:r>
        <w:tab/>
        <w:t xml:space="preserve">Utvrđuje se da je 16.kolovoza </w:t>
      </w:r>
      <w:proofErr w:type="spellStart"/>
      <w:r>
        <w:t>o.g</w:t>
      </w:r>
      <w:proofErr w:type="spellEnd"/>
      <w:r>
        <w:t>. zaprimljen podnesak vjerovnika RH koji je dostavljen predlagatelju.</w:t>
      </w:r>
    </w:p>
    <w:p w:rsidRDefault="004D734A" w:rsidP="00E21819" w:rsidR="004D734A">
      <w:pPr>
        <w:jc w:val="both"/>
      </w:pPr>
      <w:r>
        <w:tab/>
        <w:t>Utvrđuje se da se nijedan od ostalih vjerovnika nije očitovao na plan ispunjenja obveza pa se temeljem odredbe čl. 50 stz.1. ZSP pristaju na predloženi plan.</w:t>
      </w:r>
    </w:p>
    <w:p w:rsidRDefault="004D734A" w:rsidP="00E21819" w:rsidR="004D734A">
      <w:pPr>
        <w:jc w:val="both"/>
      </w:pPr>
      <w:r>
        <w:tab/>
        <w:t xml:space="preserve">Sud donosi </w:t>
      </w:r>
    </w:p>
    <w:p w:rsidRDefault="004D734A" w:rsidP="00E21819" w:rsidR="004D734A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R j e š e nj e </w:t>
      </w:r>
    </w:p>
    <w:p w:rsidRDefault="004D734A" w:rsidP="00E21819" w:rsidR="004D734A">
      <w:pPr>
        <w:jc w:val="both"/>
      </w:pPr>
      <w:r>
        <w:tab/>
        <w:t>Održati će se pripremno ročište u stečaju potrošača.</w:t>
      </w:r>
    </w:p>
    <w:p w:rsidRDefault="004D734A" w:rsidP="00E21819" w:rsidR="004D734A">
      <w:pPr>
        <w:jc w:val="both"/>
      </w:pPr>
      <w:r>
        <w:tab/>
        <w:t xml:space="preserve">Predlagatelj izlaže i predlaže kao u svom prijedlogu odnosno kao u popisu imovine i obveza te plan ispunjenja obveza te predaje sudu potvrdu Porezne uprave od 29.kolovoza </w:t>
      </w:r>
      <w:proofErr w:type="spellStart"/>
      <w:r>
        <w:t>o.g</w:t>
      </w:r>
      <w:proofErr w:type="spellEnd"/>
      <w:r>
        <w:t xml:space="preserve">. iz koje </w:t>
      </w:r>
      <w:proofErr w:type="spellStart"/>
      <w:r>
        <w:t>pr</w:t>
      </w:r>
      <w:r w:rsidR="00592C8B">
        <w:t>o</w:t>
      </w:r>
      <w:r>
        <w:t>izilazi</w:t>
      </w:r>
      <w:proofErr w:type="spellEnd"/>
      <w:r>
        <w:t xml:space="preserve"> da ima dug u iznosu od 1.000,00 kuna za novčanu kaznu za počinjeni prekršaj. Isti nadalje navodi da je dug prema RH i to prema HZMO i HZZO stariji od deset godina</w:t>
      </w:r>
      <w:r w:rsidR="00592C8B">
        <w:t>.</w:t>
      </w:r>
    </w:p>
    <w:p w:rsidRDefault="00592C8B" w:rsidP="00E21819" w:rsidR="00592C8B">
      <w:pPr>
        <w:jc w:val="both"/>
      </w:pPr>
      <w:r>
        <w:tab/>
      </w:r>
      <w:proofErr w:type="spellStart"/>
      <w:r>
        <w:t>Zz</w:t>
      </w:r>
      <w:proofErr w:type="spellEnd"/>
      <w:r>
        <w:t xml:space="preserve"> vjerovnika RH navodi kao u podnesku od 16.kolovoza </w:t>
      </w:r>
      <w:proofErr w:type="spellStart"/>
      <w:r>
        <w:t>og.g</w:t>
      </w:r>
      <w:proofErr w:type="spellEnd"/>
      <w:r>
        <w:t>. te u odnosu na navode predlagatelja o postojanju zastare duga s osnove mirovinskog i zdravstvenog osiguranja predlaže sudu da istog pozove da od nadležnog ureda Porezne uprave zatraži i sudu dostavi podatke o tomu dali su dugovanja po tom osnovu zastarjela odnosno koliko ista iznose na današnji dan.</w:t>
      </w:r>
    </w:p>
    <w:p w:rsidRDefault="00592C8B" w:rsidP="00E21819" w:rsidR="00592C8B">
      <w:pPr>
        <w:jc w:val="both"/>
      </w:pPr>
      <w:r>
        <w:tab/>
        <w:t xml:space="preserve">Sud donosi </w:t>
      </w:r>
    </w:p>
    <w:p w:rsidRDefault="00592C8B" w:rsidP="00E21819" w:rsidR="00592C8B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R j e š e nj e </w:t>
      </w:r>
    </w:p>
    <w:p w:rsidRDefault="00592C8B" w:rsidP="00E21819" w:rsidR="00592C8B">
      <w:pPr>
        <w:jc w:val="both"/>
      </w:pPr>
      <w:r>
        <w:tab/>
        <w:t>Nalaže se predlagatelju da se obrati nadležnoj Poreznoj upravi radi utvrđenja stanja prijavljenog potraživanja odnosno eventualnog otpisa prema HZZO i prema HZMO te da navedeno očitovanje odnosno izvješće o otpisu duga dostavi sudu.</w:t>
      </w:r>
    </w:p>
    <w:p w:rsidRDefault="00592C8B" w:rsidP="00E21819" w:rsidR="00592C8B">
      <w:pPr>
        <w:jc w:val="both"/>
      </w:pPr>
      <w:r>
        <w:lastRenderedPageBreak/>
        <w:tab/>
        <w:t xml:space="preserve">Radi navedenog pripremno ročište odgađa se na neodređeno vrijeme, a slijedeće će biti zakazano nakon što predlagatelj dostavi sudu izvješće nadležne Porezne uprave o stanju duga prema HZZO i prema HZMO. </w:t>
      </w:r>
    </w:p>
    <w:p w:rsidRDefault="00592C8B" w:rsidP="00E21819" w:rsidR="00592C8B">
      <w:pPr>
        <w:jc w:val="both"/>
      </w:pPr>
      <w:r>
        <w:tab/>
        <w:t>Zapisnik s današnjeg ročište dostaviti će se vjerovnicima putem e oglasne ploče sudova (rok oglasne ploče 8 dana).</w:t>
      </w:r>
    </w:p>
    <w:p w:rsidRDefault="00592C8B" w:rsidP="00E21819" w:rsidR="00592C8B">
      <w:pPr>
        <w:jc w:val="both"/>
      </w:pPr>
      <w:r>
        <w:tab/>
        <w:t>Dovršeno.</w:t>
      </w:r>
    </w:p>
    <w:p w:rsidRDefault="00856D16" w:rsidP="00E21819" w:rsidR="00856D16">
      <w:pPr>
        <w:jc w:val="both"/>
      </w:pPr>
    </w:p>
    <w:sectPr w:rsidR="00856D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E7"/>
    <w:rsid w:val="0001442C"/>
    <w:rsid w:val="0002554F"/>
    <w:rsid w:val="00034E00"/>
    <w:rsid w:val="00067CB1"/>
    <w:rsid w:val="00143F83"/>
    <w:rsid w:val="0026384C"/>
    <w:rsid w:val="00300EA2"/>
    <w:rsid w:val="004D734A"/>
    <w:rsid w:val="005078E7"/>
    <w:rsid w:val="00522B63"/>
    <w:rsid w:val="00572718"/>
    <w:rsid w:val="00583D1C"/>
    <w:rsid w:val="00592C8B"/>
    <w:rsid w:val="006A1540"/>
    <w:rsid w:val="00733CBC"/>
    <w:rsid w:val="00856D16"/>
    <w:rsid w:val="0092787F"/>
    <w:rsid w:val="00961F80"/>
    <w:rsid w:val="00982339"/>
    <w:rsid w:val="009E3DB2"/>
    <w:rsid w:val="00A308BE"/>
    <w:rsid w:val="00A70719"/>
    <w:rsid w:val="00AE58FA"/>
    <w:rsid w:val="00C865D8"/>
    <w:rsid w:val="00C87A3F"/>
    <w:rsid w:val="00CC7459"/>
    <w:rsid w:val="00D0148B"/>
    <w:rsid w:val="00D11578"/>
    <w:rsid w:val="00E21819"/>
    <w:rsid w:val="00F0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7A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2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7A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72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10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br. 26</izvorni_sadrzaj>
    <derivirana_varijabla naziv="DomainObject.Prostorija.Naziv_1">Sudnica br. 26</derivirana_varijabla>
  </DomainObject.Prostorija.Naziv>
  <DomainObject.Prostorija.Oznaka>
    <izvorni_sadrzaj>26</izvorni_sadrzaj>
    <derivirana_varijabla naziv="DomainObject.Prostorija.Oznaka_1">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Sp-8/2017-9</izvorni_sadrzaj>
    <derivirana_varijabla naziv="DomainObject.Zapisnik.Oznaka_1">Sp-8/2017-9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</izvorni_sadrzaj>
    <derivirana_varijabla naziv="DomainObject.Predmet.Referada.Naziv_1">Referada 40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 br. 26</izvorni_sadrzaj>
    <derivirana_varijabla naziv="DomainObject.Predmet.Referada.Prostorija.Naziv_1">Sudnica br. 26</derivirana_varijabla>
  </DomainObject.Predmet.Referada.Prostorija.Naziv>
  <DomainObject.Predmet.Referada.Prostorija.Oznaka>
    <izvorni_sadrzaj>26</izvorni_sadrzaj>
    <derivirana_varijabla naziv="DomainObject.Predmet.Referada.Prostorija.Oznaka_1">26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Zrinka Gojo</izvorni_sadrzaj>
    <derivirana_varijabla naziv="DomainObject.Predmet.Referada.Sudac_1">Zrinka Gojo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Darijo Tomić</izvorni_sadrzaj>
    <derivirana_varijabla naziv="DomainObject.Predmet.StrankaFormated_1">  Darijo Tomić</derivirana_varijabla>
  </DomainObject.Predmet.StrankaFormated>
  <DomainObject.Predmet.StrankaFormatedOIB>
    <izvorni_sadrzaj>  Darijo Tomić, OIB 19640947452</izvorni_sadrzaj>
    <derivirana_varijabla naziv="DomainObject.Predmet.StrankaFormatedOIB_1">  Darijo Tomić, OIB 19640947452</derivirana_varijabla>
  </DomainObject.Predmet.StrankaFormatedOIB>
  <DomainObject.Predmet.StrankaFormatedWithAdress>
    <izvorni_sadrzaj> Darijo Tomić, Bobodol 43, 22303 Bobodol</izvorni_sadrzaj>
    <derivirana_varijabla naziv="DomainObject.Predmet.StrankaFormatedWithAdress_1"> Darijo Tomić, Bobodol 43, 22303 Bobodol</derivirana_varijabla>
  </DomainObject.Predmet.StrankaFormatedWithAdress>
  <DomainObject.Predmet.StrankaFormatedWithAdressOIB>
    <izvorni_sadrzaj> Darijo Tomić, OIB 19640947452, Bobodol 43, 22303 Bobodol</izvorni_sadrzaj>
    <derivirana_varijabla naziv="DomainObject.Predmet.StrankaFormatedWithAdressOIB_1"> Darijo Tomić, OIB 19640947452, Bobodol 43, 22303 Bobodol</derivirana_varijabla>
  </DomainObject.Predmet.StrankaFormatedWithAdressOIB>
  <DomainObject.Predmet.StrankaWithAdress>
    <izvorni_sadrzaj>Darijo Tomić Bobodol 43,22303 Bobodol</izvorni_sadrzaj>
    <derivirana_varijabla naziv="DomainObject.Predmet.StrankaWithAdress_1">Darijo Tomić Bobodol 43,22303 Bobodol</derivirana_varijabla>
  </DomainObject.Predmet.StrankaWithAdress>
  <DomainObject.Predmet.StrankaWithAdressOIB>
    <izvorni_sadrzaj>Darijo Tomić, OIB 19640947452, Bobodol 43,22303 Bobodol</izvorni_sadrzaj>
    <derivirana_varijabla naziv="DomainObject.Predmet.StrankaWithAdressOIB_1">Darijo Tomić, OIB 19640947452, Bobodol 43,22303 Bobodol</derivirana_varijabla>
  </DomainObject.Predmet.StrankaWithAdressOIB>
  <DomainObject.Predmet.StrankaNazivFormated>
    <izvorni_sadrzaj>Darijo Tomić</izvorni_sadrzaj>
    <derivirana_varijabla naziv="DomainObject.Predmet.StrankaNazivFormated_1">Darijo Tomić</derivirana_varijabla>
  </DomainObject.Predmet.StrankaNazivFormated>
  <DomainObject.Predmet.StrankaNazivFormatedOIB>
    <izvorni_sadrzaj>Darijo Tomić, OIB 19640947452</izvorni_sadrzaj>
    <derivirana_varijabla naziv="DomainObject.Predmet.StrankaNazivFormatedOIB_1">Darijo Tomić, OIB 19640947452</derivirana_varijabla>
  </DomainObject.Predmet.StrankaNazivFormatedOIB>
  <DomainObject.Predmet.Sud.Adresa.Naselje>
    <izvorni_sadrzaj>Knin</izvorni_sadrzaj>
    <derivirana_varijabla naziv="DomainObject.Predmet.Sud.Adresa.Naselje_1">Knin</derivirana_varijabla>
  </DomainObject.Predmet.Sud.Adresa.Naselje>
  <DomainObject.Predmet.Sud.Adresa.NaseljeLokativ>
    <izvorni_sadrzaj>Kninu</izvorni_sadrzaj>
    <derivirana_varijabla naziv="DomainObject.Predmet.Sud.Adresa.NaseljeLokativ_1">Kninu</derivirana_varijabla>
  </DomainObject.Predmet.Sud.Adresa.NaseljeLokativ>
  <DomainObject.Predmet.Sud.Adresa.PostBroj>
    <izvorni_sadrzaj>22300</izvorni_sadrzaj>
    <derivirana_varijabla naziv="DomainObject.Predmet.Sud.Adresa.PostBroj_1">22300</derivirana_varijabla>
  </DomainObject.Predmet.Sud.Adresa.PostBroj>
  <DomainObject.Predmet.Sud.Adresa.UlicaIKBR>
    <izvorni_sadrzaj>Dr. Franje Tuđmana 6</izvorni_sadrzaj>
    <derivirana_varijabla naziv="DomainObject.Predmet.Sud.Adresa.UlicaIKBR_1">Dr. Franje Tuđmana 6</derivirana_varijabla>
  </DomainObject.Predmet.Sud.Adresa.UlicaIKBR>
  <DomainObject.Predmet.Sud.Naziv>
    <izvorni_sadrzaj>Općinski sud u Šibeniku - Stalna služba u Kninu</izvorni_sadrzaj>
    <derivirana_varijabla naziv="DomainObject.Predmet.Sud.Naziv_1">Općinski sud u Šibeniku - Stalna služba u Kninu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</izvorni_sadrzaj>
    <derivirana_varijabla naziv="DomainObject.Predmet.TrenutnaLokacijaSpisa.Naziv_1">Referada 40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u Kninu</izvorni_sadrzaj>
    <derivirana_varijabla naziv="DomainObject.Predmet.UstrojstvenaJedinicaVodi.Naziv_1">Sudska pisarnica SS u Kninu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Mudrinić</izvorni_sadrzaj>
    <derivirana_varijabla naziv="DomainObject.Predmet.Zapisnicar_1">Marija Mudrinić</derivirana_varijabla>
  </DomainObject.Predmet.Zapisnicar>
  <DomainObject.Predmet.StrankaListFormated>
    <izvorni_sadrzaj>
      <item>Darijo Tomić</item>
    </izvorni_sadrzaj>
    <derivirana_varijabla naziv="DomainObject.Predmet.StrankaListFormated_1">
      <item>Darijo Tomić</item>
    </derivirana_varijabla>
  </DomainObject.Predmet.StrankaListFormated>
  <DomainObject.Predmet.StrankaListFormatedOIB>
    <izvorni_sadrzaj>
      <item>Darijo Tomić, OIB 19640947452</item>
    </izvorni_sadrzaj>
    <derivirana_varijabla naziv="DomainObject.Predmet.StrankaListFormatedOIB_1">
      <item>Darijo Tomić, OIB 19640947452</item>
    </derivirana_varijabla>
  </DomainObject.Predmet.StrankaListFormatedOIB>
  <DomainObject.Predmet.StrankaListFormatedWithAdress>
    <izvorni_sadrzaj>
      <item>Darijo Tomić, Bobodol 43, 22303 Bobodol</item>
    </izvorni_sadrzaj>
    <derivirana_varijabla naziv="DomainObject.Predmet.StrankaListFormatedWithAdress_1">
      <item>Darijo Tomić, Bobodol 43, 22303 Bobodol</item>
    </derivirana_varijabla>
  </DomainObject.Predmet.StrankaListFormatedWithAdress>
  <DomainObject.Predmet.StrankaListFormatedWithAdressOIB>
    <izvorni_sadrzaj>
      <item>Darijo Tomić, OIB 19640947452, Bobodol 43, 22303 Bobodol</item>
    </izvorni_sadrzaj>
    <derivirana_varijabla naziv="DomainObject.Predmet.StrankaListFormatedWithAdressOIB_1">
      <item>Darijo Tomić, OIB 19640947452, Bobodol 43, 22303 Bobodol</item>
    </derivirana_varijabla>
  </DomainObject.Predmet.StrankaListFormatedWithAdressOIB>
  <DomainObject.Predmet.StrankaListNazivFormated>
    <izvorni_sadrzaj>
      <item>Darijo Tomić</item>
    </izvorni_sadrzaj>
    <derivirana_varijabla naziv="DomainObject.Predmet.StrankaListNazivFormated_1">
      <item>Darijo Tomić</item>
    </derivirana_varijabla>
  </DomainObject.Predmet.StrankaListNazivFormated>
  <DomainObject.Predmet.StrankaListNazivFormatedOIB>
    <izvorni_sadrzaj>
      <item>Darijo Tomić, OIB 19640947452</item>
    </izvorni_sadrzaj>
    <derivirana_varijabla naziv="DomainObject.Predmet.StrankaListNazivFormatedOIB_1">
      <item>Darijo Tomić, OIB 19640947452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Sp-8/2017-9</izvorni_sadrzaj>
    <derivirana_varijabla naziv="DomainObject.PoslovniBrojDokumenta_1">Sp-8/2017-9</derivirana_varijabla>
  </DomainObject.PoslovniBrojDokumenta>
  <DomainObject.Predmet.StrankaIDrugi>
    <izvorni_sadrzaj>Darijo Tomić</izvorni_sadrzaj>
    <derivirana_varijabla naziv="DomainObject.Predmet.StrankaIDrugi_1">Darijo Tomić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Darijo Tomić, OIB 19640947452, Bobodol 43, 22303 Bobodol</izvorni_sadrzaj>
    <derivirana_varijabla naziv="DomainObject.Predmet.StrankaIDrugiAdressOIB_1">Darijo Tomić, OIB 19640947452, Bobodol 43, 22303 Bobodol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Darijo Tomić</item>
    </izvorni_sadrzaj>
    <derivirana_varijabla naziv="DomainObject.Predmet.SudioniciListNaziv_1">
      <item>Darijo Tomić</item>
    </derivirana_varijabla>
  </DomainObject.Predmet.SudioniciListNaziv>
  <DomainObject.Predmet.SudioniciListAdressOIB>
    <izvorni_sadrzaj>
      <item>Darijo Tomić, OIB 19640947452, Bobodol 43,22303 Bobodol</item>
    </izvorni_sadrzaj>
    <derivirana_varijabla naziv="DomainObject.Predmet.SudioniciListAdressOIB_1">
      <item>Darijo Tomić, OIB 19640947452, Bobodol 43,22303 Bobodol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19640947452</item>
    </izvorni_sadrzaj>
    <derivirana_varijabla naziv="DomainObject.Predmet.SudioniciListNazivOIB_1">
      <item>, OIB 19640947452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A8570-6176-4EBC-B957-3BE57428DA5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1713</properties:Characters>
  <properties:Lines>54</properties:Lines>
  <properties:Paragraphs>25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2017-03-07T12:15:00Z</dcterms:created>
  <dc:creator>Marija Mudrinić</dc:creator>
  <cp:lastModifiedBy>Marija Mudrinić</cp:lastModifiedBy>
  <cp:lastPrinted>2018-10-03T07:20:00Z</cp:lastPrinted>
  <dcterms:modified xmlns:xsi="http://www.w3.org/2001/XMLSchema-instance" xsi:type="dcterms:W3CDTF">2018-10-03T11:39:00Z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Sp-8/2017-9 / Zapisnik - Pripremno ročište (sp-8-17.docx)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