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96f6" w14:paraId="3a396f6" w:rsidRDefault="005C734C" w:rsidP="00635DA8" w:rsidR="005C734C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734C" w:rsidP="00635DA8" w:rsidR="005C734C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5C734C" w:rsidP="00635DA8" w:rsidR="005C734C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5C734C" w:rsidP="00635DA8" w:rsidR="005C734C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494641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8D2EAA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166D18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04669C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2018-</w:t>
      </w:r>
      <w:r w:rsidR="00166D18">
        <w:rPr>
          <w:rFonts w:eastAsia="Times New Roman" w:hAnsi="Times New Roman" w:ascii="Times New Roman"/>
          <w:sz w:val="24"/>
          <w:szCs w:val="24"/>
          <w:lang w:eastAsia="hr-HR"/>
        </w:rPr>
        <w:t>4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8D2EAA">
        <w:rPr>
          <w:rFonts w:eastAsia="Times New Roman" w:hAnsi="Times New Roman" w:ascii="Times New Roman"/>
          <w:sz w:val="24"/>
          <w:szCs w:val="24"/>
          <w:lang w:eastAsia="hr-HR"/>
        </w:rPr>
        <w:t>32</w:t>
      </w:r>
      <w:r w:rsidR="00166D18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65B84"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 w:rsidR="008D2EAA">
        <w:rPr>
          <w:rFonts w:eastAsia="Times New Roman" w:hAnsi="Times New Roman" w:ascii="Times New Roman"/>
          <w:sz w:val="24"/>
          <w:szCs w:val="24"/>
          <w:lang w:eastAsia="hr-HR"/>
        </w:rPr>
        <w:t xml:space="preserve">. srpnja 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2018. ob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3D5C06" w:rsidR="003D5C06" w:rsidRPr="00B7695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166D18" w:rsidRPr="00166D18">
        <w:t xml:space="preserve"> </w:t>
      </w:r>
      <w:r w:rsidR="00166D18" w:rsidRPr="00166D18">
        <w:rPr>
          <w:rFonts w:eastAsia="Times New Roman" w:hAnsi="Times New Roman" w:ascii="Times New Roman"/>
          <w:bCs/>
          <w:sz w:val="24"/>
          <w:szCs w:val="24"/>
          <w:lang w:eastAsia="hr-HR"/>
        </w:rPr>
        <w:t>UDRUGA MLADIH GOSPIĆ BOOM, Gospić, Trg Stjepana Radića 6, OIB: 71281931313</w:t>
      </w:r>
      <w:r w:rsidR="00166D18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04669C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0614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D2EAA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166D18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B7695E">
        <w:rPr>
          <w:rFonts w:eastAsia="Times New Roman" w:hAnsi="Times New Roman" w:ascii="Times New Roman"/>
          <w:sz w:val="24"/>
          <w:szCs w:val="24"/>
          <w:lang w:eastAsia="hr-HR"/>
        </w:rPr>
        <w:t xml:space="preserve">. svibnja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166D18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962EB8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166D18">
        <w:rPr>
          <w:rFonts w:eastAsia="Times New Roman" w:hAnsi="Times New Roman" w:ascii="Times New Roman"/>
          <w:sz w:val="24"/>
          <w:szCs w:val="24"/>
          <w:lang w:eastAsia="hr-HR"/>
        </w:rPr>
        <w:t>072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166D18">
        <w:rPr>
          <w:rFonts w:eastAsia="Times New Roman" w:hAnsi="Times New Roman" w:ascii="Times New Roman"/>
          <w:sz w:val="24"/>
          <w:szCs w:val="24"/>
          <w:lang w:eastAsia="hr-HR"/>
        </w:rPr>
        <w:t>89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8D2EAA">
        <w:rPr>
          <w:rFonts w:eastAsia="Times New Roman" w:hAnsi="Times New Roman" w:ascii="Times New Roman"/>
          <w:sz w:val="24"/>
          <w:szCs w:val="24"/>
        </w:rPr>
        <w:t>1</w:t>
      </w:r>
      <w:r w:rsidR="00465B84">
        <w:rPr>
          <w:rFonts w:eastAsia="Times New Roman" w:hAnsi="Times New Roman" w:ascii="Times New Roman"/>
          <w:sz w:val="24"/>
          <w:szCs w:val="24"/>
        </w:rPr>
        <w:t>1</w:t>
      </w:r>
      <w:r w:rsidR="008D2EAA">
        <w:rPr>
          <w:rFonts w:eastAsia="Times New Roman" w:hAnsi="Times New Roman" w:ascii="Times New Roman"/>
          <w:sz w:val="24"/>
          <w:szCs w:val="24"/>
        </w:rPr>
        <w:t xml:space="preserve">. srpnja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</w:t>
      </w:r>
      <w:r w:rsidR="003D5C06">
        <w:rPr>
          <w:rFonts w:eastAsia="Times New Roman" w:hAnsi="Times New Roman" w:ascii="Times New Roman"/>
          <w:sz w:val="24"/>
          <w:szCs w:val="24"/>
        </w:rPr>
        <w:t>tkinja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166D18" w:rsidR="00E47886" w:rsidRPr="00DC2B1B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F4A" w:rsidP="009D1D07" w:rsidR="00FE3F4A">
      <w:pPr>
        <w:spacing w:lineRule="auto" w:line="240" w:after="0"/>
      </w:pPr>
      <w:r>
        <w:separator/>
      </w:r>
    </w:p>
  </w:endnote>
  <w:endnote w:id="0" w:type="continuationSeparator">
    <w:p w:rsidRDefault="00FE3F4A" w:rsidP="009D1D07" w:rsidR="00FE3F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5C734C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F4A" w:rsidP="009D1D07" w:rsidR="00FE3F4A">
      <w:pPr>
        <w:spacing w:lineRule="auto" w:line="240" w:after="0"/>
      </w:pPr>
      <w:r>
        <w:separator/>
      </w:r>
    </w:p>
  </w:footnote>
  <w:footnote w:id="0" w:type="continuationSeparator">
    <w:p w:rsidRDefault="00FE3F4A" w:rsidP="009D1D07" w:rsidR="00FE3F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C06" w:rsidP="003D5C06" w:rsidR="003D5C06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B7695E">
      <w:rPr>
        <w:rFonts w:eastAsia="Times New Roman" w:hAnsi="Times New Roman" w:ascii="Times New Roman"/>
        <w:sz w:val="24"/>
        <w:szCs w:val="24"/>
        <w:lang w:eastAsia="hr-HR"/>
      </w:rPr>
      <w:t>3</w:t>
    </w:r>
    <w:r w:rsidR="008D2EAA">
      <w:rPr>
        <w:rFonts w:eastAsia="Times New Roman" w:hAnsi="Times New Roman" w:ascii="Times New Roman"/>
        <w:sz w:val="24"/>
        <w:szCs w:val="24"/>
        <w:lang w:eastAsia="hr-HR"/>
      </w:rPr>
      <w:t>2</w:t>
    </w:r>
    <w:r w:rsidR="00166D18">
      <w:rPr>
        <w:rFonts w:eastAsia="Times New Roman" w:hAnsi="Times New Roman" w:ascii="Times New Roman"/>
        <w:sz w:val="24"/>
        <w:szCs w:val="24"/>
        <w:lang w:eastAsia="hr-HR"/>
      </w:rPr>
      <w:t>9</w:t>
    </w:r>
    <w:r w:rsidR="00962EB8">
      <w:rPr>
        <w:rFonts w:eastAsia="Times New Roman" w:hAnsi="Times New Roman" w:ascii="Times New Roman"/>
        <w:sz w:val="24"/>
        <w:szCs w:val="24"/>
        <w:lang w:eastAsia="hr-HR"/>
      </w:rPr>
      <w:t>/2018-</w:t>
    </w:r>
    <w:r w:rsidR="00166D18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C21CA2" w:rsidP="0004669C" w:rsidR="00C21CA2" w:rsidRPr="00046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4669C"/>
    <w:rsid w:val="000517F9"/>
    <w:rsid w:val="00063834"/>
    <w:rsid w:val="00072907"/>
    <w:rsid w:val="00077C16"/>
    <w:rsid w:val="00077EAF"/>
    <w:rsid w:val="00084F5A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3426"/>
    <w:rsid w:val="001473A2"/>
    <w:rsid w:val="00147409"/>
    <w:rsid w:val="00150A62"/>
    <w:rsid w:val="00166D18"/>
    <w:rsid w:val="00173717"/>
    <w:rsid w:val="001B1889"/>
    <w:rsid w:val="001D09B1"/>
    <w:rsid w:val="001E131B"/>
    <w:rsid w:val="00216A00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94B16"/>
    <w:rsid w:val="002A1FCF"/>
    <w:rsid w:val="002C0D57"/>
    <w:rsid w:val="002C2C1D"/>
    <w:rsid w:val="002C365D"/>
    <w:rsid w:val="002C6148"/>
    <w:rsid w:val="002D2157"/>
    <w:rsid w:val="002F7A21"/>
    <w:rsid w:val="00312017"/>
    <w:rsid w:val="00314457"/>
    <w:rsid w:val="003146C8"/>
    <w:rsid w:val="00316FF2"/>
    <w:rsid w:val="00320E9C"/>
    <w:rsid w:val="00322365"/>
    <w:rsid w:val="00324C3B"/>
    <w:rsid w:val="0034562C"/>
    <w:rsid w:val="00350165"/>
    <w:rsid w:val="0035116D"/>
    <w:rsid w:val="0035281C"/>
    <w:rsid w:val="00380610"/>
    <w:rsid w:val="00386202"/>
    <w:rsid w:val="003937F9"/>
    <w:rsid w:val="00393AAF"/>
    <w:rsid w:val="003A2A2F"/>
    <w:rsid w:val="003A5672"/>
    <w:rsid w:val="003C1953"/>
    <w:rsid w:val="003C3081"/>
    <w:rsid w:val="003D5C06"/>
    <w:rsid w:val="003E0600"/>
    <w:rsid w:val="003E2969"/>
    <w:rsid w:val="004071F3"/>
    <w:rsid w:val="00442A1E"/>
    <w:rsid w:val="00461CB6"/>
    <w:rsid w:val="00465414"/>
    <w:rsid w:val="00465B84"/>
    <w:rsid w:val="00494641"/>
    <w:rsid w:val="004A5F9A"/>
    <w:rsid w:val="004B13D5"/>
    <w:rsid w:val="004B3568"/>
    <w:rsid w:val="004B4AAE"/>
    <w:rsid w:val="004C4873"/>
    <w:rsid w:val="004C68D2"/>
    <w:rsid w:val="004C7783"/>
    <w:rsid w:val="004F5D71"/>
    <w:rsid w:val="004F790C"/>
    <w:rsid w:val="00501E3D"/>
    <w:rsid w:val="00503F03"/>
    <w:rsid w:val="00505DED"/>
    <w:rsid w:val="00543265"/>
    <w:rsid w:val="005520D9"/>
    <w:rsid w:val="00557895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C734C"/>
    <w:rsid w:val="005D0005"/>
    <w:rsid w:val="005E4A25"/>
    <w:rsid w:val="005F1B2F"/>
    <w:rsid w:val="00603E1F"/>
    <w:rsid w:val="006040D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51DE"/>
    <w:rsid w:val="006A7FF7"/>
    <w:rsid w:val="006B004A"/>
    <w:rsid w:val="006B7147"/>
    <w:rsid w:val="006C237E"/>
    <w:rsid w:val="006D249A"/>
    <w:rsid w:val="006D6618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E24C0"/>
    <w:rsid w:val="00803AE6"/>
    <w:rsid w:val="008118FF"/>
    <w:rsid w:val="0083004F"/>
    <w:rsid w:val="00853F21"/>
    <w:rsid w:val="00872C40"/>
    <w:rsid w:val="008779FA"/>
    <w:rsid w:val="008C296E"/>
    <w:rsid w:val="008C7805"/>
    <w:rsid w:val="008D2EAA"/>
    <w:rsid w:val="008D48F2"/>
    <w:rsid w:val="0091002A"/>
    <w:rsid w:val="009125AF"/>
    <w:rsid w:val="009205EC"/>
    <w:rsid w:val="00922D05"/>
    <w:rsid w:val="00962EB8"/>
    <w:rsid w:val="00963E5D"/>
    <w:rsid w:val="009921A1"/>
    <w:rsid w:val="009955B2"/>
    <w:rsid w:val="009B1E0A"/>
    <w:rsid w:val="009D1D07"/>
    <w:rsid w:val="009D32BD"/>
    <w:rsid w:val="009E33BC"/>
    <w:rsid w:val="00A31610"/>
    <w:rsid w:val="00A409F8"/>
    <w:rsid w:val="00A40E43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16CC2"/>
    <w:rsid w:val="00B330E4"/>
    <w:rsid w:val="00B53903"/>
    <w:rsid w:val="00B61752"/>
    <w:rsid w:val="00B70B43"/>
    <w:rsid w:val="00B7695E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EE38FC"/>
    <w:rsid w:val="00F117FD"/>
    <w:rsid w:val="00F20225"/>
    <w:rsid w:val="00F26820"/>
    <w:rsid w:val="00F30498"/>
    <w:rsid w:val="00F308B5"/>
    <w:rsid w:val="00F4070B"/>
    <w:rsid w:val="00F51CF8"/>
    <w:rsid w:val="00F55F65"/>
    <w:rsid w:val="00F66902"/>
    <w:rsid w:val="00F675D6"/>
    <w:rsid w:val="00F707CB"/>
    <w:rsid w:val="00F77BC6"/>
    <w:rsid w:val="00F8701F"/>
    <w:rsid w:val="00F94D45"/>
    <w:rsid w:val="00FA4A0F"/>
    <w:rsid w:val="00FB4931"/>
    <w:rsid w:val="00FC5D43"/>
    <w:rsid w:val="00FD5313"/>
    <w:rsid w:val="00FE3F4A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73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734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734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734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734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73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73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734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73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73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St-329/2018</izvorni_sadrzaj>
    <derivirana_varijabla naziv="DomainObject.Predmet.OznakaBroj_1">St-329/2018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mladih GOSPIĆ BOOM</izvorni_sadrzaj>
    <derivirana_varijabla naziv="DomainObject.Predmet.ProtustrankaFormated_1">  Udruga mladih GOSPIĆ BOOM</derivirana_varijabla>
  </DomainObject.Predmet.ProtustrankaFormated>
  <DomainObject.Predmet.ProtustrankaFormatedOIB>
    <izvorni_sadrzaj>  Udruga mladih GOSPIĆ BOOM, OIB 71281931313</izvorni_sadrzaj>
    <derivirana_varijabla naziv="DomainObject.Predmet.ProtustrankaFormatedOIB_1">  Udruga mladih GOSPIĆ BOOM, OIB 71281931313</derivirana_varijabla>
  </DomainObject.Predmet.ProtustrankaFormatedOIB>
  <DomainObject.Predmet.ProtustrankaFormatedWithAdress>
    <izvorni_sadrzaj> Udruga mladih GOSPIĆ BOOM, Trg Stjepana Radića 6, 53000 Gospić</izvorni_sadrzaj>
    <derivirana_varijabla naziv="DomainObject.Predmet.ProtustrankaFormatedWithAdress_1"> Udruga mladih GOSPIĆ BOOM, Trg Stjepana Radića 6, 53000 Gospić</derivirana_varijabla>
  </DomainObject.Predmet.ProtustrankaFormatedWithAdress>
  <DomainObject.Predmet.ProtustrankaFormatedWithAdressOIB>
    <izvorni_sadrzaj> Udruga mladih GOSPIĆ BOOM, OIB 71281931313, Trg Stjepana Radića 6, 53000 Gospić</izvorni_sadrzaj>
    <derivirana_varijabla naziv="DomainObject.Predmet.ProtustrankaFormatedWithAdressOIB_1"> Udruga mladih GOSPIĆ BOOM, OIB 71281931313, Trg Stjepana Radića 6, 53000 Gospić</derivirana_varijabla>
  </DomainObject.Predmet.ProtustrankaFormatedWithAdressOIB>
  <DomainObject.Predmet.ProtustrankaWithAdress>
    <izvorni_sadrzaj>Udruga mladih GOSPIĆ BOOM Trg Stjepana Radića 6, 53000 Gospić</izvorni_sadrzaj>
    <derivirana_varijabla naziv="DomainObject.Predmet.ProtustrankaWithAdress_1">Udruga mladih GOSPIĆ BOOM Trg Stjepana Radića 6, 53000 Gospić</derivirana_varijabla>
  </DomainObject.Predmet.ProtustrankaWithAdress>
  <DomainObject.Predmet.ProtustrankaWithAdressOIB>
    <izvorni_sadrzaj>Udruga mladih GOSPIĆ BOOM, OIB 71281931313, Trg Stjepana Radića 6, 53000 Gospić</izvorni_sadrzaj>
    <derivirana_varijabla naziv="DomainObject.Predmet.ProtustrankaWithAdressOIB_1">Udruga mladih GOSPIĆ BOOM, OIB 71281931313, Trg Stjepana Radića 6, 53000 Gospić</derivirana_varijabla>
  </DomainObject.Predmet.ProtustrankaWithAdressOIB>
  <DomainObject.Predmet.ProtustrankaNazivFormated>
    <izvorni_sadrzaj>Udruga mladih GOSPIĆ BOOM</izvorni_sadrzaj>
    <derivirana_varijabla naziv="DomainObject.Predmet.ProtustrankaNazivFormated_1">Udruga mladih GOSPIĆ BOOM</derivirana_varijabla>
  </DomainObject.Predmet.ProtustrankaNazivFormated>
  <DomainObject.Predmet.ProtustrankaNazivFormatedOIB>
    <izvorni_sadrzaj>Udruga mladih GOSPIĆ BOOM, OIB 71281931313</izvorni_sadrzaj>
    <derivirana_varijabla naziv="DomainObject.Predmet.ProtustrankaNazivFormatedOIB_1">Udruga mladih GOSPIĆ BOOM, OIB 71281931313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mladih GOSPIĆ BOOM</item>
    </izvorni_sadrzaj>
    <derivirana_varijabla naziv="DomainObject.Predmet.ProtuStrankaListFormated_1">
      <item>Udruga mladih GOSPIĆ BOOM</item>
    </derivirana_varijabla>
  </DomainObject.Predmet.ProtuStrankaListFormated>
  <DomainObject.Predmet.ProtuStrankaListFormatedOIB>
    <izvorni_sadrzaj>
      <item>Udruga mladih GOSPIĆ BOOM, OIB 71281931313</item>
    </izvorni_sadrzaj>
    <derivirana_varijabla naziv="DomainObject.Predmet.ProtuStrankaListFormatedOIB_1">
      <item>Udruga mladih GOSPIĆ BOOM, OIB 71281931313</item>
    </derivirana_varijabla>
  </DomainObject.Predmet.ProtuStrankaListFormatedOIB>
  <DomainObject.Predmet.ProtuStrankaListFormatedWithAdress>
    <izvorni_sadrzaj>
      <item>Udruga mladih GOSPIĆ BOOM, Trg Stjepana Radića 6, 53000 Gospić</item>
    </izvorni_sadrzaj>
    <derivirana_varijabla naziv="DomainObject.Predmet.ProtuStrankaListFormatedWithAdress_1">
      <item>Udruga mladih GOSPIĆ BOOM, Trg Stjepana Radića 6, 53000 Gospić</item>
    </derivirana_varijabla>
  </DomainObject.Predmet.ProtuStrankaListFormatedWithAdress>
  <DomainObject.Predmet.ProtuStrankaListFormatedWithAdressOIB>
    <izvorni_sadrzaj>
      <item>Udruga mladih GOSPIĆ BOOM, OIB 71281931313, Trg Stjepana Radića 6, 53000 Gospić</item>
    </izvorni_sadrzaj>
    <derivirana_varijabla naziv="DomainObject.Predmet.ProtuStrankaListFormatedWithAdressOIB_1">
      <item>Udruga mladih GOSPIĆ BOOM, OIB 71281931313, Trg Stjepana Radića 6, 53000 Gospić</item>
    </derivirana_varijabla>
  </DomainObject.Predmet.ProtuStrankaListFormatedWithAdressOIB>
  <DomainObject.Predmet.ProtuStrankaListNazivFormated>
    <izvorni_sadrzaj>
      <item>Udruga mladih GOSPIĆ BOOM</item>
    </izvorni_sadrzaj>
    <derivirana_varijabla naziv="DomainObject.Predmet.ProtuStrankaListNazivFormated_1">
      <item>Udruga mladih GOSPIĆ BOOM</item>
    </derivirana_varijabla>
  </DomainObject.Predmet.ProtuStrankaListNazivFormated>
  <DomainObject.Predmet.ProtuStrankaListNazivFormatedOIB>
    <izvorni_sadrzaj>
      <item>Udruga mladih GOSPIĆ BOOM, OIB 71281931313</item>
    </izvorni_sadrzaj>
    <derivirana_varijabla naziv="DomainObject.Predmet.ProtuStrankaListNazivFormatedOIB_1">
      <item>Udruga mladih GOSPIĆ BOOM, OIB 71281931313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mladih GOSPIĆ BOOM</izvorni_sadrzaj>
    <derivirana_varijabla naziv="DomainObject.Predmet.ProtustrankaIDrugi_1">Udruga mladih GOSPIĆ BOOM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mladih GOSPIĆ BOOM, OIB 71281931313, Trg Stjepana Radića 6, 53000 Gospić</izvorni_sadrzaj>
    <derivirana_varijabla naziv="DomainObject.Predmet.ProtustrankaIDrugiAdressOIB_1">Udruga mladih GOSPIĆ BOOM, OIB 71281931313, Trg Stjepana Radića 6,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mladih GOSPIĆ BOOM</item>
    </izvorni_sadrzaj>
    <derivirana_varijabla naziv="DomainObject.Predmet.SudioniciListNaziv_1">
      <item>FINA  Rijeka</item>
      <item>Udruga mladih GOSPIĆ BOOM</item>
    </derivirana_varijabla>
  </DomainObject.Predmet.SudioniciListNaziv>
  <DomainObject.Predmet.SudioniciListAdressOIB>
    <izvorni_sadrzaj>
      <item>FINA  Rijeka, OIB 85821130368, Frana Kurelca 8,51000 Rijeka</item>
      <item>Udruga mladih GOSPIĆ BOOM, OIB 71281931313, Trg Stjepana Radića 6,53000 Gospić</item>
    </izvorni_sadrzaj>
    <derivirana_varijabla naziv="DomainObject.Predmet.SudioniciListAdressOIB_1">
      <item>FINA  Rijeka, OIB 85821130368, Frana Kurelca 8,51000 Rijeka</item>
      <item>Udruga mladih GOSPIĆ BOOM, OIB 71281931313, Trg Stjepana Radića 6,53000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71281931313</item>
    </izvorni_sadrzaj>
    <derivirana_varijabla naziv="DomainObject.Predmet.SudioniciListNazivOIB_1">
      <item>, OIB 85821130368</item>
      <item>, OIB 71281931313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BEB60D-A6B9-4F0A-ACDD-4C39A4308A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1428</properties:Characters>
  <properties:Lines>43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2018-07-10T09:03:00Z</dcterms:created>
  <dc:creator>Sanela Uzelac</dc:creator>
  <cp:lastModifiedBy>Sanela Uzelac</cp:lastModifiedBy>
  <cp:lastPrinted>2018-06-07T13:00:00Z</cp:lastPrinted>
  <dcterms:modified xmlns:xsi="http://www.w3.org/2001/XMLSchema-instance" xsi:type="dcterms:W3CDTF">2018-07-11T07:30:00Z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(329 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