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9636" w14:paraId="db4963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D017EC">
        <w:t>8</w:t>
      </w:r>
      <w:r w:rsidR="008C6618">
        <w:t>8</w:t>
      </w:r>
      <w:r>
        <w:t>/</w:t>
      </w:r>
      <w:r w:rsidR="00E8650F">
        <w:t>1</w:t>
      </w:r>
      <w:r w:rsidR="009D3A05">
        <w:t>8</w:t>
      </w:r>
      <w:r>
        <w:t>-</w:t>
      </w:r>
      <w:r w:rsidR="00015B3F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27083D" w:rsidRPr="0027083D">
        <w:t xml:space="preserve">Trgovački sud u Osijeku, po sucu mr. sc. Tihomiru Kovačeviću, kao stečajnom sucu, povodom prijedloga FINANCIJSKE AGENCIJE ZAGREB, Regionalni centar Zagreb, </w:t>
      </w:r>
      <w:r w:rsidR="008C6618">
        <w:t>Podružnica Karlovac, Ul. Pavla Vitezovića 1</w:t>
      </w:r>
      <w:r w:rsidR="0027083D" w:rsidRPr="0027083D">
        <w:t xml:space="preserve">, OIB 85821130368 za otvaranje stečajnog postupka nad dužnikom </w:t>
      </w:r>
      <w:r w:rsidR="008C6618">
        <w:t>FIKRET FAZLIĆ</w:t>
      </w:r>
      <w:r w:rsidR="00A94067">
        <w:t xml:space="preserve"> j.d.o.o.</w:t>
      </w:r>
      <w:r w:rsidR="00DE12AF">
        <w:t xml:space="preserve"> </w:t>
      </w:r>
      <w:r w:rsidR="00015B3F">
        <w:t xml:space="preserve">za </w:t>
      </w:r>
      <w:r w:rsidR="00A94067">
        <w:t>građevinu i usluge</w:t>
      </w:r>
      <w:r w:rsidR="003C48C4">
        <w:t xml:space="preserve">, </w:t>
      </w:r>
      <w:r w:rsidR="00A94067">
        <w:t>Karlovac, Kralja Zvonimira 14</w:t>
      </w:r>
      <w:r w:rsidR="0027083D" w:rsidRPr="0027083D">
        <w:t>, MBS 0</w:t>
      </w:r>
      <w:r w:rsidR="00A94067">
        <w:t>60331655</w:t>
      </w:r>
      <w:r w:rsidR="0027083D" w:rsidRPr="0027083D">
        <w:t xml:space="preserve">, OIB: </w:t>
      </w:r>
      <w:r w:rsidR="00A94067">
        <w:t>05166238584</w:t>
      </w:r>
      <w:r w:rsidR="00C72758" w:rsidRPr="0041082E">
        <w:t xml:space="preserve">, dana </w:t>
      </w:r>
      <w:r w:rsidR="00F82005">
        <w:t>2</w:t>
      </w:r>
      <w:r w:rsidR="0029410D">
        <w:t>3</w:t>
      </w:r>
      <w:r w:rsidR="00C72758" w:rsidRPr="00CC1B85">
        <w:t xml:space="preserve">. </w:t>
      </w:r>
      <w:r w:rsidR="00C72758">
        <w:t>svib</w:t>
      </w:r>
      <w:r w:rsidR="00C72758" w:rsidRPr="00CC1B85">
        <w:t>nja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A82689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A82689" w:rsidRPr="00A82689">
        <w:t>FIKRET FAZLIĆ j.d.o.o. za građevinu i usluge, Karlovac, Kralja Zvonimira 14, MBS 060331655, OIB: 05166238584</w:t>
      </w:r>
      <w:r>
        <w:t>.</w:t>
      </w:r>
    </w:p>
    <w:p w:rsidRDefault="00DF75D0" w:rsidP="00DF75D0" w:rsidR="00DF75D0">
      <w:pPr>
        <w:jc w:val="both"/>
      </w:pPr>
    </w:p>
    <w:p w:rsidRDefault="00DF75D0" w:rsidP="008B212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B212D" w:rsidRPr="008B212D">
        <w:t>Sabina Lalić, Osijek, Gundulićeva 5, OIB 09145874795</w:t>
      </w:r>
      <w:r>
        <w:t>, izabran</w:t>
      </w:r>
      <w:r w:rsidR="008B212D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A82689">
        <w:t>4</w:t>
      </w:r>
      <w:r>
        <w:t>.0</w:t>
      </w:r>
      <w:r w:rsidR="00A82689">
        <w:t>9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A82689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A82689" w:rsidRPr="00A82689">
        <w:t>FIKRET FAZLIĆ j.d.o.o. za građevinu i usluge, Karlovac, Kralja Zvonimira 14, MBS 060331655, OIB: 05166238584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A82689" w:rsidP="00DF75D0" w:rsidR="00DF75D0">
      <w:pPr>
        <w:ind w:firstLine="720" w:left="2160"/>
      </w:pPr>
      <w:r>
        <w:t>11</w:t>
      </w:r>
      <w:r w:rsidR="00DF75D0">
        <w:t xml:space="preserve">. </w:t>
      </w:r>
      <w:r w:rsidR="00453795">
        <w:t>rujn</w:t>
      </w:r>
      <w:r w:rsidR="00DF75D0">
        <w:t xml:space="preserve">a 2018. u </w:t>
      </w:r>
      <w:r w:rsidR="001750B1">
        <w:t>9</w:t>
      </w:r>
      <w:r w:rsidR="0045125C">
        <w:t>,</w:t>
      </w:r>
      <w:r>
        <w:t>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1750B1">
        <w:t>2</w:t>
      </w:r>
      <w:r w:rsidR="00A82689">
        <w:t>2</w:t>
      </w:r>
      <w:r>
        <w:t>.</w:t>
      </w:r>
      <w:r w:rsidR="001750B1">
        <w:t>1</w:t>
      </w:r>
      <w:r w:rsidR="009036AF">
        <w:t>1</w:t>
      </w:r>
      <w:r>
        <w:t>.201</w:t>
      </w:r>
      <w:r w:rsidR="001750B1">
        <w:t>7</w:t>
      </w:r>
      <w:r>
        <w:t xml:space="preserve">. zaprimljen je na </w:t>
      </w:r>
      <w:r w:rsidR="000138AC">
        <w:t>Trgovačkom</w:t>
      </w:r>
      <w:r>
        <w:t xml:space="preserve"> sudu </w:t>
      </w:r>
      <w:r w:rsidR="000138AC">
        <w:t>u Zagrebu</w:t>
      </w:r>
      <w:r w:rsidR="00FA30B1">
        <w:t>, Stalna služba u Karlovcu,</w:t>
      </w:r>
      <w:r w:rsidR="000138AC">
        <w:t xml:space="preserve"> </w:t>
      </w:r>
      <w:r w:rsidR="00EC4DC9">
        <w:t>prijedlog</w:t>
      </w:r>
      <w:r>
        <w:t xml:space="preserve"> FINE Regionalni centar </w:t>
      </w:r>
      <w:r w:rsidR="00684A7D">
        <w:t>Zagreb</w:t>
      </w:r>
      <w:r>
        <w:t xml:space="preserve">, </w:t>
      </w:r>
      <w:r w:rsidR="00A82689">
        <w:t xml:space="preserve">Podružnica Karlovac, </w:t>
      </w:r>
      <w:r w:rsidR="000138AC">
        <w:t>K</w:t>
      </w:r>
      <w:r>
        <w:t>lasa: 110-07/1</w:t>
      </w:r>
      <w:r w:rsidR="001750B1">
        <w:t>7</w:t>
      </w:r>
      <w:r>
        <w:t>-01/0</w:t>
      </w:r>
      <w:r w:rsidR="00B40C61">
        <w:t>4</w:t>
      </w:r>
      <w:r>
        <w:t xml:space="preserve"> Ur. broj 04-06-1</w:t>
      </w:r>
      <w:r w:rsidR="001750B1">
        <w:t>7</w:t>
      </w:r>
      <w:r>
        <w:t>-</w:t>
      </w:r>
      <w:r w:rsidR="001750B1">
        <w:t>54</w:t>
      </w:r>
      <w:r w:rsidR="007B4049">
        <w:t>58</w:t>
      </w:r>
      <w:r>
        <w:t xml:space="preserve"> od </w:t>
      </w:r>
      <w:r w:rsidR="00406A14">
        <w:t>17</w:t>
      </w:r>
      <w:r w:rsidR="006162F7" w:rsidRPr="006162F7">
        <w:t>.11.2017</w:t>
      </w:r>
      <w:r>
        <w:t xml:space="preserve">. godine, za otvaranje stečajnog postupka nad dužnikom </w:t>
      </w:r>
      <w:r w:rsidR="007B4049" w:rsidRPr="007B4049">
        <w:t>FIKRET FAZLIĆ j.d.o.o. za građevinu i usluge, Karlovac, Kralja Zvonimira 14, MBS 060331655, OIB: 05166238584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6162F7">
        <w:t>1</w:t>
      </w:r>
      <w:r w:rsidR="00406A14">
        <w:t>6</w:t>
      </w:r>
      <w:r w:rsidR="006162F7" w:rsidRPr="006162F7">
        <w:t>.11.2017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7B4049">
        <w:t>46.318,86</w:t>
      </w:r>
      <w:r>
        <w:t xml:space="preserve"> kn, u koji iznos je uračunata kamata i naknada FINE za provedbe ovrhe na novčanim sredstvima dužnika. Navodi da dužnik ima </w:t>
      </w:r>
      <w:r w:rsidR="007B4049">
        <w:t>6</w:t>
      </w:r>
      <w:r>
        <w:t xml:space="preserve"> zaposlen</w:t>
      </w:r>
      <w:r w:rsidR="007B4049">
        <w:t>ih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1A44D2" w:rsidR="009D0E82">
      <w:pPr>
        <w:ind w:firstLine="720"/>
        <w:jc w:val="both"/>
      </w:pPr>
      <w:r>
        <w:t xml:space="preserve">Dostavlja popis računa i oročenih novčanih sredstava dužnika na dan </w:t>
      </w:r>
      <w:r w:rsidR="009D0E82" w:rsidRPr="009D0E82">
        <w:t>1</w:t>
      </w:r>
      <w:r w:rsidR="00310BEF">
        <w:t>6</w:t>
      </w:r>
      <w:r w:rsidR="009D0E82" w:rsidRPr="009D0E82">
        <w:t>.11.2017</w:t>
      </w:r>
      <w:r>
        <w:t xml:space="preserve">., te navodi da na temelju čl. 112. st. 5. SZ dužnik na ime predujma za namirenje troškova stečajnog postupka </w:t>
      </w:r>
      <w:r w:rsidR="008A7668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9D0E82" w:rsidRPr="009D0E82">
        <w:t>1</w:t>
      </w:r>
      <w:r w:rsidR="00310BEF">
        <w:t>6</w:t>
      </w:r>
      <w:r w:rsidR="009D0E82" w:rsidRPr="009D0E82">
        <w:t>.11.2017</w:t>
      </w:r>
      <w:r w:rsidR="009D0E82">
        <w:t>.</w:t>
      </w:r>
    </w:p>
    <w:p w:rsidRDefault="009D0E82" w:rsidP="001A44D2" w:rsidR="009D0E8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DF75D0" w:rsidP="00DF75D0" w:rsidR="00DF75D0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5EF2" w:rsidP="00DF75D0" w:rsidR="00E65EF2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8A7668">
        <w:t>2</w:t>
      </w:r>
      <w:r w:rsidR="002F70A7">
        <w:t>3</w:t>
      </w:r>
      <w:r w:rsidR="00C72758" w:rsidRPr="00C72758">
        <w:t xml:space="preserve">. svibnja </w:t>
      </w:r>
      <w:r w:rsidR="00CC1B85" w:rsidRPr="00CC1B85">
        <w:t>2018</w:t>
      </w:r>
      <w:r>
        <w:t>.</w:t>
      </w:r>
    </w:p>
    <w:p w:rsidRDefault="0066063C" w:rsidP="00DF75D0" w:rsidR="0066063C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66063C" w:rsidP="00B246D8" w:rsidR="0066063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06EA4" w:rsidP="0094444D" w:rsidR="007158FC">
      <w:pPr>
        <w:numPr>
          <w:ilvl w:val="0"/>
          <w:numId w:val="7"/>
        </w:numPr>
        <w:jc w:val="both"/>
      </w:pPr>
      <w:r>
        <w:t xml:space="preserve">zakonski zastupnik dužnika </w:t>
      </w:r>
      <w:r w:rsidR="007A7D5E">
        <w:t>Fikret Fazlić, Karlovac, Kralja Zvonimira 14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555526">
        <w:t>a</w:t>
      </w:r>
      <w:r>
        <w:t xml:space="preserve"> stečajn</w:t>
      </w:r>
      <w:r w:rsidR="00555526">
        <w:t>a</w:t>
      </w:r>
      <w:r w:rsidR="002B5C24">
        <w:t xml:space="preserve"> upravitelj</w:t>
      </w:r>
      <w:r w:rsidR="00555526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00C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15B3F" w:rsidRPr="00015B3F">
      <w:t>5</w:t>
    </w:r>
    <w:r w:rsidR="00D017EC">
      <w:t>8</w:t>
    </w:r>
    <w:r w:rsidR="008C6618">
      <w:t>8</w:t>
    </w:r>
    <w:r w:rsidR="00015B3F" w:rsidRPr="00015B3F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C2D"/>
    <w:rsid w:val="00007148"/>
    <w:rsid w:val="00010CD1"/>
    <w:rsid w:val="000138AC"/>
    <w:rsid w:val="00015B3F"/>
    <w:rsid w:val="000224A7"/>
    <w:rsid w:val="00022AF7"/>
    <w:rsid w:val="0003421E"/>
    <w:rsid w:val="00044014"/>
    <w:rsid w:val="00061E21"/>
    <w:rsid w:val="000637D1"/>
    <w:rsid w:val="000817DB"/>
    <w:rsid w:val="00084DCC"/>
    <w:rsid w:val="000A5797"/>
    <w:rsid w:val="000B1DB2"/>
    <w:rsid w:val="000B40BA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2585"/>
    <w:rsid w:val="001745B9"/>
    <w:rsid w:val="001750B1"/>
    <w:rsid w:val="001757B4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56420"/>
    <w:rsid w:val="00260090"/>
    <w:rsid w:val="0027083D"/>
    <w:rsid w:val="0029410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0A7"/>
    <w:rsid w:val="00300200"/>
    <w:rsid w:val="00302F1C"/>
    <w:rsid w:val="00307662"/>
    <w:rsid w:val="003100CA"/>
    <w:rsid w:val="00310BEF"/>
    <w:rsid w:val="00324821"/>
    <w:rsid w:val="00333984"/>
    <w:rsid w:val="003425C4"/>
    <w:rsid w:val="00354972"/>
    <w:rsid w:val="00362BCD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48C4"/>
    <w:rsid w:val="003C7EC1"/>
    <w:rsid w:val="003D468C"/>
    <w:rsid w:val="003E2BEC"/>
    <w:rsid w:val="003E3BDF"/>
    <w:rsid w:val="003F637C"/>
    <w:rsid w:val="00406A14"/>
    <w:rsid w:val="00406F6D"/>
    <w:rsid w:val="0041002D"/>
    <w:rsid w:val="0043315F"/>
    <w:rsid w:val="00440509"/>
    <w:rsid w:val="00443D03"/>
    <w:rsid w:val="00450C50"/>
    <w:rsid w:val="0045125C"/>
    <w:rsid w:val="0045267D"/>
    <w:rsid w:val="00453795"/>
    <w:rsid w:val="00465059"/>
    <w:rsid w:val="00487E64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1E35"/>
    <w:rsid w:val="005428C9"/>
    <w:rsid w:val="00544229"/>
    <w:rsid w:val="00555526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C4059"/>
    <w:rsid w:val="005E14CF"/>
    <w:rsid w:val="005F5A03"/>
    <w:rsid w:val="005F6182"/>
    <w:rsid w:val="00604BA2"/>
    <w:rsid w:val="00611430"/>
    <w:rsid w:val="006162F7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053B"/>
    <w:rsid w:val="006B27C0"/>
    <w:rsid w:val="006B7688"/>
    <w:rsid w:val="006D556B"/>
    <w:rsid w:val="006D7788"/>
    <w:rsid w:val="006E1762"/>
    <w:rsid w:val="006F7B5B"/>
    <w:rsid w:val="007158FC"/>
    <w:rsid w:val="00717FB3"/>
    <w:rsid w:val="00726367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A7D5E"/>
    <w:rsid w:val="007B3CD3"/>
    <w:rsid w:val="007B4049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449BB"/>
    <w:rsid w:val="008508C3"/>
    <w:rsid w:val="00850ADD"/>
    <w:rsid w:val="0086404A"/>
    <w:rsid w:val="0086731F"/>
    <w:rsid w:val="008762D6"/>
    <w:rsid w:val="0088216C"/>
    <w:rsid w:val="008847F8"/>
    <w:rsid w:val="00884C61"/>
    <w:rsid w:val="00885654"/>
    <w:rsid w:val="00886270"/>
    <w:rsid w:val="00890C58"/>
    <w:rsid w:val="00891A16"/>
    <w:rsid w:val="008A7668"/>
    <w:rsid w:val="008B212D"/>
    <w:rsid w:val="008B7B03"/>
    <w:rsid w:val="008C4CE0"/>
    <w:rsid w:val="008C6618"/>
    <w:rsid w:val="008D3EAF"/>
    <w:rsid w:val="009036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0E82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2172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2689"/>
    <w:rsid w:val="00A87A94"/>
    <w:rsid w:val="00A92278"/>
    <w:rsid w:val="00A94067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B01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0C6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17EC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61044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12AF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005"/>
    <w:rsid w:val="00F82857"/>
    <w:rsid w:val="00F8730A"/>
    <w:rsid w:val="00F90141"/>
    <w:rsid w:val="00F927F2"/>
    <w:rsid w:val="00FA30B1"/>
    <w:rsid w:val="00FA4951"/>
    <w:rsid w:val="00FA55BC"/>
    <w:rsid w:val="00FC1274"/>
    <w:rsid w:val="00FC2755"/>
    <w:rsid w:val="00FD0F32"/>
    <w:rsid w:val="00FF0425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0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0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St-588/2018</izvorni_sadrzaj>
    <derivirana_varijabla naziv="DomainObject.Predmet.OznakaBroj_1">St-588/2018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FIKRET FAZLIĆ j.d.o.o.</izvorni_sadrzaj>
    <derivirana_varijabla naziv="DomainObject.Predmet.ProtustrankaFormated_1">  FIKRET FAZLIĆ j.d.o.o.</derivirana_varijabla>
  </DomainObject.Predmet.ProtustrankaFormated>
  <DomainObject.Predmet.ProtustrankaFormatedOIB>
    <izvorni_sadrzaj>  FIKRET FAZLIĆ j.d.o.o., OIB 05166238584</izvorni_sadrzaj>
    <derivirana_varijabla naziv="DomainObject.Predmet.ProtustrankaFormatedOIB_1">  FIKRET FAZLIĆ j.d.o.o., OIB 05166238584</derivirana_varijabla>
  </DomainObject.Predmet.ProtustrankaFormatedOIB>
  <DomainObject.Predmet.ProtustrankaFormatedWithAdress>
    <izvorni_sadrzaj> FIKRET FAZLIĆ j.d.o.o., Kralja Zvonimira 14, 47000 Karlovac</izvorni_sadrzaj>
    <derivirana_varijabla naziv="DomainObject.Predmet.ProtustrankaFormatedWithAdress_1"> FIKRET FAZLIĆ j.d.o.o., Kralja Zvonimira 14, 47000 Karlovac</derivirana_varijabla>
  </DomainObject.Predmet.ProtustrankaFormatedWithAdress>
  <DomainObject.Predmet.ProtustrankaFormatedWithAdressOIB>
    <izvorni_sadrzaj> FIKRET FAZLIĆ j.d.o.o., OIB 05166238584, Kralja Zvonimira 14, 47000 Karlovac</izvorni_sadrzaj>
    <derivirana_varijabla naziv="DomainObject.Predmet.ProtustrankaFormatedWithAdressOIB_1"> FIKRET FAZLIĆ j.d.o.o., OIB 05166238584, Kralja Zvonimira 14, 47000 Karlovac</derivirana_varijabla>
  </DomainObject.Predmet.ProtustrankaFormatedWithAdressOIB>
  <DomainObject.Predmet.ProtustrankaWithAdress>
    <izvorni_sadrzaj>FIKRET FAZLIĆ j.d.o.o. Kralja Zvonimira 14, 47000 Karlovac</izvorni_sadrzaj>
    <derivirana_varijabla naziv="DomainObject.Predmet.ProtustrankaWithAdress_1">FIKRET FAZLIĆ j.d.o.o. Kralja Zvonimira 14, 47000 Karlovac</derivirana_varijabla>
  </DomainObject.Predmet.ProtustrankaWithAdress>
  <DomainObject.Predmet.ProtustrankaWithAdressOIB>
    <izvorni_sadrzaj>FIKRET FAZLIĆ j.d.o.o., OIB 05166238584, Kralja Zvonimira 14, 47000 Karlovac</izvorni_sadrzaj>
    <derivirana_varijabla naziv="DomainObject.Predmet.ProtustrankaWithAdressOIB_1">FIKRET FAZLIĆ j.d.o.o., OIB 05166238584, Kralja Zvonimira 14, 47000 Karlovac</derivirana_varijabla>
  </DomainObject.Predmet.ProtustrankaWithAdressOIB>
  <DomainObject.Predmet.ProtustrankaNazivFormated>
    <izvorni_sadrzaj>FIKRET FAZLIĆ j.d.o.o.</izvorni_sadrzaj>
    <derivirana_varijabla naziv="DomainObject.Predmet.ProtustrankaNazivFormated_1">FIKRET FAZLIĆ j.d.o.o.</derivirana_varijabla>
  </DomainObject.Predmet.ProtustrankaNazivFormated>
  <DomainObject.Predmet.ProtustrankaNazivFormatedOIB>
    <izvorni_sadrzaj>FIKRET FAZLIĆ j.d.o.o., OIB 05166238584</izvorni_sadrzaj>
    <derivirana_varijabla naziv="DomainObject.Predmet.ProtustrankaNazivFormatedOIB_1">FIKRET FAZLIĆ j.d.o.o., OIB 05166238584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FIKRET FAZLIĆ j.d.o.o.</item>
    </izvorni_sadrzaj>
    <derivirana_varijabla naziv="DomainObject.Predmet.ProtuStrankaListFormated_1">
      <item>FIKRET FAZLIĆ j.d.o.o.</item>
    </derivirana_varijabla>
  </DomainObject.Predmet.ProtuStrankaListFormated>
  <DomainObject.Predmet.ProtuStrankaListFormatedOIB>
    <izvorni_sadrzaj>
      <item>FIKRET FAZLIĆ j.d.o.o., OIB 05166238584</item>
    </izvorni_sadrzaj>
    <derivirana_varijabla naziv="DomainObject.Predmet.ProtuStrankaListFormatedOIB_1">
      <item>FIKRET FAZLIĆ j.d.o.o., OIB 05166238584</item>
    </derivirana_varijabla>
  </DomainObject.Predmet.ProtuStrankaListFormatedOIB>
  <DomainObject.Predmet.ProtuStrankaListFormatedWithAdress>
    <izvorni_sadrzaj>
      <item>FIKRET FAZLIĆ j.d.o.o., Kralja Zvonimira 14, 47000 Karlovac</item>
    </izvorni_sadrzaj>
    <derivirana_varijabla naziv="DomainObject.Predmet.ProtuStrankaListFormatedWithAdress_1">
      <item>FIKRET FAZLIĆ j.d.o.o., Kralja Zvonimira 14, 47000 Karlovac</item>
    </derivirana_varijabla>
  </DomainObject.Predmet.ProtuStrankaListFormatedWithAdress>
  <DomainObject.Predmet.ProtuStrankaListFormatedWithAdressOIB>
    <izvorni_sadrzaj>
      <item>FIKRET FAZLIĆ j.d.o.o., OIB 05166238584, Kralja Zvonimira 14, 47000 Karlovac</item>
    </izvorni_sadrzaj>
    <derivirana_varijabla naziv="DomainObject.Predmet.ProtuStrankaListFormatedWithAdressOIB_1">
      <item>FIKRET FAZLIĆ j.d.o.o., OIB 05166238584, Kralja Zvonimira 14, 47000 Karlovac</item>
    </derivirana_varijabla>
  </DomainObject.Predmet.ProtuStrankaListFormatedWithAdressOIB>
  <DomainObject.Predmet.ProtuStrankaListNazivFormated>
    <izvorni_sadrzaj>
      <item>FIKRET FAZLIĆ j.d.o.o.</item>
    </izvorni_sadrzaj>
    <derivirana_varijabla naziv="DomainObject.Predmet.ProtuStrankaListNazivFormated_1">
      <item>FIKRET FAZLIĆ j.d.o.o.</item>
    </derivirana_varijabla>
  </DomainObject.Predmet.ProtuStrankaListNazivFormated>
  <DomainObject.Predmet.ProtuStrankaListNazivFormatedOIB>
    <izvorni_sadrzaj>
      <item>FIKRET FAZLIĆ j.d.o.o., OIB 05166238584</item>
    </izvorni_sadrzaj>
    <derivirana_varijabla naziv="DomainObject.Predmet.ProtuStrankaListNazivFormatedOIB_1">
      <item>FIKRET FAZLIĆ j.d.o.o., OIB 05166238584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FIKRET FAZLIĆ j.d.o.o.</izvorni_sadrzaj>
    <derivirana_varijabla naziv="DomainObject.Predmet.ProtustrankaIDrugi_1">FIKRET FAZLIĆ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FIKRET FAZLIĆ j.d.o.o., OIB 05166238584, Kralja Zvonimira 14, 47000 Karlovac</izvorni_sadrzaj>
    <derivirana_varijabla naziv="DomainObject.Predmet.ProtustrankaIDrugiAdressOIB_1">FIKRET FAZLIĆ j.d.o.o., OIB 05166238584, Kralja Zvonimira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FIKRET FAZLIĆ j.d.o.o.</item>
      <item>FINA regionalni centar Zagreb, podružnica Karlovac</item>
    </izvorni_sadrzaj>
    <derivirana_varijabla naziv="DomainObject.Predmet.SudioniciListNaziv_1">
      <item>FIKRET FAZLIĆ j.d.o.o.</item>
      <item>FINA regionalni centar Zagreb, podružnica Karlovac</item>
    </derivirana_varijabla>
  </DomainObject.Predmet.SudioniciListNaziv>
  <DomainObject.Predmet.SudioniciListAdressOIB>
    <izvorni_sadrzaj>
      <item>FIKRET FAZLIĆ j.d.o.o., OIB 05166238584, Kralja Zvonimira 14,47000 Karlovac</item>
      <item>FINA regionalni centar Zagreb, podružnica Karlovac, OIB 85821130368, Vitezovićeva 1,47000 Karlovac</item>
    </izvorni_sadrzaj>
    <derivirana_varijabla naziv="DomainObject.Predmet.SudioniciListAdressOIB_1">
      <item>FIKRET FAZLIĆ j.d.o.o., OIB 05166238584, Kralja Zvonimira 14,47000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05166238584</item>
      <item>, OIB 85821130368</item>
    </izvorni_sadrzaj>
    <derivirana_varijabla naziv="DomainObject.Predmet.SudioniciListNazivOIB_1">
      <item>, OIB 05166238584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15B22-80BC-4E75-8F5F-87777A344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674</properties:Words>
  <properties:Characters>3847</properties:Characters>
  <properties:Lines>117</properties:Lines>
  <properties:Paragraphs>36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2018-05-23T09:42:00Z</dcterms:modified>
  <cp:revision>48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