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35be" w14:paraId="95b35be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425547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661A43">
        <w:t>ZDUNIĆ COMPANY j.d.o.o., Ivanec, Varaždinska ulica 56, OIB. 53974725608</w:t>
      </w:r>
      <w:r>
        <w:t xml:space="preserve">, dana </w:t>
      </w:r>
      <w:r w:rsidR="00661A43">
        <w:t>8. veljače 2017.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661A43">
        <w:t>ZDUNIĆ COMPANY j.d.o.o., Ivanec, Varaždinska ulica 56, OIB. 53974725608</w:t>
      </w:r>
      <w:r>
        <w:t xml:space="preserve">, iznosi </w:t>
      </w:r>
      <w:r w:rsidR="00661A43">
        <w:t>86.653,29</w:t>
      </w:r>
      <w:r>
        <w:t xml:space="preserve"> kn.</w:t>
      </w:r>
    </w:p>
    <w:p w:rsidRDefault="00D82632" w:rsidP="00B00094" w:rsidR="00D82632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direktor dužnika, </w:t>
      </w:r>
      <w:r w:rsidR="00661A43">
        <w:t>Tin Zdunić</w:t>
      </w:r>
      <w:r>
        <w:t xml:space="preserve">, OIB: </w:t>
      </w:r>
      <w:r w:rsidR="00661A43">
        <w:t>24169417615</w:t>
      </w:r>
      <w:r>
        <w:t xml:space="preserve">, iz </w:t>
      </w:r>
      <w:r w:rsidR="00661A43">
        <w:t>Ivanca, Varaždinska ulica 56</w:t>
      </w:r>
      <w:r>
        <w:t xml:space="preserve">, da u roku od 15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Pr="00661A43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D82632" w:rsidP="00B00094" w:rsidR="00D82632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661A43">
        <w:t>7. veljače 2017.</w:t>
      </w:r>
      <w:r>
        <w:t xml:space="preserve"> predlagatelj Financijska agencija, Regionalni centar Zagreb, Podružnica Varaždin, podnio je prijedlog  za otvaranje stečajnog postupka nad dužnikom </w:t>
      </w:r>
      <w:r w:rsidR="00661A43">
        <w:t>ZDUNIĆ COMPANY j.d.o.o., Ivanec, Varaždinska ulica 56, OIB. 53974725608</w:t>
      </w:r>
      <w:r>
        <w:t xml:space="preserve">, navodeći da dužnik na dan </w:t>
      </w:r>
      <w:r w:rsidR="00661A43">
        <w:t>3. veljače 2017.</w:t>
      </w:r>
      <w:r>
        <w:t xml:space="preserve"> u Očevidniku redoslijeda osnova za plaćanje ima evidentirane </w:t>
      </w:r>
      <w:r>
        <w:lastRenderedPageBreak/>
        <w:t xml:space="preserve">neizvršene osnove za plaćanje u ukupnom iznosu od </w:t>
      </w:r>
      <w:r w:rsidR="00661A43">
        <w:t>86.653,29</w:t>
      </w:r>
      <w:r>
        <w:t xml:space="preserve"> kn te da dužnik nema zaposlenih.</w:t>
      </w:r>
    </w:p>
    <w:p w:rsidRDefault="00B00094" w:rsidP="00B00094" w:rsidR="00D82632">
      <w:pPr>
        <w:spacing w:after="0"/>
        <w:jc w:val="both"/>
        <w:outlineLvl w:val="0"/>
      </w:pPr>
      <w:r>
        <w:tab/>
      </w:r>
    </w:p>
    <w:p w:rsidRDefault="00D82632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661A43" w:rsidP="00B00094" w:rsidR="00661A43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661A43">
        <w:t>8. veljače 2017.</w:t>
      </w:r>
    </w:p>
    <w:p w:rsidRDefault="00B00094" w:rsidP="00B00094" w:rsidR="00661A4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606188">
        <w:t>, v.r.</w:t>
      </w:r>
    </w:p>
    <w:p w:rsidRDefault="00D82632" w:rsidP="00B00094" w:rsidR="00D82632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outlineLvl w:val="0"/>
      </w:pPr>
      <w:r>
        <w:t>- 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02578D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3A6" w:rsidP="00537B78" w:rsidR="004353A6">
      <w:r>
        <w:separator/>
      </w:r>
    </w:p>
  </w:endnote>
  <w:endnote w:id="0" w:type="continuationSeparator">
    <w:p w:rsidRDefault="004353A6" w:rsidP="00537B78" w:rsidR="00435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3A6" w:rsidP="00537B78" w:rsidR="004353A6">
      <w:r>
        <w:separator/>
      </w:r>
    </w:p>
  </w:footnote>
  <w:footnote w:id="0" w:type="continuationSeparator">
    <w:p w:rsidRDefault="004353A6" w:rsidP="00537B78" w:rsidR="00435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661A43">
      <w:rPr>
        <w:rStyle w:val="PozadinaSvijetloCrvena"/>
        <w:shd w:fill="auto" w:color="auto" w:val="clear"/>
      </w:rPr>
      <w:t>2 St-70/17-3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A717F2">
      <w:t>2 St-70/17-3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547"/>
    <w:rsid w:val="00426DD7"/>
    <w:rsid w:val="0042749B"/>
    <w:rsid w:val="0043033C"/>
    <w:rsid w:val="00430503"/>
    <w:rsid w:val="00430993"/>
    <w:rsid w:val="00433D82"/>
    <w:rsid w:val="004353A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188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A43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7F2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8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F9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32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ZDUNIĆ COMPANY jednostavno društvo s ograničenom odgovornošću za ugostiteljstvo i marketing</izvorni_sadrzaj>
    <derivirana_varijabla naziv="DomainObject.Predmet.ProtustrankaFormated_1">  ZDUNIĆ COMPANY jednostavno društvo s ograničenom odgovornošću za ugostiteljstvo i marketing</derivirana_varijabla>
  </DomainObject.Predmet.ProtustrankaFormated>
  <DomainObject.Predmet.ProtustrankaFormatedOIB>
    <izvorni_sadrzaj>  ZDUNIĆ COMPANY jednostavno društvo s ograničenom odgovornošću za ugostiteljstvo i marketing, OIB 53974725608</izvorni_sadrzaj>
    <derivirana_varijabla naziv="DomainObject.Predmet.ProtustrankaFormatedOIB_1">  ZDUNIĆ COMPANY jednostavno društvo s ograničenom odgovornošću za ugostiteljstvo i marketing, OIB 53974725608</derivirana_varijabla>
  </DomainObject.Predmet.ProtustrankaFormatedOIB>
  <DomainObject.Predmet.ProtustrankaFormatedWithAdress>
    <izvorni_sadrzaj> ZDUNIĆ COMPANY jednostavno društvo s ograničenom odgovornošću za ugostiteljstvo i marketing, Varaždinska ulica 56, 42240 Ivanec</izvorni_sadrzaj>
    <derivirana_varijabla naziv="DomainObject.Predmet.ProtustrankaFormatedWithAdress_1"> ZDUNIĆ COMPANY jednostavno društvo s ograničenom odgovornošću za ugostiteljstvo i marketing, Varaždinska ulica 56, 42240 Ivanec</derivirana_varijabla>
  </DomainObject.Predmet.ProtustrankaFormatedWithAdress>
  <DomainObject.Predmet.ProtustrankaFormatedWithAdressOIB>
    <izvorni_sadrzaj> ZDUNIĆ COMPANY jednostavno društvo s ograničenom odgovornošću za ugostiteljstvo i marketing, OIB 53974725608, Varaždinska ulica 56, 42240 Ivanec</izvorni_sadrzaj>
    <derivirana_varijabla naziv="DomainObject.Predmet.ProtustrankaFormatedWithAdressOIB_1"> ZDUNIĆ COMPANY jednostavno društvo s ograničenom odgovornošću za ugostiteljstvo i marketing, OIB 53974725608, Varaždinska ulica 56, 42240 Ivanec</derivirana_varijabla>
  </DomainObject.Predmet.ProtustrankaFormatedWithAdressOIB>
  <DomainObject.Predmet.ProtustrankaWithAdress>
    <izvorni_sadrzaj>ZDUNIĆ COMPANY jednostavno društvo s ograničenom odgovornošću za ugostiteljstvo i marketing Varaždinska ulica 56, 42240 Ivanec</izvorni_sadrzaj>
    <derivirana_varijabla naziv="DomainObject.Predmet.ProtustrankaWithAdress_1">ZDUNIĆ COMPANY jednostavno društvo s ograničenom odgovornošću za ugostiteljstvo i marketing Varaždinska ulica 56, 42240 Ivanec</derivirana_varijabla>
  </DomainObject.Predmet.ProtustrankaWithAdress>
  <DomainObject.Predmet.ProtustrankaWithAdressOIB>
    <izvorni_sadrzaj>ZDUNIĆ COMPANY jednostavno društvo s ograničenom odgovornošću za ugostiteljstvo i marketing, OIB 53974725608, Varaždinska ulica 56, 42240 Ivanec</izvorni_sadrzaj>
    <derivirana_varijabla naziv="DomainObject.Predmet.ProtustrankaWithAdressOIB_1">ZDUNIĆ COMPANY jednostavno društvo s ograničenom odgovornošću za ugostiteljstvo i marketing, OIB 53974725608, Varaždinska ulica 56, 42240 Ivanec</derivirana_varijabla>
  </DomainObject.Predmet.ProtustrankaWithAdressOIB>
  <DomainObject.Predmet.ProtustrankaNazivFormated>
    <izvorni_sadrzaj>ZDUNIĆ COMPANY jednostavno društvo s ograničenom odgovornošću za ugostiteljstvo i marketing</izvorni_sadrzaj>
    <derivirana_varijabla naziv="DomainObject.Predmet.ProtustrankaNazivFormated_1">ZDUNIĆ COMPANY jednostavno društvo s ograničenom odgovornošću za ugostiteljstvo i marketing</derivirana_varijabla>
  </DomainObject.Predmet.ProtustrankaNazivFormated>
  <DomainObject.Predmet.ProtustrankaNazivFormatedOIB>
    <izvorni_sadrzaj>ZDUNIĆ COMPANY jednostavno društvo s ograničenom odgovornošću za ugostiteljstvo i marketing, OIB 53974725608</izvorni_sadrzaj>
    <derivirana_varijabla naziv="DomainObject.Predmet.ProtustrankaNazivFormatedOIB_1">ZDUNIĆ COMPANY jednostavno društvo s ograničenom odgovornošću za ugostiteljstvo i marketing, OIB 53974725608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86653.29</izvorni_sadrzaj>
    <derivirana_varijabla naziv="DomainObject.Predmet.TrenutnaVrijednost_1">86653.29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ZDUNIĆ COMPANY jednostavno društvo s ograničenom odgovornošću za ugostiteljstvo i marketing</item>
    </izvorni_sadrzaj>
    <derivirana_varijabla naziv="DomainObject.Predmet.ProtuStrankaListFormated_1">
      <item>ZDUNIĆ COMPANY jednostavno društvo s ograničenom odgovornošću za ugostiteljstvo i marketing</item>
    </derivirana_varijabla>
  </DomainObject.Predmet.ProtuStrankaListFormated>
  <DomainObject.Predmet.ProtuStrankaListFormatedOIB>
    <izvorni_sadrzaj>
      <item>ZDUNIĆ COMPANY jednostavno društvo s ograničenom odgovornošću za ugostiteljstvo i marketing, OIB 53974725608</item>
    </izvorni_sadrzaj>
    <derivirana_varijabla naziv="DomainObject.Predmet.ProtuStrankaListFormatedOIB_1">
      <item>ZDUNIĆ COMPANY jednostavno društvo s ograničenom odgovornošću za ugostiteljstvo i marketing, OIB 53974725608</item>
    </derivirana_varijabla>
  </DomainObject.Predmet.ProtuStrankaListFormatedOIB>
  <DomainObject.Predmet.ProtuStrankaListFormatedWithAdress>
    <izvorni_sadrzaj>
      <item>ZDUNIĆ COMPANY jednostavno društvo s ograničenom odgovornošću za ugostiteljstvo i marketing, Varaždinska ulica 56, 42240 Ivanec</item>
    </izvorni_sadrzaj>
    <derivirana_varijabla naziv="DomainObject.Predmet.ProtuStrankaListFormatedWithAdress_1">
      <item>ZDUNIĆ COMPANY jednostavno društvo s ograničenom odgovornošću za ugostiteljstvo i marketing, Varaždinska ulica 56, 42240 Ivanec</item>
    </derivirana_varijabla>
  </DomainObject.Predmet.ProtuStrankaListFormatedWithAdress>
  <DomainObject.Predmet.ProtuStrankaListFormatedWithAdressOIB>
    <izvorni_sadrzaj>
      <item>ZDUNIĆ COMPANY jednostavno društvo s ograničenom odgovornošću za ugostiteljstvo i marketing, OIB 53974725608, Varaždinska ulica 56, 42240 Ivanec</item>
    </izvorni_sadrzaj>
    <derivirana_varijabla naziv="DomainObject.Predmet.ProtuStrankaListFormatedWithAdressOIB_1">
      <item>ZDUNIĆ COMPANY jednostavno društvo s ograničenom odgovornošću za ugostiteljstvo i marketing, OIB 53974725608, Varaždinska ulica 56, 42240 Ivanec</item>
    </derivirana_varijabla>
  </DomainObject.Predmet.ProtuStrankaListFormatedWithAdressOIB>
  <DomainObject.Predmet.ProtuStrankaListNazivFormated>
    <izvorni_sadrzaj>
      <item>ZDUNIĆ COMPANY jednostavno društvo s ograničenom odgovornošću za ugostiteljstvo i marketing</item>
    </izvorni_sadrzaj>
    <derivirana_varijabla naziv="DomainObject.Predmet.ProtuStrankaListNazivFormated_1">
      <item>ZDUNIĆ COMPANY jednostavno društvo s ograničenom odgovornošću za ugostiteljstvo i marketing</item>
    </derivirana_varijabla>
  </DomainObject.Predmet.ProtuStrankaListNazivFormated>
  <DomainObject.Predmet.ProtuStrankaListNazivFormatedOIB>
    <izvorni_sadrzaj>
      <item>ZDUNIĆ COMPANY jednostavno društvo s ograničenom odgovornošću za ugostiteljstvo i marketing, OIB 53974725608</item>
    </izvorni_sadrzaj>
    <derivirana_varijabla naziv="DomainObject.Predmet.ProtuStrankaListNazivFormatedOIB_1">
      <item>ZDUNIĆ COMPANY jednostavno društvo s ograničenom odgovornošću za ugostiteljstvo i marketing, OIB 53974725608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ZDUNIĆ COMPANY jednostavno društvo s ograničenom odgovornošću za ugostiteljstvo i marketing</izvorni_sadrzaj>
    <derivirana_varijabla naziv="DomainObject.Predmet.ProtustrankaIDrugi_1">ZDUNIĆ COMPANY jednostavno društvo s ograničenom odgovornošću za ugostiteljstvo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ZDUNIĆ COMPANY jednostavno društvo s ograničenom odgovornošću za ugostiteljstvo i marketing, OIB 53974725608, Varaždinska ulica 56, 42240 Ivanec</izvorni_sadrzaj>
    <derivirana_varijabla naziv="DomainObject.Predmet.ProtustrankaIDrugiAdressOIB_1">ZDUNIĆ COMPANY jednostavno društvo s ograničenom odgovornošću za ugostiteljstvo i marketing, OIB 53974725608, Varaždinska ulica 56,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ZDUNIĆ COMPANY jednostavno društvo s ograničenom odgovornošću za ugostiteljstvo i marketing</item>
      <item>sudski registar</item>
      <item>e-oglasna ploča</item>
    </izvorni_sadrzaj>
    <derivirana_varijabla naziv="DomainObject.Predmet.SudioniciListNaziv_1">
      <item>Financijska agencija</item>
      <item>ZDUNIĆ COMPANY jednostavno društvo s ograničenom odgovornošću za ugostiteljstvo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ZDUNIĆ COMPANY jednostavno društvo s ograničenom odgovornošću za ugostiteljstvo i marketing, OIB 53974725608, Varaždinska ulica 56,42240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ZDUNIĆ COMPANY jednostavno društvo s ograničenom odgovornošću za ugostiteljstvo i marketing, OIB 53974725608, Varaždinska ulica 56,42240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370BE-ED02-4185-B315-9A2B3F684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2475</properties:Characters>
  <properties:Lines>61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2017-02-08T08:11:00Z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2017-02-08T08:16:00Z</cp:lastPrinted>
  <dcterms:modified xmlns:xsi="http://www.w3.org/2001/XMLSchema-instance" xsi:type="dcterms:W3CDTF">2017-02-08T11:49:00Z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