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bbe4" w14:paraId="1c8bbe4" w:rsidRDefault="00A95D1C" w:rsidP="00A95D1C" w:rsidR="00A95D1C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5D1C" w:rsidP="00A95D1C" w:rsidR="00A95D1C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A95D1C" w:rsidP="00A95D1C" w:rsidR="00A95D1C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95D1C" w:rsidP="00A95D1C" w:rsidR="00A95D1C" w:rsidRPr="00AD71A8">
      <w:pPr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A95D1C" w:rsidP="00A95D1C" w:rsidR="00A95D1C"/>
    <w:p w:rsidRDefault="00A95D1C" w:rsidP="00A95D1C" w:rsidR="00A95D1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A95D1C" w:rsidP="00A95D1C" w:rsidR="00A95D1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A95D1C" w:rsidP="00A95D1C" w:rsidR="00A95D1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A95D1C" w:rsidP="00A95D1C" w:rsidR="00A95D1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95D1C" w:rsidP="00A95D1C" w:rsidR="00A95D1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2459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23</w:t>
      </w:r>
      <w:r w:rsidRPr="00D05CA9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rujna</w:t>
      </w:r>
      <w:r w:rsidRPr="00D05CA9">
        <w:rPr>
          <w:rFonts w:cs="Times New Roman" w:eastAsia="Times New Roman"/>
          <w:szCs w:val="24"/>
          <w:lang w:eastAsia="hr-HR"/>
        </w:rPr>
        <w:t xml:space="preserve">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AGGERO d. o. o Koromani, Koromani 10 A, OIB 32625671470, MBS 040295810, 7. prosinca 2015.</w:t>
      </w:r>
    </w:p>
    <w:p w:rsidRDefault="00A95D1C" w:rsidP="00A95D1C" w:rsidR="00A95D1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95D1C" w:rsidP="00A95D1C" w:rsidR="00A95D1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A95D1C" w:rsidP="00A95D1C" w:rsidR="00A95D1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95D1C" w:rsidP="00A95D1C" w:rsidR="00A95D1C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AGGERO d. o. o Koromani, Koromani 10 A, OIB 32625671470, MBS 040295810.</w:t>
      </w:r>
    </w:p>
    <w:p w:rsidRDefault="00A95D1C" w:rsidP="00A95D1C" w:rsidR="00A95D1C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95D1C" w:rsidP="00A95D1C" w:rsidR="00A95D1C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A95D1C" w:rsidP="00A95D1C" w:rsidR="00A95D1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95D1C" w:rsidP="00A95D1C" w:rsidR="00A95D1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</w:t>
      </w:r>
      <w:r w:rsidR="00DA718F"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AGGERO d. o. o Koromani.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22.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120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63.158,67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A95D1C" w:rsidP="00A95D1C" w:rsidR="00A95D1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A95D1C" w:rsidP="00A95D1C" w:rsidR="00A95D1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A95D1C" w:rsidP="00A95D1C" w:rsidR="00A95D1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95D1C" w:rsidP="00A95D1C" w:rsidR="00A95D1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7.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A95D1C" w:rsidP="00A95D1C" w:rsidR="00A95D1C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A95D1C" w:rsidP="00A95D1C" w:rsidR="00A95D1C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F968E7">
        <w:rPr>
          <w:rFonts w:cs="Times New Roman" w:eastAsia="Times New Roman"/>
          <w:szCs w:val="24"/>
          <w:lang w:eastAsia="hr-HR"/>
        </w:rPr>
        <w:t>, v. r.</w:t>
      </w:r>
    </w:p>
    <w:p w:rsidRDefault="00A95D1C" w:rsidP="00A95D1C" w:rsidR="00A95D1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A95D1C" w:rsidP="00A95D1C" w:rsidR="00A95D1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A95D1C" w:rsidP="00A95D1C" w:rsidR="00A95D1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A95D1C" w:rsidP="00A95D1C" w:rsidR="00A95D1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A95D1C" w:rsidP="00A95D1C" w:rsidR="00A95D1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A95D1C" w:rsidP="00A95D1C" w:rsidR="006706A5" w:rsidRPr="00A95D1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sectPr w:rsidSect="00511F63" w:rsidR="006706A5" w:rsidRPr="00A95D1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D1C" w:rsidP="00A95D1C" w:rsidR="00A95D1C">
      <w:r>
        <w:separator/>
      </w:r>
    </w:p>
  </w:endnote>
  <w:endnote w:id="0" w:type="continuationSeparator">
    <w:p w:rsidRDefault="00A95D1C" w:rsidP="00A95D1C" w:rsidR="00A95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D1C" w:rsidP="00A95D1C" w:rsidR="00A95D1C">
      <w:r>
        <w:separator/>
      </w:r>
    </w:p>
  </w:footnote>
  <w:footnote w:id="0" w:type="continuationSeparator">
    <w:p w:rsidRDefault="00A95D1C" w:rsidP="00A95D1C" w:rsidR="00A95D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5D1C" w:rsidP="00511F63" w:rsidR="00511F63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01470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538/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5D1C" w:rsidP="00511F63" w:rsidR="00511F63">
    <w:pPr>
      <w:pStyle w:val="Zaglavlje"/>
      <w:jc w:val="right"/>
    </w:pPr>
    <w:r>
      <w:t>11 St-538/2015-3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877"/>
    <w:rsid w:val="00201470"/>
    <w:rsid w:val="007A5C5B"/>
    <w:rsid w:val="00A95D1C"/>
    <w:rsid w:val="00C9611B"/>
    <w:rsid w:val="00D54877"/>
    <w:rsid w:val="00DA718F"/>
    <w:rsid w:val="00F9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5D1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5D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5D1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5D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5D1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95D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5D1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01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47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47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47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47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5D1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5D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5D1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5D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5D1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95D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5D1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01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47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47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47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47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St-538/2015</izvorni_sadrzaj>
    <derivirana_varijabla naziv="DomainObject.Predmet.OznakaBroj_1">St-538/2015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AGGERO d.o.o. KOROMANI</izvorni_sadrzaj>
    <derivirana_varijabla naziv="DomainObject.Predmet.ProtustrankaFormated_1">  AGGERO d.o.o. KOROMANI</derivirana_varijabla>
  </DomainObject.Predmet.ProtustrankaFormated>
  <DomainObject.Predmet.ProtustrankaFormatedOIB>
    <izvorni_sadrzaj>  AGGERO d.o.o. KOROMANI, OIB 32625671470</izvorni_sadrzaj>
    <derivirana_varijabla naziv="DomainObject.Predmet.ProtustrankaFormatedOIB_1">  AGGERO d.o.o. KOROMANI, OIB 32625671470</derivirana_varijabla>
  </DomainObject.Predmet.ProtustrankaFormatedOIB>
  <DomainObject.Predmet.ProtustrankaFormatedWithAdress>
    <izvorni_sadrzaj> AGGERO d.o.o. KOROMANI, Koromani 10 A, 52207 Koromani</izvorni_sadrzaj>
    <derivirana_varijabla naziv="DomainObject.Predmet.ProtustrankaFormatedWithAdress_1"> AGGERO d.o.o. KOROMANI, Koromani 10 A, 52207 Koromani</derivirana_varijabla>
  </DomainObject.Predmet.ProtustrankaFormatedWithAdress>
  <DomainObject.Predmet.ProtustrankaFormatedWithAdressOIB>
    <izvorni_sadrzaj> AGGERO d.o.o. KOROMANI, OIB 32625671470, Koromani 10 A, 52207 Koromani</izvorni_sadrzaj>
    <derivirana_varijabla naziv="DomainObject.Predmet.ProtustrankaFormatedWithAdressOIB_1"> AGGERO d.o.o. KOROMANI, OIB 32625671470, Koromani 10 A, 52207 Koromani</derivirana_varijabla>
  </DomainObject.Predmet.ProtustrankaFormatedWithAdressOIB>
  <DomainObject.Predmet.ProtustrankaWithAdress>
    <izvorni_sadrzaj>AGGERO d.o.o. KOROMANI Koromani 10 A, 52207 Koromani</izvorni_sadrzaj>
    <derivirana_varijabla naziv="DomainObject.Predmet.ProtustrankaWithAdress_1">AGGERO d.o.o. KOROMANI Koromani 10 A, 52207 Koromani</derivirana_varijabla>
  </DomainObject.Predmet.ProtustrankaWithAdress>
  <DomainObject.Predmet.ProtustrankaWithAdressOIB>
    <izvorni_sadrzaj>AGGERO d.o.o. KOROMANI, OIB 32625671470, Koromani 10 A, 52207 Koromani</izvorni_sadrzaj>
    <derivirana_varijabla naziv="DomainObject.Predmet.ProtustrankaWithAdressOIB_1">AGGERO d.o.o. KOROMANI, OIB 32625671470, Koromani 10 A, 52207 Koromani</derivirana_varijabla>
  </DomainObject.Predmet.ProtustrankaWithAdressOIB>
  <DomainObject.Predmet.ProtustrankaNazivFormated>
    <izvorni_sadrzaj>AGGERO d.o.o. KOROMANI</izvorni_sadrzaj>
    <derivirana_varijabla naziv="DomainObject.Predmet.ProtustrankaNazivFormated_1">AGGERO d.o.o. KOROMANI</derivirana_varijabla>
  </DomainObject.Predmet.ProtustrankaNazivFormated>
  <DomainObject.Predmet.ProtustrankaNazivFormatedOIB>
    <izvorni_sadrzaj>AGGERO d.o.o. KOROMANI, OIB 32625671470</izvorni_sadrzaj>
    <derivirana_varijabla naziv="DomainObject.Predmet.ProtustrankaNazivFormatedOIB_1">AGGERO d.o.o. KOROMANI, OIB 32625671470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63158.67</izvorni_sadrzaj>
    <derivirana_varijabla naziv="DomainObject.Predmet.TrenutnaVrijednost_1">63158.67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AGGERO d.o.o. KOROMANI</item>
    </izvorni_sadrzaj>
    <derivirana_varijabla naziv="DomainObject.Predmet.ProtuStrankaListFormated_1">
      <item>AGGERO d.o.o. KOROMANI</item>
    </derivirana_varijabla>
  </DomainObject.Predmet.ProtuStrankaListFormated>
  <DomainObject.Predmet.ProtuStrankaListFormatedOIB>
    <izvorni_sadrzaj>
      <item>AGGERO d.o.o. KOROMANI, OIB 32625671470</item>
    </izvorni_sadrzaj>
    <derivirana_varijabla naziv="DomainObject.Predmet.ProtuStrankaListFormatedOIB_1">
      <item>AGGERO d.o.o. KOROMANI, OIB 32625671470</item>
    </derivirana_varijabla>
  </DomainObject.Predmet.ProtuStrankaListFormatedOIB>
  <DomainObject.Predmet.ProtuStrankaListFormatedWithAdress>
    <izvorni_sadrzaj>
      <item>AGGERO d.o.o. KOROMANI, Koromani 10 A, 52207 Koromani</item>
    </izvorni_sadrzaj>
    <derivirana_varijabla naziv="DomainObject.Predmet.ProtuStrankaListFormatedWithAdress_1">
      <item>AGGERO d.o.o. KOROMANI, Koromani 10 A, 52207 Koromani</item>
    </derivirana_varijabla>
  </DomainObject.Predmet.ProtuStrankaListFormatedWithAdress>
  <DomainObject.Predmet.ProtuStrankaListFormatedWithAdressOIB>
    <izvorni_sadrzaj>
      <item>AGGERO d.o.o. KOROMANI, OIB 32625671470, Koromani 10 A, 52207 Koromani</item>
    </izvorni_sadrzaj>
    <derivirana_varijabla naziv="DomainObject.Predmet.ProtuStrankaListFormatedWithAdressOIB_1">
      <item>AGGERO d.o.o. KOROMANI, OIB 32625671470, Koromani 10 A, 52207 Koromani</item>
    </derivirana_varijabla>
  </DomainObject.Predmet.ProtuStrankaListFormatedWithAdressOIB>
  <DomainObject.Predmet.ProtuStrankaListNazivFormated>
    <izvorni_sadrzaj>
      <item>AGGERO d.o.o. KOROMANI</item>
    </izvorni_sadrzaj>
    <derivirana_varijabla naziv="DomainObject.Predmet.ProtuStrankaListNazivFormated_1">
      <item>AGGERO d.o.o. KOROMANI</item>
    </derivirana_varijabla>
  </DomainObject.Predmet.ProtuStrankaListNazivFormated>
  <DomainObject.Predmet.ProtuStrankaListNazivFormatedOIB>
    <izvorni_sadrzaj>
      <item>AGGERO d.o.o. KOROMANI, OIB 32625671470</item>
    </izvorni_sadrzaj>
    <derivirana_varijabla naziv="DomainObject.Predmet.ProtuStrankaListNazivFormatedOIB_1">
      <item>AGGERO d.o.o. KOROMANI, OIB 32625671470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AGGERO d.o.o. KOROMANI</izvorni_sadrzaj>
    <derivirana_varijabla naziv="DomainObject.Predmet.ProtustrankaIDrugi_1">AGGERO d.o.o. KOROMANI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AGGERO d.o.o. KOROMANI, OIB 32625671470, Koromani 10 A, 52207 Koromani</izvorni_sadrzaj>
    <derivirana_varijabla naziv="DomainObject.Predmet.ProtustrankaIDrugiAdressOIB_1">AGGERO d.o.o. KOROMANI, OIB 32625671470, Koromani 10 A, 52207 Koromani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AGGERO d.o.o. KOROMANI</item>
    </izvorni_sadrzaj>
    <derivirana_varijabla naziv="DomainObject.Predmet.SudioniciListNaziv_1">
      <item>FINANCIJSKA AGENCIJA, RC RIJEKA, PODRUŽNICA PULA, PULA</item>
      <item>AGGERO d.o.o. KOROMANI</item>
    </derivirana_varijabla>
  </DomainObject.Predmet.SudioniciListNaziv>
  <DomainObject.Predmet.SudioniciListAdressOIB>
    <izvorni_sadrzaj>
      <item>FINANCIJSKA AGENCIJA, RC RIJEKA, PODRUŽNICA PULA, PULA, OIB 85821130368, Giardini 5,52100 Pula</item>
      <item>AGGERO d.o.o. KOROMANI, OIB 32625671470, Koromani 10 A,52207 Koromani</item>
    </izvorni_sadrzaj>
    <derivirana_varijabla naziv="DomainObject.Predmet.SudioniciListAdressOIB_1">
      <item>FINANCIJSKA AGENCIJA, RC RIJEKA, PODRUŽNICA PULA, PULA, OIB 85821130368, Giardini 5,52100 Pula</item>
      <item>AGGERO d.o.o. KOROMANI, OIB 32625671470, Koromani 10 A,52207 Koromani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32625671470</item>
    </izvorni_sadrzaj>
    <derivirana_varijabla naziv="DomainObject.Predmet.SudioniciListNazivOIB_1">
      <item>, OIB 85821130368</item>
      <item>, OIB 32625671470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1999</properties:Characters>
  <properties:Lines>50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2015-12-07T07:43:00Z</dcterms:created>
  <dc:creator>Mihaela Kaligari</dc:creator>
  <dc:description/>
  <cp:keywords/>
  <cp:lastModifiedBy>Sanja Prodan</cp:lastModifiedBy>
  <cp:lastPrinted>2015-12-15T12:23:00Z</cp:lastPrinted>
  <dcterms:modified xmlns:xsi="http://www.w3.org/2001/XMLSchema-instance" xsi:type="dcterms:W3CDTF">2015-12-15T12:23:00Z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