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099a" w14:paraId="3df099a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EA3C29">
        <w:t>3297</w:t>
      </w:r>
      <w:r w:rsidR="007D2411">
        <w:t>/16-</w:t>
      </w:r>
      <w:r w:rsidR="00EA3C29">
        <w:t>17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EA3C29" w:rsidRPr="00B927A1">
        <w:rPr>
          <w:lang w:val="pt-BR"/>
        </w:rPr>
        <w:t>CORPORE SANITAS VITA j.d.o.o. za trgovinu medicinskim uređajima, OIB: 64298985243, Velika Gorica, Cvjetno naselje 14</w:t>
      </w:r>
      <w:r>
        <w:rPr>
          <w:lang w:val="pt-BR"/>
        </w:rPr>
        <w:t xml:space="preserve">, </w:t>
      </w:r>
      <w:r w:rsidR="00EA3C29">
        <w:rPr>
          <w:lang w:val="pt-BR"/>
        </w:rPr>
        <w:t>28. studenog</w:t>
      </w:r>
      <w:r w:rsidRPr="001C212D">
        <w:t xml:space="preserve"> 2017.,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EA3C29" w:rsidRPr="00B927A1">
        <w:rPr>
          <w:lang w:val="pt-BR"/>
        </w:rPr>
        <w:t>CORPORE SANITAS VITA j.d.o.o. za trgovinu medicinskim uređajima, OIB: 64298985243, Velika Gorica, Cvjetno naselje 14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EA3C29">
        <w:t>3297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EA3C29" w:rsidRPr="00B927A1">
        <w:rPr>
          <w:lang w:val="pt-BR"/>
        </w:rPr>
        <w:t>CORPORE SANITAS VITA j.d.o.o. za trgovinu medicinskim uređajima, OIB: 64298985243, Velika Gorica, Cvjetno naselje 14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EA3C29" w:rsidP="00EA3C29" w:rsidR="00EA3C29" w:rsidRPr="00B927A1">
      <w:pPr>
        <w:ind w:firstLine="709"/>
        <w:jc w:val="both"/>
        <w:rPr>
          <w:lang w:val="en-GB"/>
        </w:rPr>
      </w:pPr>
      <w:r w:rsidRPr="00B927A1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156</w:t>
      </w:r>
      <w:r w:rsidRPr="00B927A1">
        <w:t xml:space="preserve"> dana, u ukupnom iznosu od </w:t>
      </w:r>
      <w:r>
        <w:t>17.602,65</w:t>
      </w:r>
      <w:r w:rsidRPr="00B927A1">
        <w:t xml:space="preserve"> kn, kao i da dužnik ima 1 zaposlenog. </w:t>
      </w:r>
      <w:r w:rsidRPr="00B927A1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15A9" w:rsidP="00B215A9" w:rsidR="00B215A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lastRenderedPageBreak/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EA3C29">
        <w:t>22</w:t>
      </w:r>
      <w:r w:rsidR="007D2411">
        <w:t>. svibnja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EA3C29">
        <w:t>5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EA3C29">
        <w:t>6. rujna</w:t>
      </w:r>
      <w:r w:rsidR="00B215A9">
        <w:t xml:space="preserve"> </w:t>
      </w:r>
      <w:r>
        <w:t xml:space="preserve">2017. nije vlasnik nekretnina (list </w:t>
      </w:r>
      <w:r w:rsidR="00EA3C29">
        <w:t>23</w:t>
      </w:r>
      <w:r>
        <w:t xml:space="preserve"> 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</w:t>
      </w:r>
      <w:r w:rsidR="00EA3C29">
        <w:t xml:space="preserve">, Policijska postaja Velika Gorica, </w:t>
      </w:r>
      <w:r>
        <w:t>od 2</w:t>
      </w:r>
      <w:r w:rsidR="00EA3C29">
        <w:t>2</w:t>
      </w:r>
      <w:r w:rsidRPr="00350BA2">
        <w:t xml:space="preserve">. </w:t>
      </w:r>
      <w:r>
        <w:t>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</w:t>
      </w:r>
      <w:r w:rsidR="00EA3C29">
        <w:t>5</w:t>
      </w:r>
      <w:r w:rsidRPr="00350BA2">
        <w:t xml:space="preserve"> spisa) iz kojeg proizlazi da dužnik nije evidentiran kao vlasnik vozila. </w:t>
      </w:r>
    </w:p>
    <w:p w:rsidRDefault="00B215A9" w:rsidP="00AE38B1" w:rsidR="00AE38B1">
      <w:pPr>
        <w:jc w:val="both"/>
      </w:pPr>
      <w:r>
        <w:tab/>
        <w:t xml:space="preserve">Uvidom u dopis FINE od </w:t>
      </w:r>
      <w:r w:rsidR="00EA3C29">
        <w:t>15. svibnja</w:t>
      </w:r>
      <w:r>
        <w:t xml:space="preserve"> 2017. (list </w:t>
      </w:r>
      <w:r w:rsidR="00EA3C29">
        <w:t>8</w:t>
      </w:r>
      <w:r w:rsidR="00AE38B1">
        <w:t xml:space="preserve"> spisa)</w:t>
      </w:r>
      <w:r>
        <w:t xml:space="preserve"> utvrđeno je da dužnik na dan </w:t>
      </w:r>
      <w:r w:rsidR="00EA3C29">
        <w:t>11. svibnja</w:t>
      </w:r>
      <w:r w:rsidR="00AE38B1">
        <w:t xml:space="preserve"> 2017. u Očevidniku redoslijeda osnova za plaćanje imao neizvršene osnove za plaćanje u neprekinutom razdoblju od </w:t>
      </w:r>
      <w:r w:rsidR="00EA3C29">
        <w:t>774</w:t>
      </w:r>
      <w:r w:rsidR="00AE38B1">
        <w:t xml:space="preserve"> dana</w:t>
      </w:r>
      <w:r>
        <w:t xml:space="preserve"> u ukupnom iznosu od </w:t>
      </w:r>
      <w:r w:rsidR="00EA3C29">
        <w:t>19.644,70</w:t>
      </w:r>
      <w:r>
        <w:t xml:space="preserve"> kn</w:t>
      </w:r>
      <w:r w:rsidR="00AE38B1">
        <w:t>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EA3C29">
        <w:t>28. studenog</w:t>
      </w:r>
      <w:r w:rsidR="00A33A88" w:rsidRPr="001C212D">
        <w:t xml:space="preserve"> 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59147D">
        <w:t>,v.r.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59147D" w:rsidP="00C359B6" w:rsidR="0059147D">
      <w:pPr>
        <w:pStyle w:val="Bezproreda"/>
        <w:ind w:left="4956"/>
        <w:jc w:val="right"/>
      </w:pPr>
      <w:r>
        <w:t>Za točnost otpravka - ovlašteni službenik</w:t>
      </w:r>
    </w:p>
    <w:p w:rsidRDefault="0059147D" w:rsidP="00C359B6" w:rsidR="0059147D">
      <w:pPr>
        <w:pStyle w:val="Bezproreda"/>
        <w:ind w:left="4956"/>
        <w:jc w:val="right"/>
      </w:pPr>
      <w:r>
        <w:t>Karmela Dolenc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59147D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EA3C29">
          <w:rPr>
            <w:sz w:val="24"/>
          </w:rPr>
          <w:t>3297</w:t>
        </w:r>
        <w:r w:rsidR="007D2411">
          <w:rPr>
            <w:sz w:val="24"/>
          </w:rPr>
          <w:t>/16-</w:t>
        </w:r>
        <w:r w:rsidR="001C212D">
          <w:rPr>
            <w:sz w:val="24"/>
          </w:rPr>
          <w:t>1</w:t>
        </w:r>
        <w:r w:rsidR="00EA3C29">
          <w:rPr>
            <w:sz w:val="24"/>
          </w:rPr>
          <w:t>7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212D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47D"/>
    <w:rsid w:val="00591F57"/>
    <w:rsid w:val="0062522C"/>
    <w:rsid w:val="0065182A"/>
    <w:rsid w:val="00652C5D"/>
    <w:rsid w:val="00662884"/>
    <w:rsid w:val="006850B7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A3C29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9147D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9147D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3297</izvorni_sadrzaj>
    <derivirana_varijabla naziv="DomainObject.Predmet.Broj_1">3297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St-3297/2016</izvorni_sadrzaj>
    <derivirana_varijabla naziv="DomainObject.Predmet.OznakaBroj_1">St-3297/2016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CORPORE SANITAS VITA j.d.o.o. za trgovinu medicinskim uređajima zastupanog po punomoćniku Milan Bogićević</izvorni_sadrzaj>
    <derivirana_varijabla naziv="DomainObject.Predmet.ProtustrankaFormated_1">  CORPORE SANITAS VITA j.d.o.o. za trgovinu medicinskim uređajima zastupanog po punomoćniku Milan Bogićević</derivirana_varijabla>
  </DomainObject.Predmet.ProtustrankaFormated>
  <DomainObject.Predmet.ProtustrankaFormatedOIB>
    <izvorni_sadrzaj>  CORPORE SANITAS VITA j.d.o.o. za trgovinu medicinskim uređajima, OIB 64298985243 zastupanog po punomoćniku Milan Bogićević</izvorni_sadrzaj>
    <derivirana_varijabla naziv="DomainObject.Predmet.ProtustrankaFormatedOIB_1">  CORPORE SANITAS VITA j.d.o.o. za trgovinu medicinskim uređajima, OIB 64298985243 zastupanog po punomoćniku Milan Bogićević</derivirana_varijabla>
  </DomainObject.Predmet.ProtustrankaFormatedOIB>
  <DomainObject.Predmet.ProtustrankaFormatedWithAdress>
    <izvorni_sadrzaj> CORPORE SANITAS VITA j.d.o.o. za trgovinu medicinskim uređajima, Cvjetno naselje 14, 10410 Velika Gorica zastupanog po punomoćniku Milan Bogićević</izvorni_sadrzaj>
    <derivirana_varijabla naziv="DomainObject.Predmet.ProtustrankaFormatedWithAdress_1"> CORPORE SANITAS VITA j.d.o.o. za trgovinu medicinskim uređajima, Cvjetno naselje 14, 10410 Velika Gorica zastupanog po punomoćniku Milan Bogićević</derivirana_varijabla>
  </DomainObject.Predmet.ProtustrankaFormatedWithAdress>
  <DomainObject.Predmet.ProtustrankaFormatedWithAdressOIB>
    <izvorni_sadrzaj> CORPORE SANITAS VITA j.d.o.o. za trgovinu medicinskim uređajima, OIB 64298985243, Cvjetno naselje 14, 10410 Velika Gorica zastupanog po punomoćniku Milan Bogićević</izvorni_sadrzaj>
    <derivirana_varijabla naziv="DomainObject.Predmet.ProtustrankaFormatedWithAdressOIB_1"> CORPORE SANITAS VITA j.d.o.o. za trgovinu medicinskim uređajima, OIB 64298985243, Cvjetno naselje 14, 10410 Velika Gorica zastupanog po punomoćniku Milan Bogićević</derivirana_varijabla>
  </DomainObject.Predmet.ProtustrankaFormatedWithAdressOIB>
  <DomainObject.Predmet.ProtustrankaWithAdress>
    <izvorni_sadrzaj>CORPORE SANITAS VITA j.d.o.o. za trgovinu medicinskim uređajima Cvjetno naselje 14, 10410 Velika Gorica</izvorni_sadrzaj>
    <derivirana_varijabla naziv="DomainObject.Predmet.ProtustrankaWithAdress_1">CORPORE SANITAS VITA j.d.o.o. za trgovinu medicinskim uređajima Cvjetno naselje 14, 10410 Velika Gorica</derivirana_varijabla>
  </DomainObject.Predmet.ProtustrankaWithAdress>
  <DomainObject.Predmet.ProtustrankaWithAdressOIB>
    <izvorni_sadrzaj>CORPORE SANITAS VITA j.d.o.o. za trgovinu medicinskim uređajima, OIB 64298985243, Cvjetno naselje 14, 10410 Velika Gorica</izvorni_sadrzaj>
    <derivirana_varijabla naziv="DomainObject.Predmet.ProtustrankaWithAdressOIB_1">CORPORE SANITAS VITA j.d.o.o. za trgovinu medicinskim uređajima, OIB 64298985243, Cvjetno naselje 14, 10410 Velika Gorica</derivirana_varijabla>
  </DomainObject.Predmet.ProtustrankaWithAdressOIB>
  <DomainObject.Predmet.ProtustrankaNazivFormated>
    <izvorni_sadrzaj>CORPORE SANITAS VITA j.d.o.o. za trgovinu medicinskim uređajima</izvorni_sadrzaj>
    <derivirana_varijabla naziv="DomainObject.Predmet.ProtustrankaNazivFormated_1">CORPORE SANITAS VITA j.d.o.o. za trgovinu medicinskim uređajima</derivirana_varijabla>
  </DomainObject.Predmet.ProtustrankaNazivFormated>
  <DomainObject.Predmet.ProtustrankaNazivFormatedOIB>
    <izvorni_sadrzaj>CORPORE SANITAS VITA j.d.o.o. za trgovinu medicinskim uređajima, OIB 64298985243</izvorni_sadrzaj>
    <derivirana_varijabla naziv="DomainObject.Predmet.ProtustrankaNazivFormatedOIB_1">CORPORE SANITAS VITA j.d.o.o. za trgovinu medicinskim uređajima, OIB 64298985243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Bogićević</izvorni_sadrzaj>
    <derivirana_varijabla naziv="DomainObject.Predmet.StrankaFormated_1">  FINA Regionalni centar Zagreb; Milan Bogićević</derivirana_varijabla>
  </DomainObject.Predmet.StrankaFormated>
  <DomainObject.Predmet.StrankaFormatedOIB>
    <izvorni_sadrzaj>  FINA Regionalni centar Zagreb, OIB 85821130368; Milan Bogićević, OIB 69164491536</izvorni_sadrzaj>
    <derivirana_varijabla naziv="DomainObject.Predmet.StrankaFormatedOIB_1">  FINA Regionalni centar Zagreb, OIB 85821130368; Milan Bogićević, OIB 69164491536</derivirana_varijabla>
  </DomainObject.Predmet.StrankaFormatedOIB>
  <DomainObject.Predmet.StrankaFormatedWithAdress>
    <izvorni_sadrzaj> FINA Regionalni centar Zagreb, Trg svibanjskih žrtava 1995. br. 1, 10000 Zagreb; Milan Bogićević</izvorni_sadrzaj>
    <derivirana_varijabla naziv="DomainObject.Predmet.StrankaFormatedWithAdress_1"> FINA Regionalni centar Zagreb, Trg svibanjskih žrtava 1995. br. 1, 10000 Zagreb; Milan Bogićević</derivirana_varijabla>
  </DomainObject.Predmet.StrankaFormatedWithAdress>
  <DomainObject.Predmet.StrankaFormatedWithAdressOIB>
    <izvorni_sadrzaj> FINA Regionalni centar Zagreb, OIB 85821130368, Trg svibanjskih žrtava 1995. br. 1, 10000 Zagreb; Milan Bogićević, OIB 69164491536</izvorni_sadrzaj>
    <derivirana_varijabla naziv="DomainObject.Predmet.StrankaFormatedWithAdressOIB_1"> FINA Regionalni centar Zagreb, OIB 85821130368, Trg svibanjskih žrtava 1995. br. 1, 10000 Zagreb; Milan Bogićević, OIB 69164491536</derivirana_varijabla>
  </DomainObject.Predmet.StrankaFormatedWithAdressOIB>
  <DomainObject.Predmet.StrankaWithAdress>
    <izvorni_sadrzaj>FINA Regionalni centar Zagreb Trg svibanjskih žrtava 1995. br. 1,10000 Zagreb,Milan Bogićević </izvorni_sadrzaj>
    <derivirana_varijabla naziv="DomainObject.Predmet.StrankaWithAdress_1">FINA Regionalni centar Zagreb Trg svibanjskih žrtava 1995. br. 1,10000 Zagreb,Milan Bogićević </derivirana_varijabla>
  </DomainObject.Predmet.StrankaWithAdress>
  <DomainObject.Predmet.StrankaWithAdressOIB>
    <izvorni_sadrzaj>FINA Regionalni centar Zagreb, OIB 85821130368, Trg svibanjskih žrtava 1995. br. 1,10000 Zagreb,Milan Bogićević, OIB 69164491536</izvorni_sadrzaj>
    <derivirana_varijabla naziv="DomainObject.Predmet.StrankaWithAdressOIB_1">FINA Regionalni centar Zagreb, OIB 85821130368, Trg svibanjskih žrtava 1995. br. 1,10000 Zagreb,Milan Bogićević, OIB 69164491536</derivirana_varijabla>
  </DomainObject.Predmet.StrankaWithAdressOIB>
  <DomainObject.Predmet.StrankaNazivFormated>
    <izvorni_sadrzaj>FINA Regionalni centar Zagreb,Milan Bogićević</izvorni_sadrzaj>
    <derivirana_varijabla naziv="DomainObject.Predmet.StrankaNazivFormated_1">FINA Regionalni centar Zagreb,Milan Bogićević</derivirana_varijabla>
  </DomainObject.Predmet.StrankaNazivFormated>
  <DomainObject.Predmet.StrankaNazivFormatedOIB>
    <izvorni_sadrzaj>FINA Regionalni centar Zagreb, OIB 85821130368,Milan Bogićević, OIB 69164491536</izvorni_sadrzaj>
    <derivirana_varijabla naziv="DomainObject.Predmet.StrankaNazivFormatedOIB_1">FINA Regionalni centar Zagreb, OIB 85821130368,Milan Bogićević, OIB 69164491536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Milan Bogićević</item>
    </izvorni_sadrzaj>
    <derivirana_varijabla naziv="DomainObject.Predmet.StrankaListFormated_1">
      <item>FINA Regionalni centar Zagreb</item>
      <item>Milan Bogićević</item>
    </derivirana_varijabla>
  </DomainObject.Predmet.StrankaListFormated>
  <DomainObject.Predmet.StrankaListFormatedOIB>
    <izvorni_sadrzaj>
      <item>FINA Regionalni centar Zagreb, OIB 85821130368</item>
      <item>Milan Bogićević, OIB 69164491536</item>
    </izvorni_sadrzaj>
    <derivirana_varijabla naziv="DomainObject.Predmet.StrankaListFormatedOIB_1">
      <item>FINA Regionalni centar Zagreb, OIB 85821130368</item>
      <item>Milan Bogićević, OIB 69164491536</item>
    </derivirana_varijabla>
  </DomainObject.Predmet.StrankaListFormatedOIB>
  <DomainObject.Predmet.StrankaListFormatedWithAdress>
    <izvorni_sadrzaj>
      <item>FINA Regionalni centar Zagreb, Trg svibanjskih žrtava 1995. br. 1, 10000 Zagreb</item>
      <item>Milan Bogićević</item>
    </izvorni_sadrzaj>
    <derivirana_varijabla naziv="DomainObject.Predmet.StrankaListFormatedWithAdress_1">
      <item>FINA Regionalni centar Zagreb, Trg svibanjskih žrtava 1995. br. 1, 10000 Zagreb</item>
      <item>Milan Bogićević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Milan Bogićević, OIB 69164491536</item>
    </izvorni_sadrzaj>
    <derivirana_varijabla naziv="DomainObject.Predmet.StrankaListFormatedWithAdressOIB_1">
      <item>FINA Regionalni centar Zagreb, OIB 85821130368, Trg svibanjskih žrtava 1995. br. 1, 10000 Zagreb</item>
      <item>Milan Bogićević, OIB 69164491536</item>
    </derivirana_varijabla>
  </DomainObject.Predmet.StrankaListFormatedWithAdressOIB>
  <DomainObject.Predmet.StrankaListNazivFormated>
    <izvorni_sadrzaj>
      <item>FINA Regionalni centar Zagreb</item>
      <item>Milan Bogićević</item>
    </izvorni_sadrzaj>
    <derivirana_varijabla naziv="DomainObject.Predmet.StrankaListNazivFormated_1">
      <item>FINA Regionalni centar Zagreb</item>
      <item>Milan Bogićević</item>
    </derivirana_varijabla>
  </DomainObject.Predmet.StrankaListNazivFormated>
  <DomainObject.Predmet.StrankaListNazivFormatedOIB>
    <izvorni_sadrzaj>
      <item>FINA Regionalni centar Zagreb, OIB 85821130368</item>
      <item>Milan Bogićević, OIB 69164491536</item>
    </izvorni_sadrzaj>
    <derivirana_varijabla naziv="DomainObject.Predmet.StrankaListNazivFormatedOIB_1">
      <item>FINA Regionalni centar Zagreb, OIB 85821130368</item>
      <item>Milan Bogićević, OIB 69164491536</item>
    </derivirana_varijabla>
  </DomainObject.Predmet.StrankaListNazivFormatedOIB>
  <DomainObject.Predmet.ProtuStrankaListFormated>
    <izvorni_sadrzaj>
      <item>CORPORE SANITAS VITA j.d.o.o. za trgovinu medicinskim uređajima zastupanog po punomoćniku Milan Bogićević</item>
    </izvorni_sadrzaj>
    <derivirana_varijabla naziv="DomainObject.Predmet.ProtuStrankaListFormated_1">
      <item>CORPORE SANITAS VITA j.d.o.o. za trgovinu medicinskim uređajima zastupanog po punomoćniku Milan Bogićević</item>
    </derivirana_varijabla>
  </DomainObject.Predmet.ProtuStrankaListFormated>
  <DomainObject.Predmet.ProtuStrankaListFormatedOIB>
    <izvorni_sadrzaj>
      <item>CORPORE SANITAS VITA j.d.o.o. za trgovinu medicinskim uređajima, OIB 64298985243 zastupanog po punomoćniku Milan Bogićević</item>
    </izvorni_sadrzaj>
    <derivirana_varijabla naziv="DomainObject.Predmet.ProtuStrankaListFormatedOIB_1">
      <item>CORPORE SANITAS VITA j.d.o.o. za trgovinu medicinskim uređajima, OIB 64298985243 zastupanog po punomoćniku Milan Bogićević</item>
    </derivirana_varijabla>
  </DomainObject.Predmet.ProtuStrankaListFormatedOIB>
  <DomainObject.Predmet.ProtuStrankaListFormatedWithAdress>
    <izvorni_sadrzaj>
      <item>CORPORE SANITAS VITA j.d.o.o. za trgovinu medicinskim uređajima, Cvjetno naselje 14, 10410 Velika Gorica zastupanog po punomoćniku Milan Bogićević</item>
    </izvorni_sadrzaj>
    <derivirana_varijabla naziv="DomainObject.Predmet.ProtuStrankaListFormatedWithAdress_1">
      <item>CORPORE SANITAS VITA j.d.o.o. za trgovinu medicinskim uređajima, Cvjetno naselje 14, 10410 Velika Gorica zastupanog po punomoćniku Milan Bogićević</item>
    </derivirana_varijabla>
  </DomainObject.Predmet.ProtuStrankaListFormatedWithAdress>
  <DomainObject.Predmet.ProtuStrankaListFormatedWithAdressOIB>
    <izvorni_sadrzaj>
      <item>CORPORE SANITAS VITA j.d.o.o. za trgovinu medicinskim uređajima, OIB 64298985243, Cvjetno naselje 14, 10410 Velika Gorica zastupanog po punomoćniku Milan Bogićević</item>
    </izvorni_sadrzaj>
    <derivirana_varijabla naziv="DomainObject.Predmet.ProtuStrankaListFormatedWithAdressOIB_1">
      <item>CORPORE SANITAS VITA j.d.o.o. za trgovinu medicinskim uređajima, OIB 64298985243, Cvjetno naselje 14, 10410 Velika Gorica zastupanog po punomoćniku Milan Bogićević</item>
    </derivirana_varijabla>
  </DomainObject.Predmet.ProtuStrankaListFormatedWithAdressOIB>
  <DomainObject.Predmet.ProtuStrankaListNazivFormated>
    <izvorni_sadrzaj>
      <item>CORPORE SANITAS VITA j.d.o.o. za trgovinu medicinskim uređajima</item>
    </izvorni_sadrzaj>
    <derivirana_varijabla naziv="DomainObject.Predmet.ProtuStrankaListNazivFormated_1">
      <item>CORPORE SANITAS VITA j.d.o.o. za trgovinu medicinskim uređajima</item>
    </derivirana_varijabla>
  </DomainObject.Predmet.ProtuStrankaListNazivFormated>
  <DomainObject.Predmet.ProtuStrankaListNazivFormatedOIB>
    <izvorni_sadrzaj>
      <item>CORPORE SANITAS VITA j.d.o.o. za trgovinu medicinskim uređajima, OIB 64298985243</item>
    </izvorni_sadrzaj>
    <derivirana_varijabla naziv="DomainObject.Predmet.ProtuStrankaListNazivFormatedOIB_1">
      <item>CORPORE SANITAS VITA j.d.o.o. za trgovinu medicinskim uređajima, OIB 64298985243</item>
    </derivirana_varijabla>
  </DomainObject.Predmet.ProtuStrankaListNazivFormatedOIB>
  <DomainObject.Predmet.OstaliListFormated>
    <izvorni_sadrzaj>
      <item>Milan Bogićević punomoćnik sudionika u postupku CORPORE SANITAS VITA j.d.o.o. za trgovinu medicinskim uređajima</item>
    </izvorni_sadrzaj>
    <derivirana_varijabla naziv="DomainObject.Predmet.OstaliListFormated_1">
      <item>Milan Bogićević punomoćnik sudionika u postupku CORPORE SANITAS VITA j.d.o.o. za trgovinu medicinskim uređajima</item>
    </derivirana_varijabla>
  </DomainObject.Predmet.OstaliListFormated>
  <DomainObject.Predmet.OstaliListFormatedOIB>
    <izvorni_sadrzaj>
      <item>Milan Bogićević, OIB 69164491536 punomoćnik sudionika u postupku CORPORE SANITAS VITA j.d.o.o. za trgovinu medicinskim uređajima</item>
    </izvorni_sadrzaj>
    <derivirana_varijabla naziv="DomainObject.Predmet.OstaliListFormatedOIB_1">
      <item>Milan Bogićević, OIB 69164491536 punomoćnik sudionika u postupku CORPORE SANITAS VITA j.d.o.o. za trgovinu medicinskim uređajima</item>
    </derivirana_varijabla>
  </DomainObject.Predmet.OstaliListFormatedOIB>
  <DomainObject.Predmet.OstaliListFormatedWithAdress>
    <izvorni_sadrzaj>
      <item>Milan Bogićević, Cvjetno Naselje 14, 10410 Velika Gorica punomoćnik sudionika u postupku CORPORE SANITAS VITA j.d.o.o. za trgovinu medicinskim uređajima</item>
    </izvorni_sadrzaj>
    <derivirana_varijabla naziv="DomainObject.Predmet.OstaliListFormatedWithAdress_1">
      <item>Milan Bogićević, Cvjetno Naselje 14, 10410 Velika Gorica punomoćnik sudionika u postupku CORPORE SANITAS VITA j.d.o.o. za trgovinu medicinskim uređajima</item>
    </derivirana_varijabla>
  </DomainObject.Predmet.OstaliListFormatedWithAdress>
  <DomainObject.Predmet.OstaliListFormatedWithAdressOIB>
    <izvorni_sadrzaj>
      <item>Milan Bogićević, OIB 69164491536, Cvjetno Naselje 14, 10410 Velika Gorica punomoćnik sudionika u postupku CORPORE SANITAS VITA j.d.o.o. za trgovinu medicinskim uređajima</item>
    </izvorni_sadrzaj>
    <derivirana_varijabla naziv="DomainObject.Predmet.OstaliListFormatedWithAdressOIB_1">
      <item>Milan Bogićević, OIB 69164491536, Cvjetno Naselje 14, 10410 Velika Gorica punomoćnik sudionika u postupku CORPORE SANITAS VITA j.d.o.o. za trgovinu medicinskim uređajima</item>
    </derivirana_varijabla>
  </DomainObject.Predmet.OstaliListFormatedWithAdressOIB>
  <DomainObject.Predmet.OstaliListNazivFormated>
    <izvorni_sadrzaj>
      <item>Milan Bogićević</item>
    </izvorni_sadrzaj>
    <derivirana_varijabla naziv="DomainObject.Predmet.OstaliListNazivFormated_1">
      <item>Milan Bogićević</item>
    </derivirana_varijabla>
  </DomainObject.Predmet.OstaliListNazivFormated>
  <DomainObject.Predmet.OstaliListNazivFormatedOIB>
    <izvorni_sadrzaj>
      <item>Milan Bogićević, OIB 69164491536</item>
    </izvorni_sadrzaj>
    <derivirana_varijabla naziv="DomainObject.Predmet.OstaliListNazivFormatedOIB_1">
      <item>Milan Bogićević, OIB 69164491536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CORPORE SANITAS VITA j.d.o.o. za trgovinu medicinskim uređajima</izvorni_sadrzaj>
    <derivirana_varijabla naziv="DomainObject.Predmet.ProtustrankaIDrugi_1">CORPORE SANITAS VITA j.d.o.o. za trgovinu medicinskim uređajima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CORPORE SANITAS VITA j.d.o.o. za trgovinu medicinskim uređajima, OIB 64298985243, Cvjetno naselje 14, 10410 Velika Gorica</izvorni_sadrzaj>
    <derivirana_varijabla naziv="DomainObject.Predmet.ProtustrankaIDrugiAdressOIB_1">CORPORE SANITAS VITA j.d.o.o. za trgovinu medicinskim uređajima, OIB 64298985243, Cvjetno naselje 14,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CORPORE SANITAS VITA j.d.o.o. za trgovinu medicinskim uređajima</item>
      <item>Milan Bogićević</item>
      <item>Milan Bogićević</item>
    </izvorni_sadrzaj>
    <derivirana_varijabla naziv="DomainObject.Predmet.SudioniciListNaziv_1">
      <item>FINA Regionalni centar Zagreb</item>
      <item>CORPORE SANITAS VITA j.d.o.o. za trgovinu medicinskim uređajima</item>
      <item>Milan Bogićević</item>
      <item>Milan Bogićević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CORPORE SANITAS VITA j.d.o.o. za trgovinu medicinskim uređajima, OIB 64298985243, Cvjetno naselje 14,10410 Velika Gorica</item>
      <item>Milan Bogićević, OIB 69164491536, Cvjetno Naselje 14,10410 Velika Gorica</item>
      <item>Milan Bogićević, OIB 69164491536</item>
    </izvorni_sadrzaj>
    <derivirana_varijabla naziv="DomainObject.Predmet.SudioniciListAdressOIB_1">
      <item>FINA Regionalni centar Zagreb, OIB 85821130368, Trg svibanjskih žrtava 1995. br. 1,10000 Zagreb</item>
      <item>CORPORE SANITAS VITA j.d.o.o. za trgovinu medicinskim uređajima, OIB 64298985243, Cvjetno naselje 14,10410 Velika Gorica</item>
      <item>Milan Bogićević, OIB 69164491536, Cvjetno Naselje 14,10410 Velika Gorica</item>
      <item>Milan Bogićević, OIB 69164491536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64298985243</item>
      <item>, OIB 69164491536</item>
      <item>, OIB 69164491536</item>
    </izvorni_sadrzaj>
    <derivirana_varijabla naziv="DomainObject.Predmet.SudioniciListNazivOIB_1">
      <item>, OIB 85821130368</item>
      <item>, OIB 64298985243</item>
      <item>, OIB 69164491536</item>
      <item>, OIB 69164491536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6759A-9D04-4626-A486-203626A24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769</properties:Words>
  <properties:Characters>4266</properties:Characters>
  <properties:Lines>86</properties:Lines>
  <properties:Paragraphs>28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2017-11-28T06:38:00Z</cp:lastPrinted>
  <dcterms:modified xmlns:xsi="http://www.w3.org/2001/XMLSchema-instance" xsi:type="dcterms:W3CDTF">2017-11-28T06:38:00Z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