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c931" w14:paraId="c88c931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E13B2">
        <w:rPr>
          <w:rFonts w:cs="Times New Roman" w:eastAsia="Times New Roman" w:hAnsi="Times New Roman" w:ascii="Times New Roman"/>
          <w:sz w:val="24"/>
          <w:szCs w:val="24"/>
          <w:lang w:eastAsia="hr-HR"/>
        </w:rPr>
        <w:t>173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36B1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BC409A" w:rsidRPr="00BC409A">
        <w:rPr>
          <w:szCs w:val="24"/>
        </w:rPr>
        <w:t>OIB: 39670464653</w:t>
      </w:r>
      <w:r w:rsidR="00BC409A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36B1C">
        <w:t>VALERIE STORE</w:t>
      </w:r>
      <w:r w:rsidR="003C5362">
        <w:t xml:space="preserve"> j.d.o.o., </w:t>
      </w:r>
      <w:r w:rsidR="00D36B1C">
        <w:t>Zadar</w:t>
      </w:r>
      <w:r w:rsidR="003C5362">
        <w:t xml:space="preserve">, </w:t>
      </w:r>
      <w:r w:rsidR="00D36B1C">
        <w:t>Ispod dvorina 16/A</w:t>
      </w:r>
      <w:r w:rsidR="003C5362">
        <w:t xml:space="preserve">, OIB: </w:t>
      </w:r>
      <w:r w:rsidR="00D36B1C">
        <w:t>56769089189</w:t>
      </w:r>
      <w:r w:rsidR="00CA0F4A">
        <w:t>,</w:t>
      </w:r>
      <w:r>
        <w:rPr>
          <w:szCs w:val="24"/>
        </w:rPr>
        <w:t xml:space="preserve"> </w:t>
      </w:r>
      <w:r w:rsidR="006B5B62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E5698" w:rsidP="000E5698" w:rsidR="000E569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FINA, Regionalni centar Split, Podružnica </w:t>
      </w:r>
      <w:r w:rsidR="00D36B1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putem e-Oglasne ploče suda </w:t>
      </w:r>
    </w:p>
    <w:p w:rsidRDefault="006A35C6" w:rsidP="000E5698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892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0E5698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C5362"/>
    <w:rsid w:val="003E6954"/>
    <w:rsid w:val="003F1884"/>
    <w:rsid w:val="00477A5E"/>
    <w:rsid w:val="004901DF"/>
    <w:rsid w:val="004905BA"/>
    <w:rsid w:val="004B5892"/>
    <w:rsid w:val="004C7958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8096A"/>
    <w:rsid w:val="0079293D"/>
    <w:rsid w:val="007A0173"/>
    <w:rsid w:val="008222BA"/>
    <w:rsid w:val="00825968"/>
    <w:rsid w:val="00836FCC"/>
    <w:rsid w:val="008C5A62"/>
    <w:rsid w:val="008D48A1"/>
    <w:rsid w:val="00916EAE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AE13B2"/>
    <w:rsid w:val="00B308AB"/>
    <w:rsid w:val="00BC409A"/>
    <w:rsid w:val="00BC5760"/>
    <w:rsid w:val="00BE4EBD"/>
    <w:rsid w:val="00C04EEE"/>
    <w:rsid w:val="00C1028C"/>
    <w:rsid w:val="00C72CB9"/>
    <w:rsid w:val="00C76D2F"/>
    <w:rsid w:val="00CA0F4A"/>
    <w:rsid w:val="00CB0B72"/>
    <w:rsid w:val="00CD31A9"/>
    <w:rsid w:val="00CD58C5"/>
    <w:rsid w:val="00D2652B"/>
    <w:rsid w:val="00D36B1C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8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58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58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58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8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58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58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58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719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VALERIE STORE j.d.o.o. za trgovinu, ugostiteljstvo i usluge</izvorni_sadrzaj>
    <derivirana_varijabla naziv="DomainObject.Predmet.ProtustrankaFormated_1">  VALERIE STORE j.d.o.o. za trgovinu, ugostiteljstvo i usluge</derivirana_varijabla>
  </DomainObject.Predmet.ProtustrankaFormated>
  <DomainObject.Predmet.ProtustrankaFormatedOIB>
    <izvorni_sadrzaj>  VALERIE STORE j.d.o.o. za trgovinu, ugostiteljstvo i usluge, OIB 56769089189</izvorni_sadrzaj>
    <derivirana_varijabla naziv="DomainObject.Predmet.ProtustrankaFormatedOIB_1">  VALERIE STORE j.d.o.o. za trgovinu, ugostiteljstvo i usluge, OIB 56769089189</derivirana_varijabla>
  </DomainObject.Predmet.ProtustrankaFormatedOIB>
  <DomainObject.Predmet.ProtustrankaFormatedWithAdress>
    <izvorni_sadrzaj> VALERIE STORE j.d.o.o. za trgovinu, ugostiteljstvo i usluge, Ispod dvorina 16/A, 23000 Zadar</izvorni_sadrzaj>
    <derivirana_varijabla naziv="DomainObject.Predmet.ProtustrankaFormatedWithAdress_1"> VALERIE STORE j.d.o.o. za trgovinu, ugostiteljstvo i usluge, Ispod dvorina 16/A, 23000 Zadar</derivirana_varijabla>
  </DomainObject.Predmet.ProtustrankaFormatedWithAdress>
  <DomainObject.Predmet.ProtustrankaFormatedWithAdressOIB>
    <izvorni_sadrzaj> VALERIE STORE j.d.o.o. za trgovinu, ugostiteljstvo i usluge, OIB 56769089189, Ispod dvorina 16/A, 23000 Zadar</izvorni_sadrzaj>
    <derivirana_varijabla naziv="DomainObject.Predmet.ProtustrankaFormatedWithAdressOIB_1"> VALERIE STORE j.d.o.o. za trgovinu, ugostiteljstvo i usluge, OIB 56769089189, Ispod dvorina 16/A, 23000 Zadar</derivirana_varijabla>
  </DomainObject.Predmet.ProtustrankaFormatedWithAdressOIB>
  <DomainObject.Predmet.ProtustrankaWithAdress>
    <izvorni_sadrzaj>VALERIE STORE j.d.o.o. za trgovinu, ugostiteljstvo i usluge Ispod dvorina 16/A, 23000 Zadar</izvorni_sadrzaj>
    <derivirana_varijabla naziv="DomainObject.Predmet.ProtustrankaWithAdress_1">VALERIE STORE j.d.o.o. za trgovinu, ugostiteljstvo i usluge Ispod dvorina 16/A, 23000 Zadar</derivirana_varijabla>
  </DomainObject.Predmet.ProtustrankaWithAdress>
  <DomainObject.Predmet.ProtustrankaWithAdressOIB>
    <izvorni_sadrzaj>VALERIE STORE j.d.o.o. za trgovinu, ugostiteljstvo i usluge, OIB 56769089189, Ispod dvorina 16/A, 23000 Zadar</izvorni_sadrzaj>
    <derivirana_varijabla naziv="DomainObject.Predmet.ProtustrankaWithAdressOIB_1">VALERIE STORE j.d.o.o. za trgovinu, ugostiteljstvo i usluge, OIB 56769089189, Ispod dvorina 16/A, 23000 Zadar</derivirana_varijabla>
  </DomainObject.Predmet.ProtustrankaWithAdressOIB>
  <DomainObject.Predmet.ProtustrankaNazivFormated>
    <izvorni_sadrzaj>VALERIE STORE j.d.o.o. za trgovinu, ugostiteljstvo i usluge</izvorni_sadrzaj>
    <derivirana_varijabla naziv="DomainObject.Predmet.ProtustrankaNazivFormated_1">VALERIE STORE j.d.o.o. za trgovinu, ugostiteljstvo i usluge</derivirana_varijabla>
  </DomainObject.Predmet.ProtustrankaNazivFormated>
  <DomainObject.Predmet.ProtustrankaNazivFormatedOIB>
    <izvorni_sadrzaj>VALERIE STORE j.d.o.o. za trgovinu, ugostiteljstvo i usluge, OIB 56769089189</izvorni_sadrzaj>
    <derivirana_varijabla naziv="DomainObject.Predmet.ProtustrankaNazivFormatedOIB_1">VALERIE STORE j.d.o.o. za trgovinu, ugostiteljstvo i usluge, OIB 56769089189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VALERIE STORE j.d.o.o. za trgovinu, ugostiteljstvo i usluge</item>
    </izvorni_sadrzaj>
    <derivirana_varijabla naziv="DomainObject.Predmet.ProtuStrankaListFormated_1">
      <item>VALERIE STORE j.d.o.o. za trgovinu, ugostiteljstvo i usluge</item>
    </derivirana_varijabla>
  </DomainObject.Predmet.ProtuStrankaListFormated>
  <DomainObject.Predmet.ProtuStrankaListFormatedOIB>
    <izvorni_sadrzaj>
      <item>VALERIE STORE j.d.o.o. za trgovinu, ugostiteljstvo i usluge, OIB 56769089189</item>
    </izvorni_sadrzaj>
    <derivirana_varijabla naziv="DomainObject.Predmet.ProtuStrankaListFormatedOIB_1">
      <item>VALERIE STORE j.d.o.o. za trgovinu, ugostiteljstvo i usluge, OIB 56769089189</item>
    </derivirana_varijabla>
  </DomainObject.Predmet.ProtuStrankaListFormatedOIB>
  <DomainObject.Predmet.ProtuStrankaListFormatedWithAdress>
    <izvorni_sadrzaj>
      <item>VALERIE STORE j.d.o.o. za trgovinu, ugostiteljstvo i usluge, Ispod dvorina 16/A, 23000 Zadar</item>
    </izvorni_sadrzaj>
    <derivirana_varijabla naziv="DomainObject.Predmet.ProtuStrankaListFormatedWithAdress_1">
      <item>VALERIE STORE j.d.o.o. za trgovinu, ugostiteljstvo i usluge, Ispod dvorina 16/A, 23000 Zadar</item>
    </derivirana_varijabla>
  </DomainObject.Predmet.ProtuStrankaListFormatedWithAdress>
  <DomainObject.Predmet.ProtuStrankaListFormatedWithAdressOIB>
    <izvorni_sadrzaj>
      <item>VALERIE STORE j.d.o.o. za trgovinu, ugostiteljstvo i usluge, OIB 56769089189, Ispod dvorina 16/A, 23000 Zadar</item>
    </izvorni_sadrzaj>
    <derivirana_varijabla naziv="DomainObject.Predmet.ProtuStrankaListFormatedWithAdressOIB_1">
      <item>VALERIE STORE j.d.o.o. za trgovinu, ugostiteljstvo i usluge, OIB 56769089189, Ispod dvorina 16/A, 23000 Zadar</item>
    </derivirana_varijabla>
  </DomainObject.Predmet.ProtuStrankaListFormatedWithAdressOIB>
  <DomainObject.Predmet.ProtuStrankaListNazivFormated>
    <izvorni_sadrzaj>
      <item>VALERIE STORE j.d.o.o. za trgovinu, ugostiteljstvo i usluge</item>
    </izvorni_sadrzaj>
    <derivirana_varijabla naziv="DomainObject.Predmet.ProtuStrankaListNazivFormated_1">
      <item>VALERIE STORE j.d.o.o. za trgovinu, ugostiteljstvo i usluge</item>
    </derivirana_varijabla>
  </DomainObject.Predmet.ProtuStrankaListNazivFormated>
  <DomainObject.Predmet.ProtuStrankaListNazivFormatedOIB>
    <izvorni_sadrzaj>
      <item>VALERIE STORE j.d.o.o. za trgovinu, ugostiteljstvo i usluge, OIB 56769089189</item>
    </izvorni_sadrzaj>
    <derivirana_varijabla naziv="DomainObject.Predmet.ProtuStrankaListNazivFormatedOIB_1">
      <item>VALERIE STORE j.d.o.o. za trgovinu, ugostiteljstvo i usluge, OIB 56769089189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VALERIE STORE j.d.o.o. za trgovinu, ugostiteljstvo i usluge</izvorni_sadrzaj>
    <derivirana_varijabla naziv="DomainObject.Predmet.ProtustrankaIDrugi_1">VALERIE STORE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VALERIE STORE j.d.o.o. za trgovinu, ugostiteljstvo i usluge, OIB 56769089189, Ispod dvorina 16/A, 23000 Zadar</izvorni_sadrzaj>
    <derivirana_varijabla naziv="DomainObject.Predmet.ProtustrankaIDrugiAdressOIB_1">VALERIE STORE j.d.o.o. za trgovinu, ugostiteljstvo i usluge, OIB 56769089189,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VALERIE STORE j.d.o.o. za trgovinu, ugostiteljstvo i usluge</item>
    </izvorni_sadrzaj>
    <derivirana_varijabla naziv="DomainObject.Predmet.SudioniciListNaziv_1">
      <item>FINA</item>
      <item>VALERIE STORE j.d.o.o. za trgovinu, ugostiteljstvo i usluge</item>
    </derivirana_varijabla>
  </DomainObject.Predmet.SudioniciListNaziv>
  <DomainObject.Predmet.SudioniciListAdressOIB>
    <izvorni_sadrzaj>
      <item>FINA, OIB 85821130368</item>
      <item>VALERIE STORE j.d.o.o. za trgovinu, ugostiteljstvo i usluge, OIB 56769089189, Ispod dvorina 16/A,23000 Zadar</item>
    </izvorni_sadrzaj>
    <derivirana_varijabla naziv="DomainObject.Predmet.SudioniciListAdressOIB_1">
      <item>FINA, OIB 85821130368</item>
      <item>VALERIE STORE j.d.o.o. za trgovinu, ugostiteljstvo i usluge, OIB 56769089189, Ispod dvorina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56769089189</item>
    </izvorni_sadrzaj>
    <derivirana_varijabla naziv="DomainObject.Predmet.SudioniciListNazivOIB_1">
      <item>, OIB 85821130368</item>
      <item>, OIB 56769089189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1156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2017-11-27T09:08:00Z</dcterms:created>
  <dc:creator>Tina Grgas</dc:creator>
  <cp:lastModifiedBy>Nena Mužanović</cp:lastModifiedBy>
  <cp:lastPrinted>2017-11-27T09:08:00Z</cp:lastPrinted>
  <dcterms:modified xmlns:xsi="http://www.w3.org/2001/XMLSchema-instance" xsi:type="dcterms:W3CDTF">2017-11-27T11:50:00Z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