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824a" w14:paraId="851824a" w:rsidRDefault="00D8230A" w:rsidP="00D8230A" w:rsidR="00D8230A" w:rsidRPr="00AA4F81">
      <w:pPr>
        <w15:collapsed w:val="false"/>
      </w:pPr>
      <w:bookmarkStart w:name="_GoBack" w:id="0"/>
      <w:bookmarkEnd w:id="0"/>
      <w:r w:rsidRPr="00AA4F81">
        <w:t xml:space="preserve">               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D8230A" w:rsidP="00D8230A" w:rsidR="00D8230A" w:rsidRPr="00AA4F81">
      <w:r w:rsidRPr="00AA4F81">
        <w:t xml:space="preserve">    REPUBLIKA HRVATSKA</w:t>
      </w:r>
    </w:p>
    <w:p w:rsidRDefault="00D8230A" w:rsidP="00D8230A" w:rsidR="00D8230A" w:rsidRPr="00AA4F81">
      <w:r w:rsidRPr="00AA4F81">
        <w:t xml:space="preserve"> TRGOVAČKI SUD U </w:t>
      </w:r>
      <w:r>
        <w:t>PAZINU</w:t>
      </w:r>
    </w:p>
    <w:p w:rsidRDefault="00D8230A" w:rsidP="00D8230A" w:rsidR="00D8230A" w:rsidRPr="00AA4F81">
      <w:r w:rsidRPr="00AA4F81">
        <w:t xml:space="preserve"> </w:t>
      </w:r>
      <w:r>
        <w:t xml:space="preserve">    52000 PAZIN, Dršćevka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Posl.br.: 2</w:t>
      </w:r>
      <w:r w:rsidRPr="00AA4F81">
        <w:t xml:space="preserve"> St-</w:t>
      </w:r>
      <w:r>
        <w:t>11</w:t>
      </w:r>
      <w:r w:rsidRPr="00AA4F81">
        <w:t>/1</w:t>
      </w:r>
      <w:r>
        <w:t>5</w:t>
      </w:r>
      <w:r w:rsidRPr="00AA4F81">
        <w:t>-</w:t>
      </w:r>
      <w:r>
        <w:t>593</w:t>
      </w:r>
    </w:p>
    <w:p w:rsidRDefault="00D8230A" w:rsidP="00D8230A" w:rsidR="00D8230A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 w:rsidRPr="00A06BE6">
        <w:t>(prije: 17 St-45/11)</w:t>
      </w:r>
    </w:p>
    <w:p w:rsidRDefault="00D8230A" w:rsidP="00D8230A" w:rsidR="00D8230A">
      <w:pPr>
        <w:jc w:val="center"/>
        <w:rPr>
          <w:b/>
        </w:rPr>
      </w:pPr>
    </w:p>
    <w:p w:rsidRDefault="00D8230A" w:rsidP="00D8230A" w:rsidR="00D8230A">
      <w:pPr>
        <w:jc w:val="center"/>
        <w:rPr>
          <w:b/>
        </w:rPr>
      </w:pPr>
    </w:p>
    <w:p w:rsidRDefault="00D8230A" w:rsidP="00D8230A" w:rsidR="00D8230A" w:rsidRPr="00A06BE6">
      <w:pPr>
        <w:jc w:val="center"/>
      </w:pPr>
      <w:r w:rsidRPr="00A06BE6">
        <w:t xml:space="preserve">POZIV NA ROČIŠTE </w:t>
      </w:r>
    </w:p>
    <w:p w:rsidRDefault="00D8230A" w:rsidP="00D8230A" w:rsidR="00D8230A" w:rsidRPr="00A06BE6">
      <w:pPr>
        <w:jc w:val="center"/>
      </w:pPr>
      <w:r w:rsidRPr="00A06BE6">
        <w:t>ZA DIOBU KUPOVNINE</w:t>
      </w:r>
    </w:p>
    <w:p w:rsidRDefault="00D8230A" w:rsidP="00D8230A" w:rsidR="00D8230A" w:rsidRPr="00A06BE6">
      <w:pPr>
        <w:jc w:val="center"/>
      </w:pPr>
    </w:p>
    <w:p w:rsidRDefault="00D8230A" w:rsidP="00D8230A" w:rsidR="00D8230A" w:rsidRPr="00A06BE6">
      <w:pPr>
        <w:jc w:val="center"/>
      </w:pPr>
    </w:p>
    <w:p w:rsidRDefault="00D8230A" w:rsidP="00D8230A" w:rsidR="00D8230A" w:rsidRPr="00A06BE6">
      <w:pPr>
        <w:ind w:firstLine="708"/>
        <w:jc w:val="both"/>
      </w:pPr>
      <w:r>
        <w:t>P</w:t>
      </w:r>
      <w:r w:rsidRPr="00A06BE6">
        <w:t xml:space="preserve">ozivate se na ročište </w:t>
      </w:r>
      <w:r>
        <w:t>za diobu kupovnine za nekretninu 5</w:t>
      </w:r>
      <w:r>
        <w:rPr>
          <w:bCs/>
        </w:rPr>
        <w:t xml:space="preserve">. etažu k.č.br. 1713 k.o.Umag, </w:t>
      </w:r>
      <w:r w:rsidRPr="00A06BE6">
        <w:t>u stečajnom postupku nad dužnikom HISTRIA GROUP d.d</w:t>
      </w:r>
      <w:r>
        <w:t xml:space="preserve">. </w:t>
      </w:r>
      <w:r w:rsidRPr="00A06BE6">
        <w:t>u stečaju, Umag, Ungarija b.b</w:t>
      </w:r>
      <w:r>
        <w:t>., OIB: 34802459130,</w:t>
      </w:r>
      <w:r w:rsidRPr="00A06BE6">
        <w:rPr>
          <w:bCs/>
          <w:sz w:val="23"/>
          <w:szCs w:val="23"/>
        </w:rPr>
        <w:t xml:space="preserve"> </w:t>
      </w:r>
      <w:r w:rsidRPr="00A06BE6">
        <w:t>koje će se održati u Trgovačkom sudu u Pazinu, Pazin, Dršćevka 1, sudnica broj 5,</w:t>
      </w:r>
    </w:p>
    <w:p w:rsidRDefault="00D8230A" w:rsidP="00D8230A" w:rsidR="00D8230A" w:rsidRPr="00A06BE6">
      <w:pPr>
        <w:jc w:val="both"/>
      </w:pPr>
    </w:p>
    <w:p w:rsidRDefault="00D8230A" w:rsidP="00D8230A" w:rsidR="00D8230A" w:rsidRPr="00A06BE6">
      <w:pPr>
        <w:jc w:val="both"/>
      </w:pPr>
    </w:p>
    <w:p w:rsidRDefault="00D8230A" w:rsidP="00D8230A" w:rsidR="00D8230A" w:rsidRPr="00A06BE6">
      <w:pPr>
        <w:jc w:val="center"/>
      </w:pPr>
      <w:r>
        <w:t>dana 30. studenog 2016.</w:t>
      </w:r>
      <w:r w:rsidRPr="00A06BE6">
        <w:t xml:space="preserve"> </w:t>
      </w:r>
      <w:r>
        <w:t>u 9</w:t>
      </w:r>
      <w:r w:rsidRPr="00A06BE6">
        <w:t>:</w:t>
      </w:r>
      <w:r>
        <w:t>45</w:t>
      </w:r>
      <w:r w:rsidRPr="00A06BE6">
        <w:t xml:space="preserve"> sati. </w:t>
      </w:r>
    </w:p>
    <w:p w:rsidRDefault="00D8230A" w:rsidP="00D8230A" w:rsidR="00D8230A" w:rsidRPr="00A06BE6">
      <w:pPr>
        <w:jc w:val="both"/>
      </w:pPr>
    </w:p>
    <w:p w:rsidRDefault="00D8230A" w:rsidP="00D8230A" w:rsidR="00D8230A" w:rsidRPr="00A06BE6">
      <w:pPr>
        <w:jc w:val="both"/>
      </w:pPr>
    </w:p>
    <w:p w:rsidRDefault="00D8230A" w:rsidP="00D8230A" w:rsidR="00D8230A" w:rsidRPr="00A06BE6">
      <w:pPr>
        <w:ind w:firstLine="708"/>
        <w:jc w:val="both"/>
      </w:pPr>
      <w:r w:rsidRPr="00A06BE6">
        <w:t>Stranka  odnosno sudionik može imenovati punomoćnika (čl. 89. ZPP-a).</w:t>
      </w:r>
    </w:p>
    <w:p w:rsidRDefault="00D8230A" w:rsidP="00D8230A" w:rsidR="00D8230A" w:rsidRPr="00A06BE6">
      <w:pPr>
        <w:jc w:val="both"/>
      </w:pPr>
    </w:p>
    <w:p w:rsidRDefault="00D8230A" w:rsidP="00D8230A" w:rsidR="00D8230A" w:rsidRPr="00A06BE6">
      <w:pPr>
        <w:jc w:val="both"/>
      </w:pPr>
      <w:r w:rsidRPr="00A06BE6">
        <w:t>UPOZORENJE:</w:t>
      </w:r>
    </w:p>
    <w:p w:rsidRDefault="00D8230A" w:rsidP="00D8230A" w:rsidR="00D8230A" w:rsidRPr="00A06BE6">
      <w:pPr>
        <w:ind w:firstLine="708"/>
        <w:jc w:val="both"/>
      </w:pPr>
      <w:r w:rsidRPr="00A06BE6">
        <w:t>Tražbina vjerovnika koji ne dođe na ročište uzet će se prema stanju koje proizlazi iz zemljišnih knjiga i spisa.</w:t>
      </w:r>
    </w:p>
    <w:p w:rsidRDefault="00D8230A" w:rsidP="00D8230A" w:rsidR="00D8230A" w:rsidRPr="00A06BE6">
      <w:pPr>
        <w:ind w:firstLine="708"/>
        <w:jc w:val="both"/>
      </w:pPr>
      <w:r w:rsidRPr="00A06BE6">
        <w:t>Najkasnije na ročištu za diobu osobe pozvane na ročište mogu drugom osporiti tražbinu, njezinu visinu i red namirenja.</w:t>
      </w:r>
    </w:p>
    <w:p w:rsidRDefault="00D8230A" w:rsidP="00D8230A" w:rsidR="00D8230A" w:rsidRPr="00A06BE6">
      <w:pPr>
        <w:jc w:val="both"/>
      </w:pPr>
      <w:r w:rsidRPr="00A06BE6">
        <w:tab/>
        <w:t>Prijedlozi, izjave i prigovori ne mogu se davati, odnosno podnositi ako se propusti rok, odnosno izostane s ročišta na kojem ih je trebalo dati ili podnijeti.</w:t>
      </w:r>
    </w:p>
    <w:p w:rsidRDefault="00D8230A" w:rsidP="00D8230A" w:rsidR="00D8230A" w:rsidRPr="00A06BE6"/>
    <w:p w:rsidRDefault="00D8230A" w:rsidP="00D8230A" w:rsidR="00D8230A" w:rsidRPr="00A06BE6"/>
    <w:p w:rsidRDefault="00D8230A" w:rsidP="00D8230A" w:rsidR="00D8230A" w:rsidRPr="00A06BE6">
      <w:pPr>
        <w:jc w:val="center"/>
      </w:pPr>
      <w:r>
        <w:t>U Pazinu</w:t>
      </w:r>
      <w:r w:rsidRPr="00A06BE6">
        <w:t xml:space="preserve"> </w:t>
      </w:r>
      <w:r>
        <w:t>17. studenog 2016.</w:t>
      </w:r>
    </w:p>
    <w:p w:rsidRDefault="00D8230A" w:rsidP="00D8230A" w:rsidR="00D8230A">
      <w:pPr>
        <w:ind w:left="7080"/>
        <w:jc w:val="both"/>
      </w:pPr>
    </w:p>
    <w:p w:rsidRDefault="00B621AF" w:rsidP="00D8230A" w:rsidR="00B621AF" w:rsidRPr="00A06BE6">
      <w:pPr>
        <w:ind w:left="7080"/>
        <w:jc w:val="both"/>
      </w:pPr>
    </w:p>
    <w:p w:rsidRDefault="00D8230A" w:rsidP="00D8230A" w:rsidR="00D8230A" w:rsidRPr="00A06BE6">
      <w:pPr>
        <w:ind w:left="6480"/>
        <w:jc w:val="both"/>
      </w:pPr>
      <w:r w:rsidRPr="00A06BE6">
        <w:t xml:space="preserve">     Stečajni sudac</w:t>
      </w:r>
    </w:p>
    <w:p w:rsidRDefault="00D8230A" w:rsidP="00D8230A" w:rsidR="00D8230A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D8230A" w:rsidP="00D8230A" w:rsidR="00D8230A">
      <w:pPr>
        <w:jc w:val="both"/>
      </w:pPr>
      <w:r w:rsidRPr="00A06BE6">
        <w:tab/>
      </w:r>
    </w:p>
    <w:p w:rsidRDefault="00B621AF" w:rsidP="00D8230A" w:rsidR="00B621AF">
      <w:pPr>
        <w:jc w:val="both"/>
      </w:pPr>
    </w:p>
    <w:p w:rsidRDefault="00D8230A" w:rsidP="00D8230A" w:rsidR="00D8230A" w:rsidRPr="00A06BE6">
      <w:pPr>
        <w:jc w:val="both"/>
      </w:pPr>
    </w:p>
    <w:p w:rsidRDefault="00D8230A" w:rsidP="00D8230A" w:rsidR="00D8230A" w:rsidRPr="00A06BE6">
      <w:pPr>
        <w:jc w:val="both"/>
      </w:pPr>
      <w:r w:rsidRPr="00A06BE6">
        <w:t>DNA:</w:t>
      </w:r>
    </w:p>
    <w:p w:rsidRDefault="00D8230A" w:rsidP="00D8230A" w:rsidR="00D8230A">
      <w:pPr>
        <w:jc w:val="both"/>
      </w:pPr>
      <w:r w:rsidRPr="00A06BE6">
        <w:t>- stečajni upravitelj Dražen Ezgeta</w:t>
      </w:r>
      <w:r>
        <w:t>, Poreč, M. Benussi 8</w:t>
      </w:r>
    </w:p>
    <w:p w:rsidRDefault="00AB5335" w:rsidP="00AB5335" w:rsidR="00AB5335" w:rsidRPr="00A06BE6">
      <w:r>
        <w:t xml:space="preserve">- </w:t>
      </w:r>
      <w:r w:rsidRPr="007A78AB">
        <w:t>Istarska Kreditna Banka Umag d.d.</w:t>
      </w:r>
      <w:r>
        <w:t>,</w:t>
      </w:r>
      <w:r w:rsidRPr="007A78AB">
        <w:t xml:space="preserve"> Umag</w:t>
      </w:r>
      <w:r>
        <w:t>, Ernesta Miloša 1</w:t>
      </w:r>
    </w:p>
    <w:p w:rsidRDefault="00D8230A" w:rsidP="00D8230A" w:rsidR="00D8230A">
      <w:r>
        <w:t>- Republika Hrvatska</w:t>
      </w:r>
      <w:r w:rsidRPr="00A06BE6">
        <w:t xml:space="preserve"> po ŽDO Pula</w:t>
      </w:r>
    </w:p>
    <w:p w:rsidRDefault="00D8230A" w:rsidP="00D8230A" w:rsidR="00D8230A">
      <w:r w:rsidRPr="0046746E">
        <w:t xml:space="preserve">- </w:t>
      </w:r>
      <w:r>
        <w:t>e-o</w:t>
      </w:r>
      <w:r w:rsidRPr="0046746E">
        <w:t>glasna ploča suda</w:t>
      </w:r>
      <w:r>
        <w:t xml:space="preserve"> (8 dana)</w:t>
      </w:r>
    </w:p>
    <w:p w:rsidRDefault="00D8230A" w:rsidP="00D8230A" w:rsidR="00D8230A"/>
    <w:p w:rsidRDefault="00623D54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230A"/>
    <w:rsid w:val="00554328"/>
    <w:rsid w:val="00623D54"/>
    <w:rsid w:val="00985388"/>
    <w:rsid w:val="00AB5335"/>
    <w:rsid w:val="00B621AF"/>
    <w:rsid w:val="00D8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230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2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23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2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1000</properties:Characters>
  <properties:Lines>45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2016-11-17T09:33:00Z</dcterms:created>
  <dc:creator>Jasmina Matika</dc:creator>
  <cp:lastModifiedBy>Jasmina Matika</cp:lastModifiedBy>
  <dcterms:modified xmlns:xsi="http://www.w3.org/2001/XMLSchema-instance" xsi:type="dcterms:W3CDTF">2016-11-17T09:56:00Z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