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838" w14:paraId="43f2838" w:rsidRDefault="00B11498" w:rsidP="00F5411D" w:rsidR="00F5411D" w:rsidRPr="000044CC">
      <w:pPr>
        <w:jc w:val="right"/>
        <w15:collapsed w:val="false"/>
        <w:rPr>
          <w:rStyle w:val="Naglaeno"/>
          <w:b w:val="false"/>
          <w:bCs w:val="false"/>
        </w:rPr>
      </w:pPr>
      <w:r>
        <w:tab/>
      </w:r>
      <w:r>
        <w:tab/>
      </w:r>
      <w:r w:rsidR="00F5411D" w:rsidRPr="000044CC">
        <w:t>6 St-</w:t>
      </w:r>
      <w:r w:rsidR="008A3F24">
        <w:t>252/16-12</w:t>
      </w:r>
    </w:p>
    <w:p w:rsidRDefault="00F5411D" w:rsidP="00F5411D" w:rsidR="00F541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5411D" w:rsidP="00F5411D" w:rsidR="00F5411D">
      <w:pPr>
        <w:pStyle w:val="Bezproreda1"/>
        <w:rPr>
          <w:rFonts w:cs="Arial" w:hAnsi="Arial" w:ascii="Arial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5411D" w:rsidP="00F5411D" w:rsidR="00F5411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0044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42772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A3F24" w:rsidRPr="008A3F24">
        <w:rPr>
          <w:rFonts w:hAnsi="Times New Roman" w:ascii="Times New Roman"/>
          <w:b/>
          <w:sz w:val="24"/>
          <w:szCs w:val="24"/>
        </w:rPr>
        <w:t xml:space="preserve">SOPOT TOURS d.o.o. Vinkovci, Vanje </w:t>
      </w:r>
      <w:proofErr w:type="spellStart"/>
      <w:r w:rsidR="008A3F24" w:rsidRPr="008A3F24">
        <w:rPr>
          <w:rFonts w:hAnsi="Times New Roman" w:ascii="Times New Roman"/>
          <w:b/>
          <w:sz w:val="24"/>
          <w:szCs w:val="24"/>
        </w:rPr>
        <w:t>Radauša</w:t>
      </w:r>
      <w:proofErr w:type="spellEnd"/>
      <w:r w:rsidR="008A3F24" w:rsidRPr="008A3F24">
        <w:rPr>
          <w:rFonts w:hAnsi="Times New Roman" w:ascii="Times New Roman"/>
          <w:b/>
          <w:sz w:val="24"/>
          <w:szCs w:val="24"/>
        </w:rPr>
        <w:t xml:space="preserve"> 39, OIB: 71218587470, MBS: 030060590</w:t>
      </w:r>
      <w:r w:rsidRPr="000044CC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2</w:t>
      </w:r>
      <w:r w:rsidR="00C42772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 lipnja 2016. g.,</w:t>
      </w:r>
    </w:p>
    <w:p w:rsidRDefault="00144650" w:rsidP="00F5411D" w:rsidR="00144650">
      <w:pPr>
        <w:tabs>
          <w:tab w:pos="7455" w:val="left"/>
          <w:tab w:pos="9072" w:val="righ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8A3F24" w:rsidRPr="008A3F24">
        <w:rPr>
          <w:b/>
        </w:rPr>
        <w:t xml:space="preserve">SOPOT TOURS d.o.o. Vinkovci, Vanje </w:t>
      </w:r>
      <w:proofErr w:type="spellStart"/>
      <w:r w:rsidR="008A3F24" w:rsidRPr="008A3F24">
        <w:rPr>
          <w:b/>
        </w:rPr>
        <w:t>Radauša</w:t>
      </w:r>
      <w:proofErr w:type="spellEnd"/>
      <w:r w:rsidR="008A3F24" w:rsidRPr="008A3F24">
        <w:rPr>
          <w:b/>
        </w:rPr>
        <w:t xml:space="preserve"> 39, OIB: 71218587470, MBS: 030060590</w:t>
      </w:r>
      <w:r w:rsidR="008A3F24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8A3F24">
        <w:rPr>
          <w:b/>
        </w:rPr>
        <w:t>252</w:t>
      </w:r>
      <w:r w:rsidR="00C42772">
        <w:rPr>
          <w:b/>
        </w:rPr>
        <w:t>-16</w:t>
      </w:r>
      <w:r>
        <w:t xml:space="preserve"> kod Hrvatske poštanske banke iznos od </w:t>
      </w:r>
      <w:r w:rsidR="00C42772">
        <w:rPr>
          <w:b/>
        </w:rPr>
        <w:t>1</w:t>
      </w:r>
      <w:r w:rsidR="008A3F24">
        <w:rPr>
          <w:b/>
        </w:rPr>
        <w:t>00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F5411D">
        <w:t xml:space="preserve"> je</w:t>
      </w:r>
      <w:r w:rsidR="00015125">
        <w:t xml:space="preserve"> </w:t>
      </w:r>
      <w:r w:rsidR="00C42772">
        <w:t>RH Porezna uprava zastupani po ŽDO Vukovar</w:t>
      </w:r>
      <w:r w:rsidRPr="00DD2365">
        <w:t xml:space="preserve"> podni</w:t>
      </w:r>
      <w:r w:rsidR="00F81165">
        <w:t>o</w:t>
      </w:r>
      <w:r w:rsidRPr="00DD2365">
        <w:t xml:space="preserve"> dana </w:t>
      </w:r>
      <w:r w:rsidR="008A3F24">
        <w:t>31. prosinca 2015. g.</w:t>
      </w:r>
      <w:r w:rsidRPr="00DD2365">
        <w:t xml:space="preserve"> prijedlog za otvaranje  stečajnog postupka nad dužnikom </w:t>
      </w:r>
      <w:r w:rsidR="008A3F24" w:rsidRPr="008A3F24">
        <w:rPr>
          <w:b/>
        </w:rPr>
        <w:t xml:space="preserve">SOPOT TOURS d.o.o. Vinkovci, Vanje </w:t>
      </w:r>
      <w:proofErr w:type="spellStart"/>
      <w:r w:rsidR="008A3F24" w:rsidRPr="008A3F24">
        <w:rPr>
          <w:b/>
        </w:rPr>
        <w:t>Radauša</w:t>
      </w:r>
      <w:proofErr w:type="spellEnd"/>
      <w:r w:rsidR="008A3F24" w:rsidRPr="008A3F24">
        <w:rPr>
          <w:b/>
        </w:rPr>
        <w:t xml:space="preserve"> 39, OIB: 71218587470, MBS: 030060590</w:t>
      </w:r>
      <w:r w:rsidR="008E50B6">
        <w:rPr>
          <w:b/>
        </w:rPr>
        <w:t>.</w:t>
      </w: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C42772" w:rsidP="00C42772" w:rsidR="00C42772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 w:rsidR="00825795">
        <w:t>252</w:t>
      </w:r>
      <w:r>
        <w:t>/16-1</w:t>
      </w:r>
      <w:r w:rsidR="00825795">
        <w:t>3</w:t>
      </w:r>
      <w:bookmarkStart w:name="_GoBack" w:id="0"/>
      <w:bookmarkEnd w:id="0"/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8A3F24">
        <w:t>252/16 od 10. veljače</w:t>
      </w:r>
      <w:r w:rsidR="00C42772">
        <w:t xml:space="preserve"> </w:t>
      </w:r>
      <w:r w:rsidR="00FD751B">
        <w:t>2016. g.</w:t>
      </w:r>
      <w:r w:rsidR="00F57A6F">
        <w:t xml:space="preserve">, koje je usmeno iznio na ročištu održanom dana </w:t>
      </w:r>
      <w:r w:rsidR="008A3F24">
        <w:t xml:space="preserve">22. ožujka </w:t>
      </w:r>
      <w:r w:rsidR="00F57A6F">
        <w:t xml:space="preserve">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F72AF7">
        <w:t xml:space="preserve"> – ne raspolaže nikakvu imovinu u vidu nekretnina i pokretnina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C42772">
        <w:t>1</w:t>
      </w:r>
      <w:r w:rsidR="008A3F24">
        <w:t>00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5411D">
        <w:t>2</w:t>
      </w:r>
      <w:r w:rsidR="00C42772">
        <w:t>8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5411D">
        <w:t>2</w:t>
      </w:r>
      <w:r w:rsidR="00C42772">
        <w:t>8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115" w:rsidR="00F06115">
      <w:r>
        <w:separator/>
      </w:r>
    </w:p>
  </w:endnote>
  <w:endnote w:id="0" w:type="continuationSeparator">
    <w:p w:rsidRDefault="00F06115" w:rsidR="00F06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115" w:rsidR="00F06115">
      <w:r>
        <w:separator/>
      </w:r>
    </w:p>
  </w:footnote>
  <w:footnote w:id="0" w:type="continuationSeparator">
    <w:p w:rsidRDefault="00F06115" w:rsidR="00F06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5795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D2C7C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D31FE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5E4618"/>
    <w:rsid w:val="00607E75"/>
    <w:rsid w:val="006139EC"/>
    <w:rsid w:val="006235FB"/>
    <w:rsid w:val="006826C2"/>
    <w:rsid w:val="006837ED"/>
    <w:rsid w:val="006A2408"/>
    <w:rsid w:val="006A56C2"/>
    <w:rsid w:val="007053B9"/>
    <w:rsid w:val="007119AC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25795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A3F24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66E0F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E2FC7"/>
    <w:rsid w:val="00BF7940"/>
    <w:rsid w:val="00C15361"/>
    <w:rsid w:val="00C26291"/>
    <w:rsid w:val="00C346B1"/>
    <w:rsid w:val="00C3548B"/>
    <w:rsid w:val="00C42772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CF63E6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33E37"/>
    <w:rsid w:val="00E430E2"/>
    <w:rsid w:val="00E501F1"/>
    <w:rsid w:val="00E55AA4"/>
    <w:rsid w:val="00E73CF8"/>
    <w:rsid w:val="00E91BC9"/>
    <w:rsid w:val="00EB2E0E"/>
    <w:rsid w:val="00EB3D75"/>
    <w:rsid w:val="00ED0232"/>
    <w:rsid w:val="00ED3737"/>
    <w:rsid w:val="00F06115"/>
    <w:rsid w:val="00F23FA1"/>
    <w:rsid w:val="00F306C1"/>
    <w:rsid w:val="00F32280"/>
    <w:rsid w:val="00F41435"/>
    <w:rsid w:val="00F435F7"/>
    <w:rsid w:val="00F4731D"/>
    <w:rsid w:val="00F5411D"/>
    <w:rsid w:val="00F55EB2"/>
    <w:rsid w:val="00F57A6F"/>
    <w:rsid w:val="00F618C3"/>
    <w:rsid w:val="00F72AF7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true" w:styleId="Bezproreda1" w:type="paragraph">
    <w:name w:val="Bez proreda1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9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1" w:styleId="Bezproreda1" w:type="paragraph">
    <w:name w:val="Bez proreda1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9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St-252/2016-12</izvorni_sadrzaj>
    <derivirana_varijabla naziv="DomainObject.Oznaka_1">St-252/2016-12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SOPOT TOURS d.o.o. turističke usluge i promet nekretnina</izvorni_sadrzaj>
    <derivirana_varijabla naziv="DomainObject.Predmet.ProtustrankaFormated_1">  SOPOT TOURS d.o.o. turističke usluge i promet nekretnina</derivirana_varijabla>
  </DomainObject.Predmet.ProtustrankaFormated>
  <DomainObject.Predmet.ProtustrankaFormatedOIB>
    <izvorni_sadrzaj>  SOPOT TOURS d.o.o. turističke usluge i promet nekretnina, OIB 71218587470</izvorni_sadrzaj>
    <derivirana_varijabla naziv="DomainObject.Predmet.ProtustrankaFormatedOIB_1">  SOPOT TOURS d.o.o. turističke usluge i promet nekretnina, OIB 71218587470</derivirana_varijabla>
  </DomainObject.Predmet.ProtustrankaFormatedOIB>
  <DomainObject.Predmet.ProtustrankaFormatedWithAdress>
    <izvorni_sadrzaj> SOPOT TOURS d.o.o. turističke usluge i promet nekretnina, Vanje Radauša 39, 32100 Vinkovci</izvorni_sadrzaj>
    <derivirana_varijabla naziv="DomainObject.Predmet.ProtustrankaFormatedWithAdress_1"> SOPOT TOURS d.o.o. turističke usluge i promet nekretnina, Vanje Radauša 39, 32100 Vinkovci</derivirana_varijabla>
  </DomainObject.Predmet.ProtustrankaFormatedWithAdress>
  <DomainObject.Predmet.ProtustrankaFormatedWithAdressOIB>
    <izvorni_sadrzaj> SOPOT TOURS d.o.o. turističke usluge i promet nekretnina, OIB 71218587470, Vanje Radauša 39, 32100 Vinkovci</izvorni_sadrzaj>
    <derivirana_varijabla naziv="DomainObject.Predmet.ProtustrankaFormatedWithAdressOIB_1"> SOPOT TOURS d.o.o. turističke usluge i promet nekretnina, OIB 71218587470, Vanje Radauša 39, 32100 Vinkovci</derivirana_varijabla>
  </DomainObject.Predmet.ProtustrankaFormatedWithAdressOIB>
  <DomainObject.Predmet.ProtustrankaWithAdress>
    <izvorni_sadrzaj>SOPOT TOURS d.o.o. turističke usluge i promet nekretnina Vanje Radauša 39, 32100 Vinkovci</izvorni_sadrzaj>
    <derivirana_varijabla naziv="DomainObject.Predmet.ProtustrankaWithAdress_1">SOPOT TOURS d.o.o. turističke usluge i promet nekretnina Vanje Radauša 39, 32100 Vinkovci</derivirana_varijabla>
  </DomainObject.Predmet.ProtustrankaWithAdress>
  <DomainObject.Predmet.ProtustrankaWithAdressOIB>
    <izvorni_sadrzaj>SOPOT TOURS d.o.o. turističke usluge i promet nekretnina, OIB 71218587470, Vanje Radauša 39, 32100 Vinkovci</izvorni_sadrzaj>
    <derivirana_varijabla naziv="DomainObject.Predmet.ProtustrankaWithAdressOIB_1">SOPOT TOURS d.o.o. turističke usluge i promet nekretnina, OIB 71218587470, Vanje Radauša 39, 32100 Vinkovci</derivirana_varijabla>
  </DomainObject.Predmet.ProtustrankaWithAdressOIB>
  <DomainObject.Predmet.ProtustrankaNazivFormated>
    <izvorni_sadrzaj>SOPOT TOURS d.o.o. turističke usluge i promet nekretnina</izvorni_sadrzaj>
    <derivirana_varijabla naziv="DomainObject.Predmet.ProtustrankaNazivFormated_1">SOPOT TOURS d.o.o. turističke usluge i promet nekretnina</derivirana_varijabla>
  </DomainObject.Predmet.ProtustrankaNazivFormated>
  <DomainObject.Predmet.ProtustrankaNazivFormatedOIB>
    <izvorni_sadrzaj>SOPOT TOURS d.o.o. turističke usluge i promet nekretnina, OIB 71218587470</izvorni_sadrzaj>
    <derivirana_varijabla naziv="DomainObject.Predmet.ProtustrankaNazivFormatedOIB_1">SOPOT TOURS d.o.o. turističke usluge i promet nekretnina, OIB 71218587470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SOPOT TOURS d.o.o. turističke usluge i promet nekretnina</item>
    </izvorni_sadrzaj>
    <derivirana_varijabla naziv="DomainObject.Predmet.ProtuStrankaListFormated_1">
      <item>SOPOT TOURS d.o.o. turističke usluge i promet nekretnina</item>
    </derivirana_varijabla>
  </DomainObject.Predmet.ProtuStrankaListFormated>
  <DomainObject.Predmet.ProtuStrankaListFormatedOIB>
    <izvorni_sadrzaj>
      <item>SOPOT TOURS d.o.o. turističke usluge i promet nekretnina, OIB 71218587470</item>
    </izvorni_sadrzaj>
    <derivirana_varijabla naziv="DomainObject.Predmet.ProtuStrankaListFormatedOIB_1">
      <item>SOPOT TOURS d.o.o. turističke usluge i promet nekretnina, OIB 71218587470</item>
    </derivirana_varijabla>
  </DomainObject.Predmet.ProtuStrankaListFormatedOIB>
  <DomainObject.Predmet.ProtuStrankaListFormatedWithAdress>
    <izvorni_sadrzaj>
      <item>SOPOT TOURS d.o.o. turističke usluge i promet nekretnina, Vanje Radauša 39, 32100 Vinkovci</item>
    </izvorni_sadrzaj>
    <derivirana_varijabla naziv="DomainObject.Predmet.ProtuStrankaListFormatedWithAdress_1">
      <item>SOPOT TOURS d.o.o. turističke usluge i promet nekretnina, Vanje Radauša 39, 32100 Vinkovci</item>
    </derivirana_varijabla>
  </DomainObject.Predmet.ProtuStrankaListFormatedWithAdress>
  <DomainObject.Predmet.ProtuStrankaListFormatedWithAdressOIB>
    <izvorni_sadrzaj>
      <item>SOPOT TOURS d.o.o. turističke usluge i promet nekretnina, OIB 71218587470, Vanje Radauša 39, 32100 Vinkovci</item>
    </izvorni_sadrzaj>
    <derivirana_varijabla naziv="DomainObject.Predmet.ProtuStrankaListFormatedWithAdressOIB_1">
      <item>SOPOT TOURS d.o.o. turističke usluge i promet nekretnina, OIB 71218587470, Vanje Radauša 39, 32100 Vinkovci</item>
    </derivirana_varijabla>
  </DomainObject.Predmet.ProtuStrankaListFormatedWithAdressOIB>
  <DomainObject.Predmet.ProtuStrankaListNazivFormated>
    <izvorni_sadrzaj>
      <item>SOPOT TOURS d.o.o. turističke usluge i promet nekretnina</item>
    </izvorni_sadrzaj>
    <derivirana_varijabla naziv="DomainObject.Predmet.ProtuStrankaListNazivFormated_1">
      <item>SOPOT TOURS d.o.o. turističke usluge i promet nekretnina</item>
    </derivirana_varijabla>
  </DomainObject.Predmet.ProtuStrankaListNazivFormated>
  <DomainObject.Predmet.ProtuStrankaListNazivFormatedOIB>
    <izvorni_sadrzaj>
      <item>SOPOT TOURS d.o.o. turističke usluge i promet nekretnina, OIB 71218587470</item>
    </izvorni_sadrzaj>
    <derivirana_varijabla naziv="DomainObject.Predmet.ProtuStrankaListNazivFormatedOIB_1">
      <item>SOPOT TOURS d.o.o. turističke usluge i promet nekretnina, OIB 71218587470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St-252/2016-12</izvorni_sadrzaj>
    <derivirana_varijabla naziv="DomainObject.PoslovniBrojDokumenta_1">St-252/2016-12</derivirana_varijabla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SOPOT TOURS d.o.o. turističke usluge i promet nekretnina</izvorni_sadrzaj>
    <derivirana_varijabla naziv="DomainObject.Predmet.ProtustrankaIDrugi_1">SOPOT TOURS d.o.o. turističke usluge i promet nekretnina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SOPOT TOURS d.o.o. turističke usluge i promet nekretnina, OIB 71218587470, Vanje Radauša 39, 32100 Vinkovci</izvorni_sadrzaj>
    <derivirana_varijabla naziv="DomainObject.Predmet.ProtustrankaIDrugiAdressOIB_1">SOPOT TOURS d.o.o. turističke usluge i promet nekretnina, OIB 71218587470, Vanje Radauša 39,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SOPOT TOURS d.o.o. turističke usluge i promet nekretnina</item>
      <item>RH MF POREZNA UPRAVA VUKOVAR</item>
    </izvorni_sadrzaj>
    <derivirana_varijabla naziv="DomainObject.Predmet.SudioniciListNaziv_1">
      <item>SOPOT TOURS d.o.o. turističke usluge i promet nekretnina</item>
      <item>RH MF POREZNA UPRAVA VUKOVAR</item>
    </derivirana_varijabla>
  </DomainObject.Predmet.SudioniciListNaziv>
  <DomainObject.Predmet.SudioniciListAdressOIB>
    <izvorni_sadrzaj>
      <item>SOPOT TOURS d.o.o. turističke usluge i promet nekretnina, OIB 71218587470, Vanje Radauša 39,32100 Vinkovci</item>
      <item>RH MF POREZNA UPRAVA VUKOVAR, OIB 18683136487</item>
    </izvorni_sadrzaj>
    <derivirana_varijabla naziv="DomainObject.Predmet.SudioniciListAdressOIB_1">
      <item>SOPOT TOURS d.o.o. turističke usluge i promet nekretnina, OIB 71218587470, Vanje Radauša 39,32100 Vinkovci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71218587470</item>
      <item>, OIB 18683136487</item>
    </izvorni_sadrzaj>
    <derivirana_varijabla naziv="DomainObject.Predmet.SudioniciListNazivOIB_1">
      <item>, OIB 71218587470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10758-30AD-49B2-99FD-CA09B54F0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397</properties:Words>
  <properties:Characters>2181</properties:Characters>
  <properties:Lines>97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2016-06-28T12:15:00Z</dcterms:created>
  <dc:creator>hermanj</dc:creator>
  <cp:lastModifiedBy>Danijela Špeletić</cp:lastModifiedBy>
  <cp:lastPrinted>2016-06-28T12:15:00Z</cp:lastPrinted>
  <dcterms:modified xmlns:xsi="http://www.w3.org/2001/XMLSchema-instance" xsi:type="dcterms:W3CDTF">2016-06-29T10:21:00Z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