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b843" w14:paraId="c36b843" w:rsidRDefault="00B35ACF" w:rsidP="00A45EAD" w:rsidR="00B35AC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ACF" w:rsidP="00210E4E" w:rsidR="00B35ACF" w:rsidRPr="00C17B5B">
      <w:r w:rsidRPr="00C17B5B">
        <w:rPr>
          <w:rFonts w:eastAsia="MS Mincho"/>
        </w:rPr>
        <w:t>REPUBLIKA HRVATSKA</w:t>
      </w:r>
    </w:p>
    <w:p w:rsidRDefault="00B35ACF" w:rsidP="00210E4E" w:rsidR="00B35ACF" w:rsidRPr="00C17B5B">
      <w:r w:rsidRPr="00C17B5B">
        <w:rPr>
          <w:rFonts w:eastAsia="MS Mincho"/>
        </w:rPr>
        <w:t>TRGOVAČKI SUD U RIJECI</w:t>
      </w:r>
    </w:p>
    <w:p w:rsidRDefault="00B35ACF" w:rsidP="00A45EAD" w:rsidR="00B35ACF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8716C" w:rsidP="0058716C" w:rsidR="0058716C"/>
    <w:p w:rsidRDefault="00790408" w:rsidP="0058716C" w:rsidR="00790408"/>
    <w:p w:rsidRDefault="00761B11" w:rsidP="00761B11" w:rsidR="00761B11">
      <w:pPr>
        <w:jc w:val="both"/>
      </w:pPr>
    </w:p>
    <w:p w:rsidRDefault="00761B11" w:rsidP="00951A1B" w:rsidR="00761B11">
      <w:pPr>
        <w:jc w:val="center"/>
      </w:pPr>
      <w:r w:rsidRPr="00761B11">
        <w:t>R E P U B L I K A   H R V A T S K A</w:t>
      </w:r>
    </w:p>
    <w:p w:rsidRDefault="00202557" w:rsidP="00951A1B" w:rsidR="00202557" w:rsidRPr="00761B11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807812" w:rsidP="00951A1B" w:rsidR="00807812">
      <w:pPr>
        <w:jc w:val="center"/>
      </w:pPr>
    </w:p>
    <w:p w:rsidRDefault="00807812" w:rsidP="00202557" w:rsidR="00807812" w:rsidRPr="00807812">
      <w:pPr>
        <w:ind w:firstLine="720"/>
        <w:jc w:val="both"/>
      </w:pPr>
      <w:r w:rsidRPr="00807812">
        <w:t xml:space="preserve">Trgovački sud u Rijeci po stečajnoj sutkinji Emi Brdovčak, u stečajnom postupku nad dužnikom ZEKIĆ SISTEMI d.o.o. </w:t>
      </w:r>
      <w:proofErr w:type="spellStart"/>
      <w:r w:rsidRPr="00807812">
        <w:t>Viškovo</w:t>
      </w:r>
      <w:proofErr w:type="spellEnd"/>
      <w:r w:rsidRPr="00807812">
        <w:t xml:space="preserve"> u stečaju, </w:t>
      </w:r>
      <w:proofErr w:type="spellStart"/>
      <w:r w:rsidRPr="00807812">
        <w:t>Blažići</w:t>
      </w:r>
      <w:proofErr w:type="spellEnd"/>
      <w:r w:rsidRPr="00807812">
        <w:t xml:space="preserve"> 23, OIB: 28999274292, kojeg zastupa stečajni upravitelj Darko</w:t>
      </w:r>
      <w:r>
        <w:t xml:space="preserve"> </w:t>
      </w:r>
      <w:proofErr w:type="spellStart"/>
      <w:r>
        <w:t>Zorc</w:t>
      </w:r>
      <w:proofErr w:type="spellEnd"/>
      <w:r>
        <w:t xml:space="preserve"> iz Rijeke, </w:t>
      </w:r>
      <w:proofErr w:type="spellStart"/>
      <w:r>
        <w:t>Agatićeva</w:t>
      </w:r>
      <w:proofErr w:type="spellEnd"/>
      <w:r>
        <w:t xml:space="preserve"> 6, </w:t>
      </w:r>
      <w:r w:rsidR="00A302BC">
        <w:t>7</w:t>
      </w:r>
      <w:r>
        <w:t xml:space="preserve">. </w:t>
      </w:r>
      <w:r w:rsidR="00604563">
        <w:t xml:space="preserve">rujna </w:t>
      </w:r>
      <w:r w:rsidRPr="00807812">
        <w:t xml:space="preserve">2015.,       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E73087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604563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9</w:t>
      </w:r>
      <w:r w:rsidR="00807812">
        <w:rPr>
          <w:b/>
        </w:rPr>
        <w:t xml:space="preserve">. </w:t>
      </w:r>
      <w:r>
        <w:rPr>
          <w:b/>
        </w:rPr>
        <w:t xml:space="preserve">studenoga </w:t>
      </w:r>
      <w:r w:rsidR="00807812">
        <w:rPr>
          <w:b/>
        </w:rPr>
        <w:t>2015. u 11</w:t>
      </w:r>
      <w:r w:rsidR="00951A1B">
        <w:rPr>
          <w:b/>
        </w:rPr>
        <w:t>:0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7C5A47" w:rsidP="00221551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A302BC">
        <w:t>7</w:t>
      </w:r>
      <w:r>
        <w:t xml:space="preserve">. </w:t>
      </w:r>
      <w:r w:rsidR="00604563">
        <w:t xml:space="preserve">rujna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202557" w:rsidP="0058716C" w:rsidR="0058716C" w:rsidRPr="0007090C">
      <w:pPr>
        <w:pStyle w:val="Tijeloteksta"/>
        <w:jc w:val="center"/>
      </w:pPr>
      <w:r>
        <w:t xml:space="preserve">                                                                                Ema Brdovčak</w:t>
      </w:r>
    </w:p>
    <w:p w:rsidRDefault="0058716C" w:rsidP="0058716C" w:rsidR="0058716C" w:rsidRPr="0007090C">
      <w:pPr>
        <w:pStyle w:val="Tijeloteksta"/>
        <w:jc w:val="right"/>
      </w:pPr>
    </w:p>
    <w:p w:rsidRDefault="00E73087" w:rsidP="0058716C" w:rsidR="00E73087">
      <w:pPr>
        <w:pStyle w:val="Tijeloteksta"/>
        <w:jc w:val="left"/>
      </w:pPr>
    </w:p>
    <w:p w:rsidRDefault="00E73087" w:rsidP="0058716C" w:rsidR="00E73087">
      <w:pPr>
        <w:pStyle w:val="Tijeloteksta"/>
        <w:jc w:val="left"/>
      </w:pPr>
    </w:p>
    <w:p w:rsidRDefault="00B35ACF" w:rsidP="0058716C" w:rsidR="00B35ACF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B35ACF" w:rsidR="00B35ACF">
      <w:pPr>
        <w:pStyle w:val="Tijeloteksta"/>
        <w:ind w:firstLine="720"/>
        <w:jc w:val="left"/>
      </w:pPr>
      <w:r w:rsidRPr="0007090C">
        <w:t xml:space="preserve">Protiv </w:t>
      </w:r>
      <w:r w:rsidR="00221551">
        <w:t xml:space="preserve">ovog rješenja </w:t>
      </w:r>
      <w:r w:rsidR="00B35ACF">
        <w:t>žalba nije dopuštena.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02557" w:rsidP="00D102B0" w:rsidR="00202557">
      <w:pPr>
        <w:pStyle w:val="Tijeloteksta"/>
        <w:jc w:val="left"/>
      </w:pPr>
    </w:p>
    <w:p w:rsidRDefault="00B639DE" w:rsidR="00B639DE"/>
    <w:sectPr w:rsidSect="0058716C" w:rsidR="00B639DE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6AC" w:rsidR="005336AC">
      <w:r>
        <w:separator/>
      </w:r>
    </w:p>
  </w:endnote>
  <w:endnote w:id="0" w:type="continuationSeparator">
    <w:p w:rsidRDefault="005336AC" w:rsidR="00533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73087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6AC" w:rsidR="005336AC">
      <w:r>
        <w:separator/>
      </w:r>
    </w:p>
  </w:footnote>
  <w:footnote w:id="0" w:type="continuationSeparator">
    <w:p w:rsidRDefault="005336AC" w:rsidR="00533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BB" w:rsidR="00BD44BB">
    <w:pPr>
      <w:pStyle w:val="Zaglavlje"/>
    </w:pPr>
    <w:r>
      <w:tab/>
    </w:r>
    <w:r>
      <w:tab/>
    </w:r>
    <w:r w:rsidR="00807812" w:rsidRPr="00807812">
      <w:t>8 St-1045/13-41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7812" w:rsidR="00807812">
    <w:pPr>
      <w:pStyle w:val="Zaglavlje"/>
    </w:pPr>
    <w:r>
      <w:tab/>
    </w:r>
    <w:r>
      <w:tab/>
      <w:t>8 St-1045/13-</w:t>
    </w:r>
    <w:r w:rsidR="00604563">
      <w:t>58</w:t>
    </w:r>
  </w:p>
  <w:p w:rsidRDefault="00807812" w:rsidR="008078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E2BDC"/>
    <w:rsid w:val="00202557"/>
    <w:rsid w:val="00221551"/>
    <w:rsid w:val="00347BB4"/>
    <w:rsid w:val="004501AC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604563"/>
    <w:rsid w:val="006418D5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07812"/>
    <w:rsid w:val="008B05F8"/>
    <w:rsid w:val="009459B8"/>
    <w:rsid w:val="00951A1B"/>
    <w:rsid w:val="0098464C"/>
    <w:rsid w:val="00A302BC"/>
    <w:rsid w:val="00A54D1F"/>
    <w:rsid w:val="00AC1E43"/>
    <w:rsid w:val="00AD73F6"/>
    <w:rsid w:val="00B35ACF"/>
    <w:rsid w:val="00B51066"/>
    <w:rsid w:val="00B639DE"/>
    <w:rsid w:val="00BD44BB"/>
    <w:rsid w:val="00C8630B"/>
    <w:rsid w:val="00D102B0"/>
    <w:rsid w:val="00D95566"/>
    <w:rsid w:val="00DB06B8"/>
    <w:rsid w:val="00E25608"/>
    <w:rsid w:val="00E73087"/>
    <w:rsid w:val="00F11333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5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1379F-844D-4F36-8B52-24F5532C2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590</properties:Characters>
  <properties:Lines>37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2015-09-03T12:06:00Z</dcterms:created>
  <dc:creator>nmarkovic</dc:creator>
  <cp:lastModifiedBy>Renata Valić</cp:lastModifiedBy>
  <cp:lastPrinted>2015-09-08T06:28:00Z</cp:lastPrinted>
  <dcterms:modified xmlns:xsi="http://www.w3.org/2001/XMLSchema-instance" xsi:type="dcterms:W3CDTF">2015-09-08T06:30:00Z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