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fa95" w14:paraId="6f8fa95" w:rsidRDefault="0073365A" w:rsidP="0073365A" w:rsidR="0073365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365A" w:rsidP="0073365A" w:rsidR="0073365A">
      <w:pPr>
        <w:rPr>
          <w:rFonts w:hAnsi="Times New Roman" w:ascii="Times New Roman"/>
          <w:szCs w:val="24"/>
        </w:rPr>
      </w:pP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2/II</w:t>
      </w:r>
      <w:r>
        <w:rPr>
          <w:rFonts w:hAnsi="Times New Roman" w:ascii="Times New Roman"/>
          <w:szCs w:val="24"/>
        </w:rPr>
        <w:tab/>
        <w:t xml:space="preserve">     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7F4178">
        <w:rPr>
          <w:rFonts w:hAnsi="Times New Roman" w:ascii="Times New Roman"/>
          <w:szCs w:val="24"/>
        </w:rPr>
        <w:t>20. St-556/13-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73365A" w:rsidP="0073365A" w:rsidR="0073365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po sucu pojedincu Luciji Butigan, u stečajnom postupku nad stečajnim dužnikom MB GRADITELJSTVO društvo s ograničenom odgovornošću za građenje i usluge, u stečaju, Ivanić Grad, Ulica slobode 1, MBS: 080646716, OIB: 06274931692, dana</w:t>
      </w:r>
      <w:r w:rsidR="007F4178">
        <w:rPr>
          <w:rFonts w:hAnsi="Times New Roman" w:ascii="Times New Roman"/>
          <w:szCs w:val="24"/>
        </w:rPr>
        <w:t xml:space="preserve"> </w:t>
      </w:r>
      <w:r w:rsidR="007F4178" w:rsidRPr="00DF0A74">
        <w:rPr>
          <w:rFonts w:hAnsi="Times New Roman" w:ascii="Times New Roman"/>
          <w:szCs w:val="24"/>
        </w:rPr>
        <w:t>16</w:t>
      </w:r>
      <w:r w:rsidRPr="00DF0A74">
        <w:rPr>
          <w:rFonts w:hAnsi="Times New Roman" w:ascii="Times New Roman"/>
          <w:szCs w:val="24"/>
        </w:rPr>
        <w:t xml:space="preserve">. </w:t>
      </w:r>
      <w:r w:rsidR="007F4178" w:rsidRPr="00DF0A74">
        <w:rPr>
          <w:rFonts w:hAnsi="Times New Roman" w:ascii="Times New Roman"/>
          <w:szCs w:val="24"/>
        </w:rPr>
        <w:t>siječnja 2018</w:t>
      </w:r>
      <w:r w:rsidRPr="00DF0A74">
        <w:rPr>
          <w:rFonts w:hAnsi="Times New Roman" w:ascii="Times New Roman"/>
          <w:szCs w:val="24"/>
        </w:rPr>
        <w:t>.</w:t>
      </w:r>
    </w:p>
    <w:p w:rsidRDefault="0073365A" w:rsidP="0073365A" w:rsidR="0073365A">
      <w:pPr>
        <w:pStyle w:val="Tijeloteksta"/>
        <w:rPr>
          <w:rFonts w:hAnsi="Times New Roman" w:ascii="Times New Roman"/>
          <w:szCs w:val="24"/>
        </w:rPr>
      </w:pP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OIB:06274931692,</w:t>
      </w:r>
      <w:r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73365A" w:rsidP="0073365A" w:rsidR="0073365A">
      <w:pPr>
        <w:overflowPunct/>
        <w:autoSpaceDE/>
        <w:adjustRightInd/>
        <w:ind w:firstLine="360" w:left="36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ind w:firstLine="720"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VRIJEDNOST nekretnine iz točke I.1. ovog Zaključka ukupno iznosi 373.304,81 kn.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ind w:left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I.1. ovog Zaključka na </w:t>
      </w:r>
      <w:r w:rsidR="00C61746">
        <w:rPr>
          <w:rFonts w:hAnsi="Times New Roman" w:ascii="Times New Roman"/>
          <w:bCs/>
          <w:szCs w:val="24"/>
        </w:rPr>
        <w:t>devetnaestom</w:t>
      </w:r>
      <w:r>
        <w:rPr>
          <w:rFonts w:hAnsi="Times New Roman" w:ascii="Times New Roman"/>
          <w:bCs/>
          <w:szCs w:val="24"/>
        </w:rPr>
        <w:t xml:space="preserve"> ročištu za javnu dražbu iznosi </w:t>
      </w:r>
      <w:r w:rsidR="00C61746" w:rsidRPr="00C61746">
        <w:rPr>
          <w:rFonts w:hAnsi="Times New Roman" w:ascii="Times New Roman"/>
          <w:bCs/>
          <w:szCs w:val="24"/>
        </w:rPr>
        <w:t xml:space="preserve">23.800,50 </w:t>
      </w:r>
      <w:r>
        <w:rPr>
          <w:rFonts w:hAnsi="Times New Roman" w:ascii="Times New Roman"/>
          <w:bCs/>
          <w:szCs w:val="24"/>
        </w:rPr>
        <w:t>kn.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73365A" w:rsidP="0073365A" w:rsidR="0073365A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Nekretnine iz točke I. ovog Zaključka prodavat će se u stečajnom postupku javnom dražbom, te se na </w:t>
      </w:r>
      <w:r w:rsidR="00C61746">
        <w:rPr>
          <w:rFonts w:hAnsi="Times New Roman" w:ascii="Times New Roman"/>
          <w:bCs/>
          <w:szCs w:val="24"/>
        </w:rPr>
        <w:t>devetnaestom</w:t>
      </w:r>
      <w:r>
        <w:rPr>
          <w:rFonts w:hAnsi="Times New Roman" w:ascii="Times New Roman"/>
          <w:bCs/>
          <w:szCs w:val="24"/>
        </w:rPr>
        <w:t xml:space="preserve"> ročištu ne može prodati ispod početne vrijednosti cijene nekretnina navedene u točki II.2. ovog Zaključka. 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Ročište za prodaju na </w:t>
      </w:r>
      <w:r w:rsidR="00C61746">
        <w:rPr>
          <w:rFonts w:hAnsi="Times New Roman" w:ascii="Times New Roman"/>
          <w:bCs/>
          <w:szCs w:val="24"/>
        </w:rPr>
        <w:t>devetnaestoj</w:t>
      </w:r>
      <w:r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dana  </w:t>
      </w:r>
    </w:p>
    <w:p w:rsidRDefault="0073365A" w:rsidP="0073365A" w:rsidR="0073365A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 w:rsidRPr="00DF0A74">
      <w:pPr>
        <w:ind w:firstLine="720"/>
        <w:jc w:val="center"/>
        <w:rPr>
          <w:rFonts w:hAnsi="Times New Roman" w:ascii="Times New Roman"/>
          <w:bCs/>
          <w:szCs w:val="24"/>
        </w:rPr>
      </w:pPr>
      <w:r w:rsidRPr="00DF0A74">
        <w:rPr>
          <w:rFonts w:hAnsi="Times New Roman" w:ascii="Times New Roman"/>
          <w:b/>
          <w:bCs/>
          <w:szCs w:val="24"/>
        </w:rPr>
        <w:t xml:space="preserve">6. </w:t>
      </w:r>
      <w:r w:rsidR="00DF0A74" w:rsidRPr="00DF0A74">
        <w:rPr>
          <w:rFonts w:hAnsi="Times New Roman" w:ascii="Times New Roman"/>
          <w:b/>
          <w:bCs/>
          <w:szCs w:val="24"/>
        </w:rPr>
        <w:t>veljače 2018. u 09,5</w:t>
      </w:r>
      <w:r w:rsidRPr="00DF0A74">
        <w:rPr>
          <w:rFonts w:hAnsi="Times New Roman" w:ascii="Times New Roman"/>
          <w:b/>
          <w:bCs/>
          <w:szCs w:val="24"/>
        </w:rPr>
        <w:t>0 sati.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Ovaj zaključak o prodaji objavit će se na e-oglasnoj ploči Trgovačkog suda u Zagrebu.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Rok od objave zaključka o prodaji nekretnina na e-oglasnoj ploči suda do dana prodaje iznosi petnaest dana.</w:t>
      </w:r>
    </w:p>
    <w:p w:rsidRDefault="0073365A" w:rsidP="0073365A" w:rsidR="0073365A">
      <w:pPr>
        <w:jc w:val="both"/>
        <w:rPr>
          <w:rFonts w:hAnsi="Times New Roman" w:ascii="Times New Roman"/>
          <w:bCs/>
          <w:szCs w:val="24"/>
        </w:rPr>
      </w:pPr>
    </w:p>
    <w:p w:rsidRDefault="0073365A" w:rsidP="0073365A" w:rsidR="0073365A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 iz točke I. ovog Zaključka su vlasništvo stečajnog dužnika.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73365A" w:rsidP="0073365A" w:rsidR="0073365A" w:rsidRPr="00DF0A74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javnoj dražbi kao kupci mogu sudjelovati samo osobe koje najkasnije </w:t>
      </w:r>
      <w:r w:rsidRPr="00DF0A74">
        <w:rPr>
          <w:rFonts w:hAnsi="Times New Roman" w:ascii="Times New Roman"/>
          <w:bCs/>
          <w:szCs w:val="24"/>
        </w:rPr>
        <w:t xml:space="preserve">do </w:t>
      </w:r>
      <w:r w:rsidR="00DF0A74" w:rsidRPr="00DF0A74">
        <w:rPr>
          <w:rFonts w:hAnsi="Times New Roman" w:ascii="Times New Roman"/>
          <w:bCs/>
          <w:szCs w:val="24"/>
        </w:rPr>
        <w:t>3</w:t>
      </w:r>
      <w:r w:rsidRPr="00DF0A74">
        <w:rPr>
          <w:rFonts w:hAnsi="Times New Roman" w:ascii="Times New Roman"/>
          <w:bCs/>
          <w:szCs w:val="24"/>
        </w:rPr>
        <w:t xml:space="preserve">. </w:t>
      </w:r>
      <w:r w:rsidR="00DF0A74" w:rsidRPr="00DF0A74">
        <w:rPr>
          <w:rFonts w:hAnsi="Times New Roman" w:ascii="Times New Roman"/>
          <w:bCs/>
          <w:szCs w:val="24"/>
        </w:rPr>
        <w:t>veljače</w:t>
      </w:r>
      <w:r w:rsidRPr="00DF0A74">
        <w:rPr>
          <w:rFonts w:hAnsi="Times New Roman" w:ascii="Times New Roman"/>
          <w:bCs/>
          <w:szCs w:val="24"/>
        </w:rPr>
        <w:t xml:space="preserve">  2018. uplate osiguranje u iznosu od 10% početne cijene nekretnina navedenih u točki II. ovog zaključka, a opisanih u točki I. ovog Zaključka, na račun sudskog depozita Trgovačkog suda u Zagrebu pri Hrvatskoj poštanskoj banci d.d. Zagreb </w:t>
      </w:r>
      <w:r w:rsidRPr="00DF0A74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DF0A74">
        <w:rPr>
          <w:rFonts w:hAnsi="Times New Roman" w:ascii="Times New Roman"/>
          <w:bCs/>
          <w:szCs w:val="24"/>
        </w:rPr>
        <w:t xml:space="preserve">St-556/13 i dokaz o tome dostave u sudski spis prije početka dražbe </w:t>
      </w:r>
      <w:r w:rsidR="00DF0A74" w:rsidRPr="00DF0A74">
        <w:rPr>
          <w:rFonts w:hAnsi="Times New Roman" w:ascii="Times New Roman"/>
          <w:bCs/>
          <w:szCs w:val="24"/>
        </w:rPr>
        <w:t>ili do 2</w:t>
      </w:r>
      <w:r w:rsidRPr="00DF0A74">
        <w:rPr>
          <w:rFonts w:hAnsi="Times New Roman" w:ascii="Times New Roman"/>
          <w:bCs/>
          <w:szCs w:val="24"/>
        </w:rPr>
        <w:t xml:space="preserve">. </w:t>
      </w:r>
      <w:r w:rsidR="00DF0A74" w:rsidRPr="00DF0A74">
        <w:rPr>
          <w:rFonts w:hAnsi="Times New Roman" w:ascii="Times New Roman"/>
          <w:bCs/>
          <w:szCs w:val="24"/>
        </w:rPr>
        <w:t>veljače</w:t>
      </w:r>
      <w:r w:rsidRPr="00DF0A74">
        <w:rPr>
          <w:rFonts w:hAnsi="Times New Roman" w:ascii="Times New Roman"/>
          <w:bCs/>
          <w:szCs w:val="24"/>
        </w:rPr>
        <w:t xml:space="preserve"> 2018. dostave bankarsku garanciju bonitetne banke na prvi poziv za odgovarajući iznos osiguranja, izdanu u korist stečajnog dužnika s rokom važenja najmanje do </w:t>
      </w:r>
      <w:r w:rsidR="00DF0A74">
        <w:rPr>
          <w:rFonts w:hAnsi="Times New Roman" w:ascii="Times New Roman"/>
          <w:bCs/>
          <w:szCs w:val="24"/>
        </w:rPr>
        <w:t>28</w:t>
      </w:r>
      <w:r w:rsidRPr="00DF0A74">
        <w:rPr>
          <w:rFonts w:hAnsi="Times New Roman" w:ascii="Times New Roman"/>
          <w:bCs/>
          <w:szCs w:val="24"/>
        </w:rPr>
        <w:t>. veljače 2018.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73365A" w:rsidP="0073365A" w:rsidR="0073365A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>Imovina stečajnog dužnika navedena u točki I. ovog zaključka, a koja je predmet prodaje može se razgledati u dogovoru sa stečajnom upraviteljicom a uz prethodni dogovor na tel. br. 091/5046-022.</w:t>
      </w:r>
    </w:p>
    <w:p w:rsidRDefault="0073365A" w:rsidP="0073365A" w:rsidR="0073365A">
      <w:pPr>
        <w:pStyle w:val="Naslov1"/>
        <w:rPr>
          <w:rFonts w:hAnsi="Times New Roman" w:ascii="Times New Roman"/>
          <w:sz w:val="24"/>
          <w:szCs w:val="24"/>
        </w:rPr>
      </w:pPr>
    </w:p>
    <w:p w:rsidRDefault="0073365A" w:rsidP="0073365A" w:rsidR="0073365A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73365A" w:rsidP="0073365A" w:rsidR="0073365A">
      <w:pPr>
        <w:rPr>
          <w:rFonts w:hAnsi="Times New Roman" w:ascii="Times New Roman"/>
          <w:szCs w:val="24"/>
        </w:rPr>
      </w:pPr>
    </w:p>
    <w:p w:rsidRDefault="0073365A" w:rsidP="0073365A" w:rsidR="0073365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St-556/13 od 10. veljače 2014. otvoren je stečajni postupak nad dužnikom MB GRADITELJSTVO društvo s ograničenom odgovornošću za građenje i usluge, u stečaju, Ivanić Grad, Ulica slobode 1, MBS: 080646716, OIB: 06274931692.</w:t>
      </w:r>
    </w:p>
    <w:p w:rsidRDefault="0073365A" w:rsidP="0073365A" w:rsidR="0073365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Stečajnu masu čini nekretnina koja je predmet ove prodaje, a na kojoj je upisano razlučno pravo u korist razlučnog vjerovnika </w:t>
      </w:r>
      <w:r>
        <w:rPr>
          <w:rFonts w:hAnsi="Times New Roman" w:ascii="Times New Roman"/>
          <w:bCs/>
          <w:szCs w:val="24"/>
        </w:rPr>
        <w:t>RH MINISTARSTVO FINANCIJA</w:t>
      </w:r>
      <w:r>
        <w:rPr>
          <w:rFonts w:hAnsi="Times New Roman" w:ascii="Times New Roman"/>
          <w:szCs w:val="24"/>
        </w:rPr>
        <w:t xml:space="preserve">. </w:t>
      </w:r>
    </w:p>
    <w:p w:rsidRDefault="0073365A" w:rsidP="0073365A" w:rsidR="0073365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Stečajna upraviteljica podnijela je ovom sudu prijedloga da se nekretnina opisana u točci I. ovog Zaključka prodaju uz odgovarajuću primjenu pravila o ovrsi na nekretninama, sve sukladno članka 164. stavak 1. Stečajnog zakona (Narodne novine br. 44/96, 161/98, 29/99, 129/00, 123/03, 197/03, 187/04, 82/06, 116/10, 125/12, 133/12; dalje SZ), pa je doneseno Rješenje o prodaji predmetnih nekretnina br. St-556/13 od 15. rujna 2015., a koje je postalo pravomoćno dana 5. listopada 2015. </w:t>
      </w:r>
    </w:p>
    <w:p w:rsidRDefault="0073365A" w:rsidP="0073365A" w:rsidR="007336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73365A" w:rsidP="0073365A" w:rsidR="007336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73365A" w:rsidP="0073365A" w:rsidR="0073365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61746" w:rsidP="0073365A" w:rsidR="0073365A" w:rsidRPr="00041113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Pr="009B214F">
        <w:rPr>
          <w:rFonts w:hAnsi="Times New Roman" w:ascii="Times New Roman"/>
          <w:szCs w:val="24"/>
        </w:rPr>
        <w:t>16</w:t>
      </w:r>
      <w:r w:rsidR="0073365A" w:rsidRPr="009B214F">
        <w:rPr>
          <w:rFonts w:hAnsi="Times New Roman" w:ascii="Times New Roman"/>
          <w:szCs w:val="24"/>
        </w:rPr>
        <w:t xml:space="preserve">. </w:t>
      </w:r>
      <w:r w:rsidRPr="009B214F">
        <w:rPr>
          <w:rFonts w:hAnsi="Times New Roman" w:ascii="Times New Roman"/>
          <w:szCs w:val="24"/>
        </w:rPr>
        <w:t>siječnja</w:t>
      </w:r>
      <w:r w:rsidR="0073365A" w:rsidRPr="009B214F">
        <w:rPr>
          <w:rFonts w:hAnsi="Times New Roman" w:ascii="Times New Roman"/>
          <w:szCs w:val="24"/>
        </w:rPr>
        <w:t xml:space="preserve"> </w:t>
      </w:r>
      <w:r w:rsidRPr="009B214F">
        <w:rPr>
          <w:rFonts w:hAnsi="Times New Roman" w:ascii="Times New Roman"/>
          <w:szCs w:val="24"/>
        </w:rPr>
        <w:t>2018</w:t>
      </w:r>
      <w:r w:rsidR="0073365A" w:rsidRPr="009B214F">
        <w:rPr>
          <w:rFonts w:hAnsi="Times New Roman" w:ascii="Times New Roman"/>
          <w:szCs w:val="24"/>
        </w:rPr>
        <w:t>.</w:t>
      </w:r>
    </w:p>
    <w:p w:rsidRDefault="0073365A" w:rsidP="0073365A" w:rsidR="0073365A">
      <w:pPr>
        <w:jc w:val="center"/>
        <w:rPr>
          <w:rFonts w:hAnsi="Times New Roman" w:ascii="Times New Roman"/>
          <w:szCs w:val="24"/>
        </w:rPr>
      </w:pP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633EA3" w:rsidP="0073365A" w:rsidR="0073365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LUCIJA BUTIGAN,v.r.</w:t>
      </w:r>
    </w:p>
    <w:p w:rsidRDefault="0073365A" w:rsidP="0073365A" w:rsidR="0073365A">
      <w:pPr>
        <w:jc w:val="right"/>
        <w:rPr>
          <w:rFonts w:hAnsi="Times New Roman" w:ascii="Times New Roman"/>
          <w:szCs w:val="24"/>
        </w:rPr>
      </w:pPr>
    </w:p>
    <w:p w:rsidRDefault="0073365A" w:rsidP="0073365A" w:rsidR="0073365A">
      <w:pPr>
        <w:rPr>
          <w:rFonts w:hAnsi="Times New Roman" w:ascii="Times New Roman"/>
          <w:szCs w:val="24"/>
        </w:rPr>
      </w:pPr>
    </w:p>
    <w:p w:rsidRDefault="0073365A" w:rsidP="0073365A" w:rsidR="0073365A">
      <w:pPr>
        <w:rPr>
          <w:rFonts w:hAnsi="Times New Roman" w:ascii="Times New Roman"/>
          <w:szCs w:val="24"/>
        </w:rPr>
      </w:pPr>
    </w:p>
    <w:p w:rsidRDefault="0073365A" w:rsidP="0073365A" w:rsidR="0073365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73365A" w:rsidP="0073365A" w:rsidR="007336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zaključka nije dopuštena žalba (članak 11. stavak 9. SZ).</w:t>
      </w:r>
    </w:p>
    <w:p w:rsidRDefault="0073365A" w:rsidP="0073365A" w:rsidR="0073365A" w:rsidRPr="00633EA3">
      <w:pPr>
        <w:rPr>
          <w:rFonts w:hAnsi="Times New Roman" w:ascii="Times New Roman"/>
          <w:szCs w:val="24"/>
        </w:rPr>
      </w:pPr>
    </w:p>
    <w:p w:rsidRDefault="00633EA3" w:rsidP="008D02DE" w:rsidR="00633EA3" w:rsidRPr="00633EA3">
      <w:pPr>
        <w:rPr>
          <w:rFonts w:hAnsi="Times New Roman" w:ascii="Times New Roman"/>
        </w:rPr>
      </w:pPr>
      <w:r w:rsidRPr="00633EA3">
        <w:rPr>
          <w:rFonts w:hAnsi="Times New Roman" w:ascii="Times New Roman"/>
        </w:rPr>
        <w:t>Za točnost otpravka-ovlašteni službenik</w:t>
      </w:r>
    </w:p>
    <w:p w:rsidRDefault="00633EA3" w:rsidP="008D02DE" w:rsidR="00633EA3" w:rsidRPr="00633EA3">
      <w:pPr>
        <w:rPr>
          <w:rFonts w:hAnsi="Times New Roman" w:ascii="Times New Roman"/>
        </w:rPr>
      </w:pPr>
      <w:r w:rsidRPr="00633EA3">
        <w:rPr>
          <w:rFonts w:hAnsi="Times New Roman" w:ascii="Times New Roman"/>
        </w:rPr>
        <w:tab/>
        <w:t xml:space="preserve">   Monika Grbac</w:t>
      </w:r>
    </w:p>
    <w:p w:rsidRDefault="009B214F" w:rsidR="009B214F" w:rsidRPr="009B214F">
      <w:pPr>
        <w:rPr>
          <w:rFonts w:hAnsi="Times New Roman" w:ascii="Times New Roman"/>
        </w:rPr>
      </w:pPr>
    </w:p>
    <w:sectPr w:rsidSect="00C55286" w:rsidR="009B214F" w:rsidRPr="009B214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286" w:rsidP="00C55286" w:rsidR="00C55286">
      <w:r>
        <w:separator/>
      </w:r>
    </w:p>
  </w:endnote>
  <w:endnote w:id="0" w:type="continuationSeparator">
    <w:p w:rsidRDefault="00C55286" w:rsidP="00C55286" w:rsidR="00C55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286" w:rsidP="00C55286" w:rsidR="00C55286">
      <w:r>
        <w:separator/>
      </w:r>
    </w:p>
  </w:footnote>
  <w:footnote w:id="0" w:type="continuationSeparator">
    <w:p w:rsidRDefault="00C55286" w:rsidP="00C55286" w:rsidR="00C55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1772459"/>
      <w:docPartObj>
        <w:docPartGallery w:val="Page Numbers (Top of Page)"/>
        <w:docPartUnique/>
      </w:docPartObj>
    </w:sdtPr>
    <w:sdtEndPr/>
    <w:sdtContent>
      <w:p w:rsidRDefault="00C55286" w:rsidP="00C55286" w:rsidR="00C55286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EA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20. St-556/13-</w:t>
        </w:r>
      </w:p>
    </w:sdtContent>
  </w:sdt>
  <w:p w:rsidRDefault="00C55286" w:rsidR="00C552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E6A5EF6"/>
    <w:multiLevelType w:val="hybridMultilevel"/>
    <w:tmpl w:val="E6FAA618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779C144A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5A"/>
    <w:rsid w:val="00041113"/>
    <w:rsid w:val="002B4A0D"/>
    <w:rsid w:val="00633EA3"/>
    <w:rsid w:val="0073365A"/>
    <w:rsid w:val="007F4178"/>
    <w:rsid w:val="009B214F"/>
    <w:rsid w:val="00C55286"/>
    <w:rsid w:val="00C61746"/>
    <w:rsid w:val="00DF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365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3365A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3365A"/>
    <w:rPr>
      <w:rFonts w:cs="Times New Roman" w:eastAsia="Times New Roman" w:hAnsi="Arial" w:ascii="Arial"/>
      <w:b/>
      <w:bCs/>
      <w:sz w:val="22"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3365A"/>
    <w:rPr>
      <w:rFonts w:cs="Times New Roman" w:eastAsia="Times New Roman" w:hAnsi="Arial" w:ascii="Arial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3365A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73365A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36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365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286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528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E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E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E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E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65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3365A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3365A"/>
    <w:rPr>
      <w:rFonts w:ascii="Arial" w:cs="Times New Roman" w:eastAsia="Times New Roman" w:hAnsi="Arial"/>
      <w:b/>
      <w:bCs/>
      <w:sz w:val="22"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3365A"/>
    <w:rPr>
      <w:rFonts w:ascii="Arial" w:cs="Times New Roman" w:eastAsia="Times New Roman" w:hAnsi="Arial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3365A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73365A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36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365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286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52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528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E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E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E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E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00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</izvorni_sadrzaj>
    <derivirana_varijabla naziv="DomainObject.Predmet.StrankaFormated_1">  FINA; Antonija Galić</derivirana_varijabla>
  </DomainObject.Predmet.StrankaFormated>
  <DomainObject.Predmet.StrankaFormatedOIB>
    <izvorni_sadrzaj>  FINA, OIB 85821130368; Antonija Galić, OIB 64334764434</izvorni_sadrzaj>
    <derivirana_varijabla naziv="DomainObject.Predmet.StrankaFormatedOIB_1">  FINA, OIB 85821130368; Antonija Galić, OIB 64334764434</derivirana_varijabla>
  </DomainObject.Predmet.StrankaFormatedOIB>
  <DomainObject.Predmet.StrankaFormatedWithAdress>
    <izvorni_sadrzaj> FINA, Ul. grada Vukovara 70, 10000 Zagreb; Antonija Galić, Budmanijeva 5, 10000 Zagreb</izvorni_sadrzaj>
    <derivirana_varijabla naziv="DomainObject.Predmet.StrankaFormatedWithAdress_1"> FINA, Ul. grada Vukovara 70, 10000 Zagreb; Antonija Galić, Budmanijeva 5, 10000 Zagreb</derivirana_varijabla>
  </DomainObject.Predmet.StrankaFormatedWithAdress>
  <DomainObject.Predmet.StrankaFormatedWithAdressOIB>
    <izvorni_sadrzaj> FINA, OIB 85821130368, Ul. grada Vukovara 70, 10000 Zagreb; Antonija Galić, OIB 64334764434, Budmanijeva 5, 10000 Zagreb</izvorni_sadrzaj>
    <derivirana_varijabla naziv="DomainObject.Predmet.StrankaFormatedWithAdressOIB_1"> FINA, OIB 85821130368, Ul. grada Vukovara 70, 10000 Zagreb; Antonija Galić, OIB 64334764434, Budmanijeva 5, 10000 Zagreb</derivirana_varijabla>
  </DomainObject.Predmet.StrankaFormatedWithAdressOIB>
  <DomainObject.Predmet.StrankaWithAdress>
    <izvorni_sadrzaj>FINA Ul. grada Vukovara 70,10000 Zagreb,Antonija Galić Budmanijeva 5,10000 Zagreb</izvorni_sadrzaj>
    <derivirana_varijabla naziv="DomainObject.Predmet.StrankaWithAdress_1">FINA Ul. grada Vukovara 70,10000 Zagreb,Antonija Galić Budmanijeva 5,10000 Zagreb</derivirana_varijabla>
  </DomainObject.Predmet.StrankaWithAdress>
  <DomainObject.Predmet.StrankaWithAdressOIB>
    <izvorni_sadrzaj>FINA, OIB 85821130368, Ul. grada Vukovara 70,10000 Zagreb,Antonija Galić, OIB 64334764434, Budmanijeva 5,10000 Zagreb</izvorni_sadrzaj>
    <derivirana_varijabla naziv="DomainObject.Predmet.StrankaWithAdressOIB_1">FINA, OIB 85821130368, Ul. grada Vukovara 70,10000 Zagreb,Antonija Galić, OIB 64334764434, Budmanijeva 5,10000 Zagreb</derivirana_varijabla>
  </DomainObject.Predmet.StrankaWithAdressOIB>
  <DomainObject.Predmet.StrankaNazivFormated>
    <izvorni_sadrzaj>FINA,Antonija Galić</izvorni_sadrzaj>
    <derivirana_varijabla naziv="DomainObject.Predmet.StrankaNazivFormated_1">FINA,Antonija Galić</derivirana_varijabla>
  </DomainObject.Predmet.StrankaNazivFormated>
  <DomainObject.Predmet.StrankaNazivFormatedOIB>
    <izvorni_sadrzaj>FINA, OIB 85821130368,Antonija Galić, OIB 64334764434</izvorni_sadrzaj>
    <derivirana_varijabla naziv="DomainObject.Predmet.StrankaNazivFormatedOIB_1">FINA, OIB 85821130368,Antonija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Antonija Galić</item>
    </izvorni_sadrzaj>
    <derivirana_varijabla naziv="DomainObject.Predmet.StrankaListFormated_1">
      <item>FINA</item>
      <item>Antonija Galić</item>
    </derivirana_varijabla>
  </DomainObject.Predmet.StrankaListFormated>
  <DomainObject.Predmet.StrankaListFormatedOIB>
    <izvorni_sadrzaj>
      <item>FINA, OIB 85821130368</item>
      <item>Antonija Galić, OIB 64334764434</item>
    </izvorni_sadrzaj>
    <derivirana_varijabla naziv="DomainObject.Predmet.StrankaListFormatedOIB_1">
      <item>FINA, OIB 85821130368</item>
      <item>Antonija Galić, OIB 64334764434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</izvorni_sadrzaj>
    <derivirana_varijabla naziv="DomainObject.Predmet.StrankaListFormatedWithAdress_1">
      <item>FINA, Ul. grada Vukovara 70, 10000 Zagreb</item>
      <item>Antonija Galić, Budmanijeva 5, 10000 Zagreb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</derivirana_varijabla>
  </DomainObject.Predmet.StrankaListFormatedWithAdressOIB>
  <DomainObject.Predmet.StrankaListNazivFormated>
    <izvorni_sadrzaj>
      <item>FINA</item>
      <item>Antonija Galić</item>
    </izvorni_sadrzaj>
    <derivirana_varijabla naziv="DomainObject.Predmet.StrankaListNazivFormated_1">
      <item>FINA</item>
      <item>Antonija Galić</item>
    </derivirana_varijabla>
  </DomainObject.Predmet.StrankaListNazivFormated>
  <DomainObject.Predmet.StrankaListNazivFormatedOIB>
    <izvorni_sadrzaj>
      <item>FINA, OIB 85821130368</item>
      <item>Antonija Galić, OIB 64334764434</item>
    </izvorni_sadrzaj>
    <derivirana_varijabla naziv="DomainObject.Predmet.StrankaListNazivFormatedOIB_1">
      <item>FINA, OIB 85821130368</item>
      <item>Antonija Galić, OIB 64334764434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ŽDO Velika Gorica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ŽDO Velika Gorica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ŽDO Velika Gorica, OIB 96292040276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ŽDO Velika Gorica, OIB 96292040276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x, 10410 Velika Gorica</item>
      <item>JASNA MATIČEVIĆ, odvjetnica, Horvaćanska 168, 10000 Zagreb</item>
      <item>ŽDO Velika Gorica, Trg kralja Tomislava 36, 10410 Velika Gorica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x, 10410 Velika Gorica</item>
      <item>JASNA MATIČEVIĆ, odvjetnica, Horvaćanska 168, 10000 Zagreb</item>
      <item>ŽDO Velika Gorica, Trg kralja Tomislava 36, 10410 Velika Gorica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x, 10410 Velika Gorica</item>
      <item>JASNA MATIČEVIĆ, odvjetnica, Horvaćanska 168, 10000 Zagreb</item>
      <item>ŽDO Velika Gorica, OIB 96292040276, Trg kralja Tomislava 36, 10410 Velika Gorica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x, 10410 Velika Gorica</item>
      <item>JASNA MATIČEVIĆ, odvjetnica, Horvaćanska 168, 10000 Zagreb</item>
      <item>ŽDO Velika Gorica, OIB 96292040276, Trg kralja Tomislava 36, 10410 Velika Gorica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ŽDO Velika Gorica</item>
    </izvorni_sadrzaj>
    <derivirana_varijabla naziv="DomainObject.Predmet.OstaliListNazivFormated_1">
      <item>IGOR BILANDŽIĆ</item>
      <item>Ministarstvo financija RH, Porezna uprava</item>
      <item>JASNA MATIČEVIĆ, odvjetnica</item>
      <item>ŽDO Velika Gorica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ŽDO Velika Gorica, OIB 96292040276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  <item>ŽDO Velika Gorica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  <item>ŽDO Velika Gorica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x,10410 Velika Gorica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Trg kralja Tomislava 36,10410 Velika Gorica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x,10410 Velika Gorica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  <item>, OIB 64334764434</item>
      <item>, OIB 96292040276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  <item>, OIB 64334764434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5403</properties:Characters>
  <properties:Lines>130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2018-01-16T09:07:00Z</dcterms:created>
  <dc:creator>Monika Grbac</dc:creator>
  <cp:lastModifiedBy>Monika Grbac</cp:lastModifiedBy>
  <dcterms:modified xmlns:xsi="http://www.w3.org/2001/XMLSchema-instance" xsi:type="dcterms:W3CDTF">2018-01-16T10:08:00Z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