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184e" w14:paraId="40f184e" w:rsidRDefault="00BA3618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9St-982</w:t>
      </w:r>
      <w:r w:rsidR="006969A7" w:rsidRPr="006969A7">
        <w:rPr>
          <w:rFonts w:cs="Times New Roman" w:hAnsi="Times New Roman" w:ascii="Times New Roman"/>
          <w:sz w:val="24"/>
          <w:szCs w:val="24"/>
        </w:rPr>
        <w:t>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7560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E7C7E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6969A7">
        <w:rPr>
          <w:rFonts w:cs="Times New Roman" w:hAnsi="Times New Roman" w:ascii="Times New Roman"/>
          <w:sz w:val="24"/>
          <w:szCs w:val="24"/>
        </w:rPr>
        <w:t xml:space="preserve">očište zakazano za dan </w:t>
      </w:r>
      <w:r>
        <w:rPr>
          <w:rFonts w:cs="Times New Roman" w:hAnsi="Times New Roman" w:ascii="Times New Roman"/>
          <w:sz w:val="24"/>
          <w:szCs w:val="24"/>
        </w:rPr>
        <w:t>15. Rujna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.g., odgađa se za dan </w:t>
      </w:r>
      <w:r>
        <w:rPr>
          <w:rFonts w:cs="Times New Roman" w:hAnsi="Times New Roman" w:ascii="Times New Roman"/>
          <w:sz w:val="24"/>
          <w:szCs w:val="24"/>
        </w:rPr>
        <w:t>03. Studenog 2016</w:t>
      </w:r>
      <w:r w:rsidR="006969A7">
        <w:rPr>
          <w:rFonts w:cs="Times New Roman" w:hAnsi="Times New Roman" w:ascii="Times New Roman"/>
          <w:sz w:val="24"/>
          <w:szCs w:val="24"/>
        </w:rPr>
        <w:t xml:space="preserve">.g. u </w:t>
      </w:r>
      <w:r w:rsidR="00BA3618">
        <w:rPr>
          <w:rFonts w:cs="Times New Roman" w:hAnsi="Times New Roman" w:ascii="Times New Roman"/>
          <w:sz w:val="24"/>
          <w:szCs w:val="24"/>
        </w:rPr>
        <w:t>10.50</w:t>
      </w:r>
      <w:r w:rsidR="006969A7">
        <w:rPr>
          <w:rFonts w:cs="Times New Roman" w:hAnsi="Times New Roman" w:ascii="Times New Roman"/>
          <w:sz w:val="24"/>
          <w:szCs w:val="24"/>
        </w:rPr>
        <w:t xml:space="preserve"> sati, soba 212 Stalne službe u Šibeniku,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B0405">
        <w:rPr>
          <w:rFonts w:cs="Times New Roman" w:hAnsi="Times New Roman" w:ascii="Times New Roman"/>
          <w:sz w:val="24"/>
          <w:szCs w:val="24"/>
        </w:rPr>
        <w:t>12. rujna</w:t>
      </w:r>
      <w:r>
        <w:rPr>
          <w:rFonts w:cs="Times New Roman" w:hAnsi="Times New Roman" w:ascii="Times New Roman"/>
          <w:sz w:val="24"/>
          <w:szCs w:val="24"/>
        </w:rPr>
        <w:t xml:space="preserve">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969A7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strankama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02402F"/>
    <w:rsid w:val="000E7C7E"/>
    <w:rsid w:val="0016240C"/>
    <w:rsid w:val="003B3DFB"/>
    <w:rsid w:val="004330B6"/>
    <w:rsid w:val="005B5C10"/>
    <w:rsid w:val="006969A7"/>
    <w:rsid w:val="00797560"/>
    <w:rsid w:val="00832A5E"/>
    <w:rsid w:val="008C7300"/>
    <w:rsid w:val="00B86A25"/>
    <w:rsid w:val="00BA1F3A"/>
    <w:rsid w:val="00BA3618"/>
    <w:rsid w:val="00CB0405"/>
    <w:rsid w:val="00DB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97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5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5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5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5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97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5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5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5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5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982</izvorni_sadrzaj>
    <derivirana_varijabla naziv="DomainObject.Predmet.Broj_1">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St-982/2016</izvorni_sadrzaj>
    <derivirana_varijabla naziv="DomainObject.Predmet.OznakaBroj_1">St-982/2016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07.9.16.</izvorni_sadrzaj>
    <derivirana_varijabla naziv="DomainObject.Predmet.PrimjedbaSuca_1">- uvid 07.9.16.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ROVEREDO društvo s ograničenom odgovornošću za pružanje usluga i trgovinu zastupanog po punomoćniku Ivan Rude</izvorni_sadrzaj>
    <derivirana_varijabla naziv="DomainObject.Predmet.ProtustrankaFormated_1">  ROVEREDO društvo s ograničenom odgovornošću za pružanje usluga i trgovinu zastupanog po punomoćniku Ivan Rude</derivirana_varijabla>
  </DomainObject.Predmet.ProtustrankaFormated>
  <DomainObject.Predmet.ProtustrankaFormatedOIB>
    <izvorni_sadrzaj>  ROVEREDO društvo s ograničenom odgovornošću za pružanje usluga i trgovinu, OIB 17911219232 zastupanog po punomoćniku Ivan Rude</izvorni_sadrzaj>
    <derivirana_varijabla naziv="DomainObject.Predmet.ProtustrankaFormatedOIB_1">  ROVEREDO društvo s ograničenom odgovornošću za pružanje usluga i trgovinu, OIB 17911219232 zastupanog po punomoćniku Ivan Rude</derivirana_varijabla>
  </DomainObject.Predmet.ProtustrankaFormatedOIB>
  <DomainObject.Predmet.ProtustrankaFormatedWithAdress>
    <izvorni_sadrzaj> ROVEREDO društvo s ograničenom odgovornošću za pružanje usluga i trgovinu, Velimira Škorpika 6, 22000 Šibenik zastupanog po punomoćniku Ivan Rude</izvorni_sadrzaj>
    <derivirana_varijabla naziv="DomainObject.Predmet.ProtustrankaFormatedWithAdress_1"> ROVEREDO društvo s ograničenom odgovornošću za pružanje usluga i trgovinu, Velimira Škorpika 6, 22000 Šibenik zastupanog po punomoćniku Ivan Rude</derivirana_varijabla>
  </DomainObject.Predmet.ProtustrankaFormatedWithAdress>
  <DomainObject.Predmet.ProtustrankaFormatedWithAdressOIB>
    <izvorni_sadrzaj> ROVEREDO društvo s ograničenom odgovornošću za pružanje usluga i trgovinu, OIB 17911219232, Velimira Škorpika 6, 22000 Šibenik zastupanog po punomoćniku Ivan Rude</izvorni_sadrzaj>
    <derivirana_varijabla naziv="DomainObject.Predmet.ProtustrankaFormatedWithAdressOIB_1"> ROVEREDO društvo s ograničenom odgovornošću za pružanje usluga i trgovinu, OIB 17911219232, Velimira Škorpika 6, 22000 Šibenik zastupanog po punomoćniku Ivan Rude</derivirana_varijabla>
  </DomainObject.Predmet.ProtustrankaFormatedWithAdressOIB>
  <DomainObject.Predmet.ProtustrankaWithAdress>
    <izvorni_sadrzaj>ROVEREDO društvo s ograničenom odgovornošću za pružanje usluga i trgovinu Velimira Škorpika 6, 22000 Šibenik</izvorni_sadrzaj>
    <derivirana_varijabla naziv="DomainObject.Predmet.ProtustrankaWithAdress_1">ROVEREDO društvo s ograničenom odgovornošću za pružanje usluga i trgovinu Velimira Škorpika 6, 22000 Šibenik</derivirana_varijabla>
  </DomainObject.Predmet.ProtustrankaWithAdress>
  <DomainObject.Predmet.ProtustrankaWithAdressOIB>
    <izvorni_sadrzaj>ROVEREDO društvo s ograničenom odgovornošću za pružanje usluga i trgovinu, OIB 17911219232, Velimira Škorpika 6, 22000 Šibenik</izvorni_sadrzaj>
    <derivirana_varijabla naziv="DomainObject.Predmet.ProtustrankaWithAdressOIB_1">ROVEREDO društvo s ograničenom odgovornošću za pružanje usluga i trgovinu, OIB 17911219232, Velimira Škorpika 6, 22000 Šibenik</derivirana_varijabla>
  </DomainObject.Predmet.ProtustrankaWithAdressOIB>
  <DomainObject.Predmet.ProtustrankaNazivFormated>
    <izvorni_sadrzaj>ROVEREDO društvo s ograničenom odgovornošću za pružanje usluga i trgovinu</izvorni_sadrzaj>
    <derivirana_varijabla naziv="DomainObject.Predmet.ProtustrankaNazivFormated_1">ROVEREDO društvo s ograničenom odgovornošću za pružanje usluga i trgovinu</derivirana_varijabla>
  </DomainObject.Predmet.ProtustrankaNazivFormated>
  <DomainObject.Predmet.ProtustrankaNazivFormatedOIB>
    <izvorni_sadrzaj>ROVEREDO društvo s ograničenom odgovornošću za pružanje usluga i trgovinu, OIB 17911219232</izvorni_sadrzaj>
    <derivirana_varijabla naziv="DomainObject.Predmet.ProtustrankaNazivFormatedOIB_1">ROVEREDO društvo s ograničenom odgovornošću za pružanje usluga i trgovinu, OIB 17911219232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ROVEREDO društvo s ograničenom odgovornošću za pružanje usluga i trgovinu zastupanog po punomoćniku Ivan Rude</item>
    </izvorni_sadrzaj>
    <derivirana_varijabla naziv="DomainObject.Predmet.ProtuStrankaListFormated_1">
      <item>ROVEREDO društvo s ograničenom odgovornošću za pružanje usluga i trgovinu zastupanog po punomoćniku Ivan Rude</item>
    </derivirana_varijabla>
  </DomainObject.Predmet.ProtuStrankaListFormated>
  <DomainObject.Predmet.ProtuStrankaListFormatedOIB>
    <izvorni_sadrzaj>
      <item>ROVEREDO društvo s ograničenom odgovornošću za pružanje usluga i trgovinu, OIB 17911219232 zastupanog po punomoćniku Ivan Rude</item>
    </izvorni_sadrzaj>
    <derivirana_varijabla naziv="DomainObject.Predmet.ProtuStrankaListFormatedOIB_1">
      <item>ROVEREDO društvo s ograničenom odgovornošću za pružanje usluga i trgovinu, OIB 17911219232 zastupanog po punomoćniku Ivan Rude</item>
    </derivirana_varijabla>
  </DomainObject.Predmet.ProtuStrankaListFormatedOIB>
  <DomainObject.Predmet.ProtuStrankaListFormatedWithAdress>
    <izvorni_sadrzaj>
      <item>ROVEREDO društvo s ograničenom odgovornošću za pružanje usluga i trgovinu, Velimira Škorpika 6, 22000 Šibenik zastupanog po punomoćniku Ivan Rude</item>
    </izvorni_sadrzaj>
    <derivirana_varijabla naziv="DomainObject.Predmet.ProtuStrankaListFormatedWithAdress_1">
      <item>ROVEREDO društvo s ograničenom odgovornošću za pružanje usluga i trgovinu, Velimira Škorpika 6, 22000 Šibenik zastupanog po punomoćniku Ivan Rude</item>
    </derivirana_varijabla>
  </DomainObject.Predmet.ProtuStrankaListFormatedWithAdress>
  <DomainObject.Predmet.ProtuStrankaListFormatedWithAdressOIB>
    <izvorni_sadrzaj>
      <item>ROVEREDO društvo s ograničenom odgovornošću za pružanje usluga i trgovinu, OIB 17911219232, Velimira Škorpika 6, 22000 Šibenik zastupanog po punomoćniku Ivan Rude</item>
    </izvorni_sadrzaj>
    <derivirana_varijabla naziv="DomainObject.Predmet.ProtuStrankaListFormatedWithAdressOIB_1">
      <item>ROVEREDO društvo s ograničenom odgovornošću za pružanje usluga i trgovinu, OIB 17911219232, Velimira Škorpika 6, 22000 Šibenik zastupanog po punomoćniku Ivan Rude</item>
    </derivirana_varijabla>
  </DomainObject.Predmet.ProtuStrankaListFormatedWithAdressOIB>
  <DomainObject.Predmet.ProtuStrankaListNazivFormated>
    <izvorni_sadrzaj>
      <item>ROVEREDO društvo s ograničenom odgovornošću za pružanje usluga i trgovinu</item>
    </izvorni_sadrzaj>
    <derivirana_varijabla naziv="DomainObject.Predmet.ProtuStrankaListNazivFormated_1">
      <item>ROVEREDO društvo s ograničenom odgovornošću za pružanje usluga i trgovinu</item>
    </derivirana_varijabla>
  </DomainObject.Predmet.ProtuStrankaListNazivFormated>
  <DomainObject.Predmet.ProtuStrankaListNazivFormatedOIB>
    <izvorni_sadrzaj>
      <item>ROVEREDO društvo s ograničenom odgovornošću za pružanje usluga i trgovinu, OIB 17911219232</item>
    </izvorni_sadrzaj>
    <derivirana_varijabla naziv="DomainObject.Predmet.ProtuStrankaListNazivFormatedOIB_1">
      <item>ROVEREDO društvo s ograničenom odgovornošću za pružanje usluga i trgovinu, OIB 17911219232</item>
    </derivirana_varijabla>
  </DomainObject.Predmet.ProtuStrankaListNazivFormatedOIB>
  <DomainObject.Predmet.OstaliListFormated>
    <izvorni_sadrzaj>
      <item>Ivan Rude punomoćnik sudionika u postupku ROVEREDO društvo s ograničenom odgovornošću za pružanje usluga i trgovinu</item>
    </izvorni_sadrzaj>
    <derivirana_varijabla naziv="DomainObject.Predmet.OstaliListFormated_1">
      <item>Ivan Rude punomoćnik sudionika u postupku ROVEREDO društvo s ograničenom odgovornošću za pružanje usluga i trgovinu</item>
    </derivirana_varijabla>
  </DomainObject.Predmet.OstaliListFormated>
  <DomainObject.Predmet.OstaliListFormatedOIB>
    <izvorni_sadrzaj>
      <item>Ivan Rude, OIB 47128883453 punomoćnik sudionika u postupku ROVEREDO društvo s ograničenom odgovornošću za pružanje usluga i trgovinu</item>
    </izvorni_sadrzaj>
    <derivirana_varijabla naziv="DomainObject.Predmet.OstaliListFormatedOIB_1">
      <item>Ivan Rude, OIB 47128883453 punomoćnik sudionika u postupku ROVEREDO društvo s ograničenom odgovornošću za pružanje usluga i trgovinu</item>
    </derivirana_varijabla>
  </DomainObject.Predmet.OstaliListFormatedOIB>
  <DomainObject.Predmet.OstaliListFormatedWithAdress>
    <izvorni_sadrzaj>
      <item>Ivan Rude, Stjepana Radića 6/II, 22000 Šibenik punomoćnik sudionika u postupku ROVEREDO društvo s ograničenom odgovornošću za pružanje usluga i trgovinu</item>
    </izvorni_sadrzaj>
    <derivirana_varijabla naziv="DomainObject.Predmet.OstaliListFormatedWithAdress_1">
      <item>Ivan Rude, Stjepana Radića 6/II, 22000 Šibenik punomoćnik sudionika u postupku ROVEREDO društvo s ograničenom odgovornošću za pružanje usluga i trgovinu</item>
    </derivirana_varijabla>
  </DomainObject.Predmet.OstaliListFormatedWithAdress>
  <DomainObject.Predmet.OstaliListFormatedWithAdressOIB>
    <izvorni_sadrzaj>
      <item>Ivan Rude, OIB 47128883453, Stjepana Radića 6/II, 22000 Šibenik punomoćnik sudionika u postupku ROVEREDO društvo s ograničenom odgovornošću za pružanje usluga i trgovinu</item>
    </izvorni_sadrzaj>
    <derivirana_varijabla naziv="DomainObject.Predmet.OstaliListFormatedWithAdressOIB_1">
      <item>Ivan Rude, OIB 47128883453, Stjepana Radića 6/II, 22000 Šibenik punomoćnik sudionika u postupku ROVEREDO društvo s ograničenom odgovornošću za pružanje usluga i trgovinu</item>
    </derivirana_varijabla>
  </DomainObject.Predmet.OstaliListFormatedWithAdressOIB>
  <DomainObject.Predmet.OstaliListNazivFormated>
    <izvorni_sadrzaj>
      <item>Ivan Rude</item>
    </izvorni_sadrzaj>
    <derivirana_varijabla naziv="DomainObject.Predmet.OstaliListNazivFormated_1">
      <item>Ivan Rude</item>
    </derivirana_varijabla>
  </DomainObject.Predmet.OstaliListNazivFormated>
  <DomainObject.Predmet.OstaliListNazivFormatedOIB>
    <izvorni_sadrzaj>
      <item>Ivan Rude, OIB 47128883453</item>
    </izvorni_sadrzaj>
    <derivirana_varijabla naziv="DomainObject.Predmet.OstaliListNazivFormatedOIB_1"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ROVEREDO društvo s ograničenom odgovornošću za pružanje usluga i trgovinu</izvorni_sadrzaj>
    <derivirana_varijabla naziv="DomainObject.Predmet.ProtustrankaIDrugi_1">ROVEREDO društvo s ograničenom odgovornošću za pružanje usluga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ROVEREDO društvo s ograničenom odgovornošću za pružanje usluga i trgovinu, OIB 17911219232, Velimira Škorpika 6, 22000 Šibenik</izvorni_sadrzaj>
    <derivirana_varijabla naziv="DomainObject.Predmet.ProtustrankaIDrugiAdressOIB_1">ROVEREDO društvo s ograničenom odgovornošću za pružanje usluga i trgovinu, OIB 17911219232, Velimira Škorpika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ROVEREDO društvo s ograničenom odgovornošću za pružanje usluga i trgovinu</item>
      <item>Ivan Rude</item>
    </izvorni_sadrzaj>
    <derivirana_varijabla naziv="DomainObject.Predmet.SudioniciListNaziv_1">
      <item>Financijska agencija</item>
      <item>ROVEREDO društvo s ograničenom odgovornošću za pružanje usluga i trgovinu</item>
      <item>Ivan Rude</item>
    </derivirana_varijabla>
  </DomainObject.Predmet.SudioniciListNaziv>
  <DomainObject.Predmet.SudioniciListAdressOIB>
    <izvorni_sadrzaj>
      <item>Financijska agencija, OIB 85821130368, Ulica grada Vukovara 70,10000 Zagreb</item>
      <item>ROVEREDO društvo s ograničenom odgovornošću za pružanje usluga i trgovinu, OIB 17911219232, Velimira Škorpika 6,22000 Šibenik</item>
      <item>Ivan Rude, OIB 47128883453, Stjepana Radića 6/II,22000 Šibenik</item>
    </izvorni_sadrzaj>
    <derivirana_varijabla naziv="DomainObject.Predmet.SudioniciListAdressOIB_1">
      <item>Financijska agencija, OIB 85821130368, Ulica grada Vukovara 70,10000 Zagreb</item>
      <item>ROVEREDO društvo s ograničenom odgovornošću za pružanje usluga i trgovinu, OIB 17911219232, Velimira Škorpika 6,22000 Šibenik</item>
      <item>Ivan Rude, OIB 47128883453, Stjepana Radića 6/II,22000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17911219232</item>
      <item>, OIB 47128883453</item>
    </izvorni_sadrzaj>
    <derivirana_varijabla naziv="DomainObject.Predmet.SudioniciListNazivOIB_1">
      <item>, OIB 85821130368</item>
      <item>, OIB 17911219232</item>
      <item>, OIB 47128883453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59</properties:Words>
  <properties:Characters>276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2016-09-12T08:47:00Z</dcterms:created>
  <dc:creator>Marina Gulin</dc:creator>
  <cp:lastModifiedBy>Marina Gulin</cp:lastModifiedBy>
  <dcterms:modified xmlns:xsi="http://www.w3.org/2001/XMLSchema-instance" xsi:type="dcterms:W3CDTF">2016-09-12T10:56:00Z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