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20d1c" w14:paraId="b920d1c" w:rsidRDefault="00BB2F5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B2F5A" w:rsidP="00BB2F5A" w:rsidR="00BB2F5A">
      <w:pPr>
        <w:pStyle w:val="Bezproreda"/>
      </w:pPr>
    </w:p>
    <w:p w:rsidRDefault="00BB2F5A" w:rsidP="00BB2F5A" w:rsidR="00BB2F5A">
      <w:pPr>
        <w:pStyle w:val="Bezproreda"/>
      </w:pPr>
    </w:p>
    <w:p w:rsidRDefault="00BB2F5A" w:rsidP="00BB2F5A" w:rsidR="00AE649C">
      <w:pPr>
        <w:pStyle w:val="Bezproreda"/>
      </w:pPr>
      <w:r>
        <w:t xml:space="preserve">    Republika Hrvatska</w:t>
      </w:r>
    </w:p>
    <w:p w:rsidRDefault="00BB2F5A" w:rsidP="00BB2F5A" w:rsidR="00BB2F5A">
      <w:pPr>
        <w:pStyle w:val="Bezproreda"/>
      </w:pPr>
      <w:r>
        <w:t>Trgovački sud u Bjelovaru</w:t>
      </w:r>
    </w:p>
    <w:p w:rsidRDefault="00BB2F5A" w:rsidP="00BB2F5A" w:rsidR="00BB2F5A">
      <w:pPr>
        <w:pStyle w:val="Bezproreda"/>
      </w:pPr>
      <w:r>
        <w:t>Bjelovar, Dr. I. Lebovića 42.</w:t>
      </w:r>
    </w:p>
    <w:p w:rsidRDefault="00BB2F5A" w:rsidP="00BB2F5A" w:rsidR="00BB2F5A">
      <w:pPr>
        <w:pStyle w:val="Bezproreda"/>
      </w:pPr>
    </w:p>
    <w:p w:rsidRDefault="00BB2F5A" w:rsidP="00BB2F5A" w:rsidR="00BB2F5A">
      <w:pPr>
        <w:spacing w:after="0"/>
        <w:ind w:firstLine="708" w:left="4956"/>
      </w:pPr>
      <w:r>
        <w:rPr>
          <w:color w:val="000000"/>
        </w:rPr>
        <w:t>Poslovni broj: 1 St-182/2016-50</w:t>
      </w:r>
    </w:p>
    <w:p w:rsidRDefault="00BB2F5A" w:rsidP="00BB2F5A" w:rsidR="00BB2F5A">
      <w:pPr>
        <w:spacing w:after="0"/>
      </w:pPr>
    </w:p>
    <w:p w:rsidRDefault="00BB2F5A" w:rsidP="00BB2F5A" w:rsidR="00BB2F5A">
      <w:pPr>
        <w:spacing w:after="0"/>
      </w:pPr>
    </w:p>
    <w:p w:rsidRDefault="00BB2F5A" w:rsidP="00BB2F5A" w:rsidR="00BB2F5A">
      <w:pPr>
        <w:spacing w:after="0"/>
        <w:ind w:firstLine="708"/>
        <w:jc w:val="both"/>
      </w:pPr>
      <w:r>
        <w:rPr>
          <w:color w:val="000000"/>
        </w:rPr>
        <w:t xml:space="preserve">Trgovački sud u Bjelovaru, po stečajnom sucu Branki Pleskalt, u stečajnom predmetu nad stečajnim dužnikom  Stečajna masa iza VITAFLORE d.o.o. u stečaju, Osijek, Vijenac Ivana Meštrovića 74, OIB: 24736040978,  na temelju Rješenja o prodaji od 18. listopada  2017. godine,  donio  je 20. veljače  2018.  slijedeći </w:t>
      </w:r>
    </w:p>
    <w:p w:rsidRDefault="00BB2F5A" w:rsidP="00BB2F5A" w:rsidR="00BB2F5A">
      <w:pPr>
        <w:spacing w:after="0"/>
        <w:jc w:val="both"/>
      </w:pPr>
    </w:p>
    <w:p w:rsidRDefault="00BB2F5A" w:rsidP="00BB2F5A" w:rsidR="00BB2F5A">
      <w:pPr>
        <w:spacing w:after="0"/>
        <w:jc w:val="center"/>
      </w:pPr>
      <w:r>
        <w:rPr>
          <w:color w:val="000000"/>
        </w:rPr>
        <w:t>Z A K L J U Č A K</w:t>
      </w:r>
    </w:p>
    <w:p w:rsidRDefault="00BB2F5A" w:rsidP="00BB2F5A" w:rsidR="00BB2F5A">
      <w:pPr>
        <w:spacing w:after="0"/>
        <w:jc w:val="both"/>
      </w:pPr>
    </w:p>
    <w:p w:rsidRDefault="00BB2F5A" w:rsidP="00BB2F5A" w:rsidR="00BB2F5A">
      <w:pPr>
        <w:spacing w:after="0"/>
        <w:ind w:firstLine="708"/>
        <w:jc w:val="both"/>
      </w:pPr>
      <w:r>
        <w:rPr>
          <w:color w:val="000000"/>
        </w:rPr>
        <w:t>1.  Određuje se prodaja nekretnina u stečajnom  predmetu stečajnog dužnika Stečajne mase iza VITAFLORE d.o.o. u stečaju, Osijek, Vijenac Ivana Meštrovića 74, OIB: 24736040978 i to:</w:t>
      </w:r>
    </w:p>
    <w:p w:rsidRDefault="00BB2F5A" w:rsidP="00BB2F5A" w:rsidR="00BB2F5A">
      <w:pPr>
        <w:spacing w:after="0"/>
        <w:jc w:val="both"/>
      </w:pPr>
    </w:p>
    <w:p w:rsidRDefault="00BB2F5A" w:rsidP="00BB2F5A" w:rsidR="00BB2F5A">
      <w:pPr>
        <w:spacing w:after="0"/>
        <w:jc w:val="both"/>
      </w:pPr>
      <w:r>
        <w:rPr>
          <w:color w:val="000000"/>
        </w:rPr>
        <w:t>- Nekretnine upisane u zk. ul. br. 2439 k.o. Čačinci, čkbr. 518 površine 49077 m</w:t>
      </w:r>
      <w:r>
        <w:rPr>
          <w:color w:val="000000"/>
          <w:vertAlign w:val="superscript"/>
        </w:rPr>
        <w:t>2</w:t>
      </w:r>
      <w:r>
        <w:rPr>
          <w:color w:val="000000"/>
        </w:rPr>
        <w:t>, u naravi dvije zgrade, ekonomsko dvorište i oranica u k.o. Čačinci, čkbr. 518 i to poslovna zgrada veličine 464 m</w:t>
      </w:r>
      <w:r>
        <w:rPr>
          <w:color w:val="000000"/>
          <w:vertAlign w:val="superscript"/>
        </w:rPr>
        <w:t>2</w:t>
      </w:r>
      <w:r>
        <w:rPr>
          <w:color w:val="000000"/>
        </w:rPr>
        <w:t>, poslovna zgrada veličine 444 m</w:t>
      </w:r>
      <w:r>
        <w:rPr>
          <w:color w:val="000000"/>
          <w:vertAlign w:val="superscript"/>
        </w:rPr>
        <w:t>2</w:t>
      </w:r>
      <w:r>
        <w:rPr>
          <w:color w:val="000000"/>
        </w:rPr>
        <w:t>, dvorište 12655 m</w:t>
      </w:r>
      <w:r>
        <w:rPr>
          <w:color w:val="000000"/>
          <w:vertAlign w:val="superscript"/>
        </w:rPr>
        <w:t>2</w:t>
      </w:r>
      <w:r>
        <w:rPr>
          <w:color w:val="000000"/>
        </w:rPr>
        <w:t>, i oranica veličine 35514 m</w:t>
      </w:r>
      <w:r>
        <w:rPr>
          <w:color w:val="000000"/>
          <w:vertAlign w:val="superscript"/>
        </w:rPr>
        <w:t>2</w:t>
      </w:r>
      <w:r>
        <w:rPr>
          <w:color w:val="000000"/>
        </w:rPr>
        <w:t>, prodavati će se u stečajnom postupku koji se vodi  nad stečajnim dužnikom  Stečajna masa iza VITAFLORE d.o.o. u stečaju, Osijek, Vijenac Ivana Meštrovića 74, OIB: 24736040978, po početnoj prodajnoj cijeni od 984.960,00 kuna (slovima: devetstoosamdesetčetiritisućedevetstošezdesetkuna i 00lipa).</w:t>
      </w:r>
    </w:p>
    <w:p w:rsidRDefault="00BB2F5A" w:rsidP="00BB2F5A" w:rsidR="00BB2F5A">
      <w:pPr>
        <w:spacing w:after="0"/>
        <w:jc w:val="both"/>
      </w:pPr>
      <w:r>
        <w:rPr>
          <w:color w:val="000000"/>
        </w:rPr>
        <w:t xml:space="preserve"> </w:t>
      </w:r>
    </w:p>
    <w:p w:rsidRDefault="00BB2F5A" w:rsidP="00BB2F5A" w:rsidR="00BB2F5A">
      <w:pPr>
        <w:spacing w:after="0"/>
        <w:jc w:val="both"/>
      </w:pPr>
      <w:r>
        <w:rPr>
          <w:color w:val="000000"/>
        </w:rPr>
        <w:t xml:space="preserve">   </w:t>
      </w:r>
      <w:r>
        <w:rPr>
          <w:color w:val="000000"/>
        </w:rPr>
        <w:tab/>
        <w:t>Naprijed navedene nekretnine opterećene su razlučnim pravima za korist razlučnog</w:t>
      </w:r>
      <w:r>
        <w:t xml:space="preserve"> </w:t>
      </w:r>
      <w:r>
        <w:rPr>
          <w:color w:val="000000"/>
        </w:rPr>
        <w:t xml:space="preserve"> vjerovnika Addiko bank d.d. Zagreb, Slavonska avenija 6 i Ministarstva financija, Porezne uprave, Područni ured Slavonija i Baranja.</w:t>
      </w:r>
    </w:p>
    <w:p w:rsidRDefault="00BB2F5A" w:rsidP="00BB2F5A" w:rsidR="00BB2F5A">
      <w:pPr>
        <w:spacing w:after="0"/>
        <w:jc w:val="both"/>
      </w:pPr>
    </w:p>
    <w:p w:rsidRDefault="00BB2F5A" w:rsidP="00BB2F5A" w:rsidR="00BB2F5A">
      <w:pPr>
        <w:spacing w:after="0"/>
        <w:ind w:firstLine="708"/>
        <w:jc w:val="both"/>
      </w:pPr>
      <w:r>
        <w:rPr>
          <w:color w:val="000000"/>
        </w:rPr>
        <w:t xml:space="preserve"> 2.  Nekretnine  iz  točke 1. ovog  Zaključka prodavati će se na Drugoj usmenoj javnoj dražbi, a ročište za prodaju održati će se kod Trgovačkog suda u Bjelovaru, Dr.I.Lebovića 42, soba br.4,</w:t>
      </w:r>
    </w:p>
    <w:p w:rsidRDefault="00BB2F5A" w:rsidP="00BB2F5A" w:rsidR="00BB2F5A">
      <w:pPr>
        <w:spacing w:after="0"/>
        <w:jc w:val="both"/>
      </w:pPr>
    </w:p>
    <w:p w:rsidRDefault="00BB2F5A" w:rsidP="00BB2F5A" w:rsidR="00BB2F5A">
      <w:pPr>
        <w:spacing w:after="0"/>
        <w:jc w:val="center"/>
      </w:pPr>
      <w:r>
        <w:rPr>
          <w:color w:val="000000"/>
        </w:rPr>
        <w:t xml:space="preserve">na dan </w:t>
      </w:r>
      <w:r w:rsidR="0026492B">
        <w:rPr>
          <w:color w:val="000000"/>
        </w:rPr>
        <w:t>20.</w:t>
      </w:r>
      <w:r>
        <w:rPr>
          <w:color w:val="000000"/>
        </w:rPr>
        <w:t xml:space="preserve"> ožujka  2018.  u 10,00 sati.</w:t>
      </w:r>
    </w:p>
    <w:p w:rsidRDefault="00BB2F5A" w:rsidP="00BB2F5A" w:rsidR="00BB2F5A">
      <w:pPr>
        <w:spacing w:after="0"/>
        <w:jc w:val="center"/>
      </w:pPr>
    </w:p>
    <w:p w:rsidRDefault="00BB2F5A" w:rsidP="00BB2F5A" w:rsidR="00BB2F5A">
      <w:pPr>
        <w:spacing w:after="0"/>
        <w:jc w:val="center"/>
      </w:pPr>
    </w:p>
    <w:p w:rsidRDefault="00BB2F5A" w:rsidP="00BB2F5A" w:rsidR="00BB2F5A">
      <w:pPr>
        <w:spacing w:after="0"/>
        <w:jc w:val="both"/>
      </w:pPr>
      <w:r>
        <w:rPr>
          <w:color w:val="000000"/>
        </w:rPr>
        <w:t xml:space="preserve">3.  Uvjeti prodaje: </w:t>
      </w:r>
    </w:p>
    <w:p w:rsidRDefault="00BB2F5A" w:rsidP="00BB2F5A" w:rsidR="00BB2F5A">
      <w:pPr>
        <w:spacing w:after="0"/>
        <w:jc w:val="both"/>
      </w:pPr>
    </w:p>
    <w:p w:rsidRDefault="00BB2F5A" w:rsidP="00BB2F5A" w:rsidR="00BB2F5A">
      <w:pPr>
        <w:spacing w:after="0"/>
        <w:ind w:firstLine="708"/>
        <w:jc w:val="both"/>
      </w:pPr>
      <w:r>
        <w:rPr>
          <w:color w:val="000000"/>
        </w:rPr>
        <w:t>Nekretnine  navedene u točki 1. ovog Zaključka na ročištu za dražbu ne mogu biti prodane za cijenu ispod početne prodajne cijene navedene u točki 1. ovog</w:t>
      </w:r>
      <w:r>
        <w:t xml:space="preserve"> </w:t>
      </w:r>
      <w:r>
        <w:rPr>
          <w:color w:val="000000"/>
        </w:rPr>
        <w:t xml:space="preserve">Zaključka </w:t>
      </w:r>
    </w:p>
    <w:p w:rsidRDefault="00BB2F5A" w:rsidP="00BB2F5A" w:rsidR="00BB2F5A">
      <w:pPr>
        <w:spacing w:after="0"/>
        <w:jc w:val="both"/>
      </w:pPr>
      <w:r>
        <w:rPr>
          <w:color w:val="000000"/>
        </w:rPr>
        <w:t xml:space="preserve">            </w:t>
      </w:r>
    </w:p>
    <w:p w:rsidRDefault="00BB2F5A" w:rsidP="00BB2F5A" w:rsidR="00BB2F5A">
      <w:pPr>
        <w:spacing w:after="0"/>
        <w:jc w:val="both"/>
      </w:pPr>
      <w:r>
        <w:rPr>
          <w:color w:val="000000"/>
        </w:rPr>
        <w:t xml:space="preserve">     </w:t>
      </w:r>
      <w:r>
        <w:rPr>
          <w:color w:val="000000"/>
        </w:rPr>
        <w:tab/>
        <w:t>4. Poreze, pristojbe i troškove koji nisu sadržani u početnoj cijeni oglašenih  nekretnina a nastali su kupoprodajom istih,  kupac  je dužan  platiti u skladu sa zakonom.</w:t>
      </w:r>
    </w:p>
    <w:p w:rsidRDefault="00BB2F5A" w:rsidP="00BB2F5A" w:rsidR="00BB2F5A">
      <w:pPr>
        <w:spacing w:after="0"/>
        <w:jc w:val="both"/>
      </w:pPr>
    </w:p>
    <w:p w:rsidRDefault="00BB2F5A" w:rsidP="00BB2F5A" w:rsidR="00BB2F5A">
      <w:pPr>
        <w:spacing w:after="0"/>
        <w:jc w:val="both"/>
      </w:pPr>
      <w:r>
        <w:rPr>
          <w:color w:val="000000"/>
        </w:rPr>
        <w:lastRenderedPageBreak/>
        <w:t xml:space="preserve">    </w:t>
      </w:r>
      <w:r>
        <w:rPr>
          <w:color w:val="000000"/>
        </w:rPr>
        <w:tab/>
        <w:t>5. Nekretnine  navedene u točki 1. ovog Zaključka prodaju se po načelu «viđeno- kupljeno», te se neće priznati naknadne pritužbe na pravne ili materijalne nedostatke  istih.</w:t>
      </w:r>
    </w:p>
    <w:p w:rsidRDefault="00BB2F5A" w:rsidP="00BB2F5A" w:rsidR="00BB2F5A">
      <w:pPr>
        <w:spacing w:after="0"/>
        <w:jc w:val="both"/>
      </w:pPr>
    </w:p>
    <w:p w:rsidRDefault="00BB2F5A" w:rsidP="00BB2F5A" w:rsidR="00BB2F5A">
      <w:pPr>
        <w:spacing w:after="0"/>
        <w:ind w:firstLine="708"/>
        <w:jc w:val="both"/>
      </w:pPr>
      <w:r>
        <w:rPr>
          <w:color w:val="000000"/>
        </w:rPr>
        <w:t>6. Pravo nadmetanja imaju sve pravne i fizičke osobe, u skladu sa zakonskim propisima</w:t>
      </w:r>
      <w:r>
        <w:t xml:space="preserve"> </w:t>
      </w:r>
      <w:r>
        <w:rPr>
          <w:color w:val="000000"/>
        </w:rPr>
        <w:t xml:space="preserve">Republike Hrvatske. Kao ponuditelji na usmenoj javnoj dražbi mogu sudjelovati osobe koje najkasnije do </w:t>
      </w:r>
      <w:r w:rsidR="0026492B">
        <w:rPr>
          <w:color w:val="000000"/>
        </w:rPr>
        <w:t>16. ožujka</w:t>
      </w:r>
      <w:r>
        <w:rPr>
          <w:color w:val="000000"/>
        </w:rPr>
        <w:t xml:space="preserve"> 2018.godine uplate osiguranje u visini 10% početne cijene nekretnina a koja iznosi 98.496,00 kuna  iz točke 1. ovog  Zaključka, na račun Trgovačkog suda u Bjelovaru broj:   IBAN HR6123900011300000630, s pozivom  na broj 05 540-182-2016.</w:t>
      </w:r>
    </w:p>
    <w:p w:rsidRDefault="00BB2F5A" w:rsidP="00BB2F5A" w:rsidR="00BB2F5A">
      <w:pPr>
        <w:spacing w:after="0"/>
        <w:jc w:val="both"/>
        <w:rPr>
          <w:rFonts w:asciiTheme="minorHAnsi"/>
        </w:rPr>
      </w:pPr>
    </w:p>
    <w:p w:rsidRDefault="00BB2F5A" w:rsidP="00BB2F5A" w:rsidR="00BB2F5A">
      <w:pPr>
        <w:spacing w:after="0"/>
        <w:jc w:val="both"/>
      </w:pPr>
      <w:r>
        <w:rPr>
          <w:color w:val="000000"/>
        </w:rPr>
        <w:t xml:space="preserve">          Potvrdu o uplati osiguranja ponuditelj je dužan predočiti  sucu prije početka održavanja javne dražbe.</w:t>
      </w:r>
    </w:p>
    <w:p w:rsidRDefault="00BB2F5A" w:rsidP="00BB2F5A" w:rsidR="00BB2F5A">
      <w:pPr>
        <w:spacing w:after="0"/>
        <w:ind w:firstLine="708"/>
        <w:jc w:val="both"/>
      </w:pPr>
    </w:p>
    <w:p w:rsidRDefault="00BB2F5A" w:rsidP="00BB2F5A" w:rsidR="00BB2F5A">
      <w:pPr>
        <w:spacing w:after="0"/>
        <w:ind w:firstLine="708"/>
        <w:jc w:val="both"/>
      </w:pPr>
      <w:r>
        <w:rPr>
          <w:color w:val="000000"/>
        </w:rPr>
        <w:t>7. Nekretnine  iz točke 1. ovog Zaključka sud će dosuditi ponuditelju (kupcu) koji ponudi najveću cijenu i ispunjava sve uvijete ovog Zaključka, a ukoliko na javnoj dražbi sudjeluje više kupaca sud će nekretnine  dosuditi i kupcima koji ponude nižu  cijenu, prema veličini ponuđene cijene, ako kupci koji su ponudili veću cijenu ne polože  kupovinu u roku koji im je određen.</w:t>
      </w:r>
    </w:p>
    <w:p w:rsidRDefault="00BB2F5A" w:rsidP="00BB2F5A" w:rsidR="00BB2F5A">
      <w:pPr>
        <w:spacing w:after="0"/>
        <w:jc w:val="both"/>
      </w:pPr>
      <w:r>
        <w:rPr>
          <w:color w:val="000000"/>
        </w:rPr>
        <w:t xml:space="preserve">        </w:t>
      </w:r>
    </w:p>
    <w:p w:rsidRDefault="00BB2F5A" w:rsidP="00BB2F5A" w:rsidR="00BB2F5A">
      <w:pPr>
        <w:spacing w:after="0"/>
        <w:ind w:firstLine="708"/>
        <w:jc w:val="both"/>
      </w:pPr>
      <w:r>
        <w:rPr>
          <w:color w:val="000000"/>
        </w:rPr>
        <w:t>8. Kupac je dužan platiti kupovinu za nekretnine  iz točke 1. ovog Zaključka u  roku 30 dana  nakon pravomoćnosti rješenja o dosudi.</w:t>
      </w:r>
    </w:p>
    <w:p w:rsidRDefault="00BB2F5A" w:rsidP="00BB2F5A" w:rsidR="00BB2F5A">
      <w:pPr>
        <w:spacing w:after="0"/>
        <w:jc w:val="both"/>
      </w:pPr>
    </w:p>
    <w:p w:rsidRDefault="00BB2F5A" w:rsidP="00BB2F5A" w:rsidR="00BB2F5A">
      <w:pPr>
        <w:spacing w:after="0"/>
        <w:jc w:val="both"/>
      </w:pPr>
      <w:r>
        <w:rPr>
          <w:color w:val="000000"/>
        </w:rPr>
        <w:t xml:space="preserve">      </w:t>
      </w:r>
      <w:r>
        <w:rPr>
          <w:color w:val="000000"/>
        </w:rPr>
        <w:tab/>
        <w:t xml:space="preserve"> 9.  Ako kupac u navedenim rokovima ne plati kupovinu,  jamčevina mu neće biti vraćena već će se iz nje namiriti  nastali troškovi, troškovi nove prodaje i naknaditi razlika između kupovine postignute na prijašnjoj dražbi i novoj dražbi. </w:t>
      </w:r>
    </w:p>
    <w:p w:rsidRDefault="00BB2F5A" w:rsidP="00BB2F5A" w:rsidR="00BB2F5A">
      <w:pPr>
        <w:spacing w:after="0"/>
        <w:jc w:val="both"/>
      </w:pPr>
      <w:r>
        <w:tab/>
      </w:r>
    </w:p>
    <w:p w:rsidRDefault="00BB2F5A" w:rsidP="00BB2F5A" w:rsidR="00BB2F5A">
      <w:pPr>
        <w:spacing w:after="0"/>
        <w:ind w:firstLine="708"/>
        <w:jc w:val="both"/>
      </w:pPr>
      <w:r>
        <w:rPr>
          <w:color w:val="000000"/>
        </w:rPr>
        <w:t xml:space="preserve"> 10. Nakon što kupac položi kupovinu i rješenje o dosudi postane pravomoćno sud će zaključkom odrediti predaju nekretnina  kupcu, upis prava vlasništva nekretnina u zemljišnim knjigama u korist kupca i brisanje založnih prava, na kupljenim nekretninama.</w:t>
      </w:r>
    </w:p>
    <w:p w:rsidRDefault="00BB2F5A" w:rsidP="00BB2F5A" w:rsidR="00BB2F5A">
      <w:pPr>
        <w:spacing w:after="0"/>
        <w:jc w:val="both"/>
      </w:pPr>
    </w:p>
    <w:p w:rsidRDefault="00BB2F5A" w:rsidP="00BB2F5A" w:rsidR="00BB2F5A">
      <w:pPr>
        <w:spacing w:after="0"/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 11. Razgledanje nekretnina  te uvid u procijene vrijednosti istih mogu se obaviti uz prethodni dogovor sa stečajnim upraviteljem Mijom Rončević na broj 091 5763575.   </w:t>
      </w:r>
    </w:p>
    <w:p w:rsidRDefault="00BB2F5A" w:rsidP="00BB2F5A" w:rsidR="00BB2F5A">
      <w:pPr>
        <w:spacing w:after="0"/>
        <w:jc w:val="both"/>
      </w:pPr>
      <w:r>
        <w:rPr>
          <w:color w:val="000000"/>
        </w:rPr>
        <w:t xml:space="preserve">   </w:t>
      </w:r>
    </w:p>
    <w:p w:rsidRDefault="00BB2F5A" w:rsidP="00BB2F5A" w:rsidR="00BB2F5A">
      <w:pPr>
        <w:spacing w:after="0"/>
        <w:ind w:firstLine="708"/>
        <w:jc w:val="both"/>
      </w:pPr>
      <w:r>
        <w:rPr>
          <w:color w:val="000000"/>
        </w:rPr>
        <w:t>12.  Ovaj Zaključak objaviti će se  na e-oglasnoj ploči Trgovačkog suda u Bjelovaru.</w:t>
      </w:r>
    </w:p>
    <w:p w:rsidRDefault="00BB2F5A" w:rsidP="00BB2F5A" w:rsidR="00BB2F5A">
      <w:pPr>
        <w:spacing w:after="0"/>
        <w:jc w:val="both"/>
      </w:pPr>
    </w:p>
    <w:p w:rsidRDefault="00BB2F5A" w:rsidP="00BB2F5A" w:rsidR="00BB2F5A">
      <w:pPr>
        <w:spacing w:after="0"/>
        <w:ind w:firstLine="708"/>
        <w:jc w:val="both"/>
      </w:pPr>
      <w:r>
        <w:rPr>
          <w:color w:val="000000"/>
        </w:rPr>
        <w:t>U Bjelovaru 20. veljače  2018.</w:t>
      </w:r>
    </w:p>
    <w:p w:rsidRDefault="00BB2F5A" w:rsidP="00BB2F5A" w:rsidR="00BB2F5A">
      <w:pPr>
        <w:spacing w:after="0"/>
        <w:jc w:val="both"/>
      </w:pPr>
    </w:p>
    <w:p w:rsidRDefault="00BB2F5A" w:rsidP="0026492B" w:rsidR="0026492B" w:rsidRPr="0026492B">
      <w:pPr>
        <w:spacing w:after="0"/>
        <w:ind w:firstLine="708" w:left="4956"/>
        <w:jc w:val="both"/>
        <w:rPr>
          <w:color w:val="000000"/>
        </w:rPr>
      </w:pPr>
      <w:r>
        <w:rPr>
          <w:color w:val="000000"/>
        </w:rPr>
        <w:t xml:space="preserve"> S u d a c</w:t>
      </w:r>
    </w:p>
    <w:p w:rsidRDefault="00BB2F5A" w:rsidP="0026492B" w:rsidR="0026492B">
      <w:pPr>
        <w:spacing w:after="0"/>
        <w:jc w:val="both"/>
        <w:rPr>
          <w:color w:val="000000"/>
        </w:rPr>
      </w:pPr>
      <w:r>
        <w:rPr>
          <w:color w:val="000000"/>
        </w:rPr>
        <w:t xml:space="preserve">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Branka Pleskalt </w:t>
      </w:r>
      <w:r w:rsidR="0026492B">
        <w:rPr>
          <w:color w:val="000000"/>
        </w:rPr>
        <w:t>v.r.</w:t>
      </w:r>
    </w:p>
    <w:p w:rsidRDefault="0026492B" w:rsidP="0026492B" w:rsidR="0026492B">
      <w:pPr>
        <w:spacing w:after="0"/>
        <w:jc w:val="both"/>
        <w:rPr>
          <w:color w:val="000000"/>
        </w:rPr>
      </w:pPr>
    </w:p>
    <w:p w:rsidRDefault="0026492B" w:rsidP="0026492B" w:rsidR="0026492B">
      <w:pPr>
        <w:spacing w:after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Za točnost otpravka-ovlašteni službenik</w:t>
      </w:r>
    </w:p>
    <w:p w:rsidRDefault="0026492B" w:rsidP="0026492B" w:rsidR="0026492B">
      <w:pPr>
        <w:spacing w:after="0"/>
        <w:jc w:val="both"/>
        <w:rPr>
          <w:rFonts w:asciiTheme="minorHAnsi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Vesna Dragišić</w:t>
      </w:r>
    </w:p>
    <w:p w:rsidRDefault="0026492B" w:rsidP="0026492B" w:rsidR="0026492B">
      <w:pPr>
        <w:spacing w:after="0"/>
        <w:jc w:val="both"/>
        <w:rPr>
          <w:rFonts w:asciiTheme="minorHAnsi"/>
        </w:rPr>
      </w:pPr>
    </w:p>
    <w:p w:rsidRDefault="00BB2F5A" w:rsidP="0026492B" w:rsidR="00BB2F5A">
      <w:pPr>
        <w:spacing w:after="0"/>
        <w:jc w:val="both"/>
        <w:rPr>
          <w:rFonts w:asciiTheme="minorHAnsi"/>
        </w:rPr>
      </w:pPr>
    </w:p>
    <w:p w:rsidRDefault="00BB2F5A" w:rsidP="00BB2F5A" w:rsidR="00BB2F5A">
      <w:pPr>
        <w:spacing w:after="0"/>
        <w:jc w:val="both"/>
      </w:pPr>
    </w:p>
    <w:p w:rsidRDefault="00BB2F5A" w:rsidP="00BB2F5A" w:rsidR="00BB2F5A">
      <w:pPr>
        <w:spacing w:after="0"/>
        <w:jc w:val="both"/>
      </w:pPr>
    </w:p>
    <w:p w:rsidRDefault="00BB2F5A" w:rsidP="00BB2F5A" w:rsidR="00BB2F5A">
      <w:pPr>
        <w:spacing w:after="0"/>
        <w:jc w:val="both"/>
      </w:pPr>
      <w:r>
        <w:rPr>
          <w:color w:val="000000"/>
        </w:rPr>
        <w:lastRenderedPageBreak/>
        <w:t xml:space="preserve">Pouka o pravnom lijeku: Protiv ovog Zaključka nema mjesta pravnom lijeku (čl. 11. SZ). </w:t>
      </w:r>
    </w:p>
    <w:p w:rsidRDefault="00BB2F5A" w:rsidP="00BB2F5A" w:rsidR="00BB2F5A" w:rsidRPr="00B76F3C">
      <w:pPr>
        <w:pStyle w:val="Bezproreda"/>
      </w:pPr>
    </w:p>
    <w:p w:rsidRDefault="00AE649C" w:rsidP="004F27AE" w:rsidR="00AE649C">
      <w:pPr>
        <w:pStyle w:val="NormaleSPIS"/>
      </w:pPr>
    </w:p>
    <w:p w:rsidRDefault="0026492B" w:rsidP="0026492B" w:rsidR="0026492B" w:rsidRPr="00B76F3C">
      <w:pPr>
        <w:pStyle w:val="NormaleSPIS"/>
        <w:ind w:firstLine="0"/>
      </w:pPr>
    </w:p>
    <w:sectPr w:rsidSect="00BB2F5A" w:rsidR="0026492B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81793926"/>
      <w:docPartObj>
        <w:docPartGallery w:val="Page Numbers (Top of Page)"/>
        <w:docPartUnique/>
      </w:docPartObj>
    </w:sdtPr>
    <w:sdtEndPr/>
    <w:sdtContent>
      <w:p w:rsidRDefault="00BB2F5A" w:rsidR="00BB2F5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7E4A">
          <w:t>3</w:t>
        </w:r>
        <w:r>
          <w:fldChar w:fldCharType="end"/>
        </w:r>
      </w:p>
    </w:sdtContent>
  </w:sdt>
  <w:p w:rsidRDefault="00BB2F5A" w:rsidR="008333A9">
    <w:pPr>
      <w:pStyle w:val="Zaglavlje"/>
    </w:pPr>
    <w:r>
      <w:t>Poslovni broj: 1 St-182/2016-50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492B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57E4A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2F5A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B2F5A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B2F5A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5332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St-182/2016-50</izvorni_sadrzaj>
    <derivirana_varijabla naziv="DomainObject.Oznaka_1">St-182/2016-50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srpnja 2016.</izvorni_sadrzaj>
    <derivirana_varijabla naziv="DomainObject.Predmet.DatumRjesavanja_1">14.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St-182/2016</izvorni_sadrzaj>
    <derivirana_varijabla naziv="DomainObject.Predmet.OznakaBroj_1">St-182/2016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VITAFLORA društvo s ograničenom odgovornošću za proizvodnju i trgovinu, Čačinci</izvorni_sadrzaj>
    <derivirana_varijabla naziv="DomainObject.Predmet.ProtustrankaFormated_1">  Stečajna masa iza VITAFLORA društvo s ograničenom odgovornošću za proizvodnju i trgovinu, Čačinci</derivirana_varijabla>
  </DomainObject.Predmet.ProtustrankaFormated>
  <DomainObject.Predmet.ProtustrankaFormatedOIB>
    <izvorni_sadrzaj>  Stečajna masa iza VITAFLORA društvo s ograničenom odgovornošću za proizvodnju i trgovinu, Čačinci, OIB 24736040978</izvorni_sadrzaj>
    <derivirana_varijabla naziv="DomainObject.Predmet.ProtustrankaFormatedOIB_1">  Stečajna masa iza VITAFLORA društvo s ograničenom odgovornošću za proizvodnju i trgovinu, Čačinci, OIB 24736040978</derivirana_varijabla>
  </DomainObject.Predmet.ProtustrankaFormatedOIB>
  <DomainObject.Predmet.ProtustrankaFormatedWithAdress>
    <izvorni_sadrzaj> Stečajna masa iza VITAFLORA društvo s ograničenom odgovornošću za proizvodnju i trgovinu, Čačinci, Vijenac I. Meštrovića 74., 31000 Osijek</izvorni_sadrzaj>
    <derivirana_varijabla naziv="DomainObject.Predmet.ProtustrankaFormatedWithAdress_1"> Stečajna masa iza VITAFLORA društvo s ograničenom odgovornošću za proizvodnju i trgovinu, Čačinci, Vijenac I. Meštrovića 74., 31000 Osijek</derivirana_varijabla>
  </DomainObject.Predmet.ProtustrankaFormatedWithAdress>
  <DomainObject.Predmet.ProtustrankaFormatedWithAdressOIB>
    <izvorni_sadrzaj> Stečajna masa iza VITAFLORA društvo s ograničenom odgovornošću za proizvodnju i trgovinu, Čačinci, OIB 24736040978, Vijenac I. Meštrovića 74., 31000 Osijek</izvorni_sadrzaj>
    <derivirana_varijabla naziv="DomainObject.Predmet.ProtustrankaFormatedWithAdressOIB_1"> Stečajna masa iza VITAFLORA društvo s ograničenom odgovornošću za proizvodnju i trgovinu, Čačinci, OIB 24736040978, Vijenac I. Meštrovića 74., 31000 Osijek</derivirana_varijabla>
  </DomainObject.Predmet.ProtustrankaFormatedWithAdressOIB>
  <DomainObject.Predmet.ProtustrankaWithAdress>
    <izvorni_sadrzaj>Stečajna masa iza VITAFLORA društvo s ograničenom odgovornošću za proizvodnju i trgovinu, Čačinci Vijenac I. Meštrovića 74., 31000 Osijek</izvorni_sadrzaj>
    <derivirana_varijabla naziv="DomainObject.Predmet.ProtustrankaWithAdress_1">Stečajna masa iza VITAFLORA društvo s ograničenom odgovornošću za proizvodnju i trgovinu, Čačinci Vijenac I. Meštrovića 74., 31000 Osijek</derivirana_varijabla>
  </DomainObject.Predmet.ProtustrankaWithAdress>
  <DomainObject.Predmet.ProtustrankaWithAdressOIB>
    <izvorni_sadrzaj>Stečajna masa iza VITAFLORA društvo s ograničenom odgovornošću za proizvodnju i trgovinu, Čačinci, OIB 24736040978, Vijenac I. Meštrovića 74., 31000 Osijek</izvorni_sadrzaj>
    <derivirana_varijabla naziv="DomainObject.Predmet.ProtustrankaWithAdressOIB_1">Stečajna masa iza VITAFLORA društvo s ograničenom odgovornošću za proizvodnju i trgovinu, Čačinci, OIB 24736040978, Vijenac I. Meštrovića 74., 31000 Osijek</derivirana_varijabla>
  </DomainObject.Predmet.ProtustrankaWithAdressOIB>
  <DomainObject.Predmet.ProtustrankaNazivFormated>
    <izvorni_sadrzaj>Stečajna masa iza VITAFLORA društvo s ograničenom odgovornošću za proizvodnju i trgovinu, Čačinci</izvorni_sadrzaj>
    <derivirana_varijabla naziv="DomainObject.Predmet.ProtustrankaNazivFormated_1">Stečajna masa iza VITAFLORA društvo s ograničenom odgovornošću za proizvodnju i trgovinu, Čačinci</derivirana_varijabla>
  </DomainObject.Predmet.ProtustrankaNazivFormated>
  <DomainObject.Predmet.ProtustrankaNazivFormatedOIB>
    <izvorni_sadrzaj>Stečajna masa iza VITAFLORA društvo s ograničenom odgovornošću za proizvodnju i trgovinu, Čačinci, OIB 24736040978</izvorni_sadrzaj>
    <derivirana_varijabla naziv="DomainObject.Predmet.ProtustrankaNazivFormatedOIB_1">Stečajna masa iza VITAFLORA društvo s ograničenom odgovornošću za proizvodnju i trgovinu, Čačinci, OIB 24736040978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Addiko bank d.d.</izvorni_sadrzaj>
    <derivirana_varijabla naziv="DomainObject.Predmet.StrankaFormated_1">  FINA, RC ZAGREB, Podružnica Bjelovar; Addiko bank d.d.</derivirana_varijabla>
  </DomainObject.Predmet.StrankaFormated>
  <DomainObject.Predmet.StrankaFormatedOIB>
    <izvorni_sadrzaj>  FINA, RC ZAGREB, Podružnica Bjelovar, OIB 85821130368; Addiko bank d.d., OIB 14036333877</izvorni_sadrzaj>
    <derivirana_varijabla naziv="DomainObject.Predmet.StrankaFormatedOIB_1">  FINA, RC ZAGREB, Podružnica Bjelovar, OIB 85821130368; Addiko bank d.d., OIB 14036333877</derivirana_varijabla>
  </DomainObject.Predmet.StrankaFormatedOIB>
  <DomainObject.Predmet.StrankaFormatedWithAdress>
    <izvorni_sadrzaj> FINA, RC ZAGREB, Podružnica Bjelovar, F. Supila 4, 43000 Bjelovar; Addiko bank d.d., Slavonska 6., 10000 Zagreb</izvorni_sadrzaj>
    <derivirana_varijabla naziv="DomainObject.Predmet.StrankaFormatedWithAdress_1"> FINA, RC ZAGREB, Podružnica Bjelovar, F. Supila 4, 43000 Bjelovar; Addiko bank d.d., Slavonska 6., 10000 Zagreb</derivirana_varijabla>
  </DomainObject.Predmet.StrankaFormatedWithAdress>
  <DomainObject.Predmet.StrankaFormatedWithAdressOIB>
    <izvorni_sadrzaj> FINA, RC ZAGREB, Podružnica Bjelovar, OIB 85821130368, F. Supila 4, 43000 Bjelovar; Addiko bank d.d., OIB 14036333877, Slavonska 6., 10000 Zagreb</izvorni_sadrzaj>
    <derivirana_varijabla naziv="DomainObject.Predmet.StrankaFormatedWithAdressOIB_1"> FINA, RC ZAGREB, Podružnica Bjelovar, OIB 85821130368, F. Supila 4, 43000 Bjelovar; Addiko bank d.d., OIB 14036333877, Slavonska 6., 10000 Zagreb</derivirana_varijabla>
  </DomainObject.Predmet.StrankaFormatedWithAdressOIB>
  <DomainObject.Predmet.StrankaWithAdress>
    <izvorni_sadrzaj>FINA, RC ZAGREB, Podružnica Bjelovar F. Supila 4,43000 Bjelovar,Addiko bank d.d. Slavonska 6.,10000 Zagreb</izvorni_sadrzaj>
    <derivirana_varijabla naziv="DomainObject.Predmet.StrankaWithAdress_1">FINA, RC ZAGREB, Podružnica Bjelovar F. Supila 4,43000 Bjelovar,Addiko bank d.d. Slavonska 6.,10000 Zagreb</derivirana_varijabla>
  </DomainObject.Predmet.StrankaWithAdress>
  <DomainObject.Predmet.StrankaWithAdressOIB>
    <izvorni_sadrzaj>FINA, RC ZAGREB, Podružnica Bjelovar, OIB 85821130368, F. Supila 4,43000 Bjelovar,Addiko bank d.d., OIB 14036333877, Slavonska 6.,10000 Zagreb</izvorni_sadrzaj>
    <derivirana_varijabla naziv="DomainObject.Predmet.StrankaWithAdressOIB_1">FINA, RC ZAGREB, Podružnica Bjelovar, OIB 85821130368, F. Supila 4,43000 Bjelovar,Addiko bank d.d., OIB 14036333877, Slavonska 6.,10000 Zagreb</derivirana_varijabla>
  </DomainObject.Predmet.StrankaWithAdressOIB>
  <DomainObject.Predmet.StrankaNazivFormated>
    <izvorni_sadrzaj>FINA, RC ZAGREB, Podružnica Bjelovar,Addiko bank d.d.</izvorni_sadrzaj>
    <derivirana_varijabla naziv="DomainObject.Predmet.StrankaNazivFormated_1">FINA, RC ZAGREB, Podružnica Bjelovar,Addiko bank d.d.</derivirana_varijabla>
  </DomainObject.Predmet.StrankaNazivFormated>
  <DomainObject.Predmet.StrankaNazivFormatedOIB>
    <izvorni_sadrzaj>FINA, RC ZAGREB, Podružnica Bjelovar, OIB 85821130368,Addiko bank d.d., OIB 14036333877</izvorni_sadrzaj>
    <derivirana_varijabla naziv="DomainObject.Predmet.StrankaNazivFormatedOIB_1">FINA, RC ZAGREB, Podružnica Bjelovar, OIB 85821130368,Addiko bank d.d., OIB 14036333877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Addiko bank d.d.</item>
    </izvorni_sadrzaj>
    <derivirana_varijabla naziv="DomainObject.Predmet.StrankaListFormated_1">
      <item>FINA, RC ZAGREB, Podružnica Bjelovar</item>
      <item>Addiko bank d.d.</item>
    </derivirana_varijabla>
  </DomainObject.Predmet.StrankaListFormated>
  <DomainObject.Predmet.StrankaListFormatedOIB>
    <izvorni_sadrzaj>
      <item>FINA, RC ZAGREB, Podružnica Bjelovar, OIB 85821130368</item>
      <item>Addiko bank d.d., OIB 14036333877</item>
    </izvorni_sadrzaj>
    <derivirana_varijabla naziv="DomainObject.Predmet.StrankaListFormatedOIB_1">
      <item>FINA, RC ZAGREB, Podružnica Bjelovar, OIB 85821130368</item>
      <item>Addiko bank d.d., OIB 14036333877</item>
    </derivirana_varijabla>
  </DomainObject.Predmet.StrankaListFormatedOIB>
  <DomainObject.Predmet.StrankaListFormatedWithAdress>
    <izvorni_sadrzaj>
      <item>FINA, RC ZAGREB, Podružnica Bjelovar, F. Supila 4, 43000 Bjelovar</item>
      <item>Addiko bank d.d., Slavonska 6., 10000 Zagreb</item>
    </izvorni_sadrzaj>
    <derivirana_varijabla naziv="DomainObject.Predmet.StrankaListFormatedWithAdress_1">
      <item>FINA, RC ZAGREB, Podružnica Bjelovar, F. Supila 4, 43000 Bjelovar</item>
      <item>Addiko bank d.d., Slavonska 6.,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Addiko bank d.d., OIB 14036333877, Slavonska 6., 10000 Zagreb</item>
    </izvorni_sadrzaj>
    <derivirana_varijabla naziv="DomainObject.Predmet.StrankaListFormatedWithAdressOIB_1">
      <item>FINA, RC ZAGREB, Podružnica Bjelovar, OIB 85821130368, F. Supila 4, 43000 Bjelovar</item>
      <item>Addiko bank d.d., OIB 14036333877, Slavonska 6., 10000 Zagreb</item>
    </derivirana_varijabla>
  </DomainObject.Predmet.StrankaListFormatedWithAdressOIB>
  <DomainObject.Predmet.StrankaListNazivFormated>
    <izvorni_sadrzaj>
      <item>FINA, RC ZAGREB, Podružnica Bjelovar</item>
      <item>Addiko bank d.d.</item>
    </izvorni_sadrzaj>
    <derivirana_varijabla naziv="DomainObject.Predmet.StrankaListNazivFormated_1">
      <item>FINA, RC ZAGREB, Podružnica Bjelovar</item>
      <item>Addiko bank d.d.</item>
    </derivirana_varijabla>
  </DomainObject.Predmet.StrankaListNazivFormated>
  <DomainObject.Predmet.StrankaListNazivFormatedOIB>
    <izvorni_sadrzaj>
      <item>FINA, RC ZAGREB, Podružnica Bjelovar, OIB 85821130368</item>
      <item>Addiko bank d.d., OIB 14036333877</item>
    </izvorni_sadrzaj>
    <derivirana_varijabla naziv="DomainObject.Predmet.StrankaListNazivFormatedOIB_1">
      <item>FINA, RC ZAGREB, Podružnica Bjelovar, OIB 85821130368</item>
      <item>Addiko bank d.d., OIB 14036333877</item>
    </derivirana_varijabla>
  </DomainObject.Predmet.StrankaListNazivFormatedOIB>
  <DomainObject.Predmet.ProtuStrankaListFormated>
    <izvorni_sadrzaj>
      <item>Stečajna masa iza VITAFLORA društvo s ograničenom odgovornošću za proizvodnju i trgovinu, Čačinci</item>
    </izvorni_sadrzaj>
    <derivirana_varijabla naziv="DomainObject.Predmet.ProtuStrankaListFormated_1">
      <item>Stečajna masa iza VITAFLORA društvo s ograničenom odgovornošću za proizvodnju i trgovinu, Čačinci</item>
    </derivirana_varijabla>
  </DomainObject.Predmet.ProtuStrankaListFormated>
  <DomainObject.Predmet.ProtuStrankaListFormatedOIB>
    <izvorni_sadrzaj>
      <item>Stečajna masa iza VITAFLORA društvo s ograničenom odgovornošću za proizvodnju i trgovinu, Čačinci, OIB 24736040978</item>
    </izvorni_sadrzaj>
    <derivirana_varijabla naziv="DomainObject.Predmet.ProtuStrankaListFormatedOIB_1">
      <item>Stečajna masa iza VITAFLORA društvo s ograničenom odgovornošću za proizvodnju i trgovinu, Čačinci, OIB 24736040978</item>
    </derivirana_varijabla>
  </DomainObject.Predmet.ProtuStrankaListFormatedOIB>
  <DomainObject.Predmet.ProtuStrankaListFormatedWithAdress>
    <izvorni_sadrzaj>
      <item>Stečajna masa iza VITAFLORA društvo s ograničenom odgovornošću za proizvodnju i trgovinu, Čačinci, Vijenac I. Meštrovića 74., 31000 Osijek</item>
    </izvorni_sadrzaj>
    <derivirana_varijabla naziv="DomainObject.Predmet.ProtuStrankaListFormatedWithAdress_1">
      <item>Stečajna masa iza VITAFLORA društvo s ograničenom odgovornošću za proizvodnju i trgovinu, Čačinci, Vijenac I. Meštrovića 74., 31000 Osijek</item>
    </derivirana_varijabla>
  </DomainObject.Predmet.ProtuStrankaListFormatedWithAdress>
  <DomainObject.Predmet.ProtuStrankaListFormatedWithAdressOIB>
    <izvorni_sadrzaj>
      <item>Stečajna masa iza VITAFLORA društvo s ograničenom odgovornošću za proizvodnju i trgovinu, Čačinci, OIB 24736040978, Vijenac I. Meštrovića 74., 31000 Osijek</item>
    </izvorni_sadrzaj>
    <derivirana_varijabla naziv="DomainObject.Predmet.ProtuStrankaListFormatedWithAdressOIB_1">
      <item>Stečajna masa iza VITAFLORA društvo s ograničenom odgovornošću za proizvodnju i trgovinu, Čačinci, OIB 24736040978, Vijenac I. Meštrovića 74., 31000 Osijek</item>
    </derivirana_varijabla>
  </DomainObject.Predmet.ProtuStrankaListFormatedWithAdressOIB>
  <DomainObject.Predmet.ProtuStrankaListNazivFormated>
    <izvorni_sadrzaj>
      <item>Stečajna masa iza VITAFLORA društvo s ograničenom odgovornošću za proizvodnju i trgovinu, Čačinci</item>
    </izvorni_sadrzaj>
    <derivirana_varijabla naziv="DomainObject.Predmet.ProtuStrankaListNazivFormated_1">
      <item>Stečajna masa iza VITAFLORA društvo s ograničenom odgovornošću za proizvodnju i trgovinu, Čačinci</item>
    </derivirana_varijabla>
  </DomainObject.Predmet.ProtuStrankaListNazivFormated>
  <DomainObject.Predmet.ProtuStrankaListNazivFormatedOIB>
    <izvorni_sadrzaj>
      <item>Stečajna masa iza VITAFLORA društvo s ograničenom odgovornošću za proizvodnju i trgovinu, Čačinci, OIB 24736040978</item>
    </izvorni_sadrzaj>
    <derivirana_varijabla naziv="DomainObject.Predmet.ProtuStrankaListNazivFormatedOIB_1">
      <item>Stečajna masa iza VITAFLORA društvo s ograničenom odgovornošću za proizvodnju i trgovinu, Čačinci, OIB 24736040978</item>
    </derivirana_varijabla>
  </DomainObject.Predmet.ProtuStrankaListNazivFormatedOIB>
  <DomainObject.Predmet.OstaliListFormated>
    <izvorni_sadrzaj>
      <item>Miško Šimon</item>
      <item>ŽDO U BJELOVARU</item>
      <item>POREZNA UPRAVA U VIROVITICI</item>
      <item>sudski registar-ovdje</item>
      <item>Općinski sud u Virovitici,Stalna služba u Slatini</item>
      <item>Addiko bank d.d.</item>
      <item>Solarpit d.o.o.</item>
    </izvorni_sadrzaj>
    <derivirana_varijabla naziv="DomainObject.Predmet.OstaliListFormated_1">
      <item>Miško Šimon</item>
      <item>ŽDO U BJELOVARU</item>
      <item>POREZNA UPRAVA U VIROVITICI</item>
      <item>sudski registar-ovdje</item>
      <item>Općinski sud u Virovitici,Stalna služba u Slatini</item>
      <item>Addiko bank d.d.</item>
      <item>Solarpit d.o.o.</item>
    </derivirana_varijabla>
  </DomainObject.Predmet.OstaliListFormated>
  <DomainObject.Predmet.OstaliListFormatedOIB>
    <izvorni_sadrzaj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  <item>Solarpit d.o.o., OIB 16341790945</item>
    </izvorni_sadrzaj>
    <derivirana_varijabla naziv="DomainObject.Predmet.OstaliListFormatedOIB_1"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  <item>Solarpit d.o.o., OIB 16341790945</item>
    </derivirana_varijabla>
  </DomainObject.Predmet.OstaliListFormatedOIB>
  <DomainObject.Predmet.OstaliListFormatedWithAdress>
    <izvorni_sadrzaj>
      <item>Miško Šimon, Manastirska 5/a., 33515 Duzluk</item>
      <item>ŽDO U BJELOVARU</item>
      <item>POREZNA UPRAVA U VIROVITICI</item>
      <item>sudski registar-ovdje</item>
      <item>Općinski sud u Virovitici,Stalna služba u Slatini, ., 33520 Slatina</item>
      <item>Addiko bank d.d., Slavonska 6., 10000 Zagreb</item>
      <item>Solarpit d.o.o., Trg kralja Tomislava 18., 33405 Pitomača</item>
    </izvorni_sadrzaj>
    <derivirana_varijabla naziv="DomainObject.Predmet.OstaliListFormatedWithAdress_1">
      <item>Miško Šimon, Manastirska 5/a., 33515 Duzluk</item>
      <item>ŽDO U BJELOVARU</item>
      <item>POREZNA UPRAVA U VIROVITICI</item>
      <item>sudski registar-ovdje</item>
      <item>Općinski sud u Virovitici,Stalna služba u Slatini, ., 33520 Slatina</item>
      <item>Addiko bank d.d., Slavonska 6., 10000 Zagreb</item>
      <item>Solarpit d.o.o., Trg kralja Tomislava 18., 33405 Pitomača</item>
    </derivirana_varijabla>
  </DomainObject.Predmet.OstaliListFormatedWithAdress>
  <DomainObject.Predmet.OstaliListFormatedWithAdressOIB>
    <izvorni_sadrzaj>
      <item>Miško Šimon, OIB 62802176478, Manastirska 5/a., 33515 Duzluk</item>
      <item>ŽDO U BJELOVARU, OIB 86821435474</item>
      <item>POREZNA UPRAVA U VIROVITICI</item>
      <item>sudski registar-ovdje</item>
      <item>Općinski sud u Virovitici,Stalna služba u Slatini, ., 33520 Slatina</item>
      <item>Addiko bank d.d., OIB 14036333877, Slavonska 6., 10000 Zagreb</item>
      <item>Solarpit d.o.o., OIB 16341790945, Trg kralja Tomislava 18., 33405 Pitomača</item>
    </izvorni_sadrzaj>
    <derivirana_varijabla naziv="DomainObject.Predmet.OstaliListFormatedWithAdressOIB_1">
      <item>Miško Šimon, OIB 62802176478, Manastirska 5/a., 33515 Duzluk</item>
      <item>ŽDO U BJELOVARU, OIB 86821435474</item>
      <item>POREZNA UPRAVA U VIROVITICI</item>
      <item>sudski registar-ovdje</item>
      <item>Općinski sud u Virovitici,Stalna služba u Slatini, ., 33520 Slatina</item>
      <item>Addiko bank d.d., OIB 14036333877, Slavonska 6., 10000 Zagreb</item>
      <item>Solarpit d.o.o., OIB 16341790945, Trg kralja Tomislava 18., 33405 Pitomača</item>
    </derivirana_varijabla>
  </DomainObject.Predmet.OstaliListFormatedWithAdressOIB>
  <DomainObject.Predmet.OstaliListNazivFormated>
    <izvorni_sadrzaj>
      <item>Miško Šimon</item>
      <item>ŽDO U BJELOVARU</item>
      <item>POREZNA UPRAVA U VIROVITICI</item>
      <item>sudski registar-ovdje</item>
      <item>Općinski sud u Virovitici,Stalna služba u Slatini</item>
      <item>Addiko bank d.d.</item>
      <item>Solarpit d.o.o.</item>
    </izvorni_sadrzaj>
    <derivirana_varijabla naziv="DomainObject.Predmet.OstaliListNazivFormated_1">
      <item>Miško Šimon</item>
      <item>ŽDO U BJELOVARU</item>
      <item>POREZNA UPRAVA U VIROVITICI</item>
      <item>sudski registar-ovdje</item>
      <item>Općinski sud u Virovitici,Stalna služba u Slatini</item>
      <item>Addiko bank d.d.</item>
      <item>Solarpit d.o.o.</item>
    </derivirana_varijabla>
  </DomainObject.Predmet.OstaliListNazivFormated>
  <DomainObject.Predmet.OstaliListNazivFormatedOIB>
    <izvorni_sadrzaj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  <item>Solarpit d.o.o., OIB 16341790945</item>
    </izvorni_sadrzaj>
    <derivirana_varijabla naziv="DomainObject.Predmet.OstaliListNazivFormatedOIB_1"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  <item>Solarpit d.o.o., OIB 16341790945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>St-182/2016-50</izvorni_sadrzaj>
    <derivirana_varijabla naziv="DomainObject.PoslovniBrojDokumenta_1">St-182/2016-50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Stečajna masa iza VITAFLORA društvo s ograničenom odgovornošću za proizvodnju i trgovinu, Čačinci</izvorni_sadrzaj>
    <derivirana_varijabla naziv="DomainObject.Predmet.ProtustrankaIDrugi_1">Stečajna masa iza VITAFLORA društvo s ograničenom odgovornošću za proizvodnju i trgovinu, Čačinci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Stečajna masa iza VITAFLORA društvo s ograničenom odgovornošću za proizvodnju i trgovinu, Čačinci, OIB 24736040978, Vijenac I. Meštrovića 74., 31000 Osijek</izvorni_sadrzaj>
    <derivirana_varijabla naziv="DomainObject.Predmet.ProtustrankaIDrugiAdressOIB_1">Stečajna masa iza VITAFLORA društvo s ograničenom odgovornošću za proizvodnju i trgovinu, Čačinci, OIB 24736040978, Vijenac I. Meštrovića 74.,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2016.</izvorni_sadrzaj>
    <derivirana_varijabla naziv="DomainObject.Predmet.OdlukaRjesenje.DatumDonosenjaOdluke_1">13. srpnja 2016.</derivirana_varijabla>
  </DomainObject.Predmet.OdlukaRjesenje.DatumDonosenjaOdluke>
  <DomainObject.Predmet.OdlukaRjesenje.DatumPravomocnosti>
    <izvorni_sadrzaj>1. kolovoza 2016.</izvorni_sadrzaj>
    <derivirana_varijabla naziv="DomainObject.Predmet.OdlukaRjesenje.DatumPravomocnosti_1">1. kolovoza 2016.</derivirana_varijabla>
  </DomainObject.Predmet.OdlukaRjesenje.DatumPravomocnosti>
  <DomainObject.Predmet.OdlukaRjesenje.Oznaka>
    <izvorni_sadrzaj>St-182/2016-9</izvorni_sadrzaj>
    <derivirana_varijabla naziv="DomainObject.Predmet.OdlukaRjesenje.Oznaka_1">St-182/2016-9</derivirana_varijabla>
  </DomainObject.Predmet.OdlukaRjesenje.Oznaka>
  <DomainObject.Predmet.SudioniciListNaziv>
    <izvorni_sadrzaj>
      <item>FINA, RC ZAGREB, Podružnica Bjelovar</item>
      <item>Stečajna masa iza VITAFLORA društvo s ograničenom odgovornošću za proizvodnju i trgovinu, Čačinci</item>
      <item>Miško Šimon</item>
      <item>ŽDO U BJELOVARU</item>
      <item>POREZNA UPRAVA U VIROVITICI</item>
      <item>sudski registar-ovdje</item>
      <item>Općinski sud u Virovitici,Stalna služba u Slatini</item>
      <item>Addiko bank d.d.</item>
      <item>Addiko bank d.d.</item>
      <item>Solarpit d.o.o.</item>
    </izvorni_sadrzaj>
    <derivirana_varijabla naziv="DomainObject.Predmet.SudioniciListNaziv_1">
      <item>FINA, RC ZAGREB, Podružnica Bjelovar</item>
      <item>Stečajna masa iza VITAFLORA društvo s ograničenom odgovornošću za proizvodnju i trgovinu, Čačinci</item>
      <item>Miško Šimon</item>
      <item>ŽDO U BJELOVARU</item>
      <item>POREZNA UPRAVA U VIROVITICI</item>
      <item>sudski registar-ovdje</item>
      <item>Općinski sud u Virovitici,Stalna služba u Slatini</item>
      <item>Addiko bank d.d.</item>
      <item>Addiko bank d.d.</item>
      <item>Solarpit d.o.o.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iza VITAFLORA društvo s ograničenom odgovornošću za proizvodnju i trgovinu, Čačinci, OIB 24736040978, Vijenac I. Meštrovića 74.,31000 Osijek</item>
      <item>Miško Šimon, OIB 62802176478, Manastirska 5/a.,33515 Duzluk</item>
      <item>ŽDO U BJELOVARU, OIB 86821435474</item>
      <item>POREZNA UPRAVA U VIROVITICI</item>
      <item>sudski registar-ovdje</item>
      <item>Općinski sud u Virovitici,Stalna služba u Slatini, .,33520 Slatina</item>
      <item>Addiko bank d.d., OIB 14036333877, Slavonska 6.,10000 Zagreb</item>
      <item>Addiko bank d.d., OIB 14036333877, Slavonska 6.,10000 Zagreb</item>
      <item>Solarpit d.o.o., OIB 16341790945, Trg kralja Tomislava 18.,33405 Pitomača</item>
    </izvorni_sadrzaj>
    <derivirana_varijabla naziv="DomainObject.Predmet.SudioniciListAdressOIB_1">
      <item>FINA, RC ZAGREB, Podružnica Bjelovar, OIB 85821130368, F. Supila 4,43000 Bjelovar</item>
      <item>Stečajna masa iza VITAFLORA društvo s ograničenom odgovornošću za proizvodnju i trgovinu, Čačinci, OIB 24736040978, Vijenac I. Meštrovića 74.,31000 Osijek</item>
      <item>Miško Šimon, OIB 62802176478, Manastirska 5/a.,33515 Duzluk</item>
      <item>ŽDO U BJELOVARU, OIB 86821435474</item>
      <item>POREZNA UPRAVA U VIROVITICI</item>
      <item>sudski registar-ovdje</item>
      <item>Općinski sud u Virovitici,Stalna služba u Slatini, .,33520 Slatina</item>
      <item>Addiko bank d.d., OIB 14036333877, Slavonska 6.,10000 Zagreb</item>
      <item>Addiko bank d.d., OIB 14036333877, Slavonska 6.,10000 Zagreb</item>
      <item>Solarpit d.o.o., OIB 16341790945, Trg kralja Tomislava 18.,33405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14334A-747D-485C-A34A-1E809B0C76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632</properties:Words>
  <properties:Characters>3482</properties:Characters>
  <properties:Lines>97</properties:Lines>
  <properties:Paragraphs>29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2018-02-20T07:54:00Z</cp:lastPrinted>
  <dcterms:modified xmlns:xsi="http://www.w3.org/2001/XMLSchema-instance" xsi:type="dcterms:W3CDTF">2018-02-20T07:54:00Z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odluka_St-182_2016-50.docx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