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f961" w14:paraId="ca1f96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2496C">
        <w:rPr>
          <w:rFonts w:cs="Times New Roman" w:hAnsi="Times New Roman" w:ascii="Times New Roman"/>
          <w:b w:val="false"/>
          <w:sz w:val="24"/>
          <w:szCs w:val="24"/>
        </w:rPr>
        <w:t>5124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32496C">
        <w:t>GAMMA-TRADE d.o.o., Zagreb, Samoborska 97, OIB: 55366265651</w:t>
      </w:r>
      <w:r w:rsidR="004702FA">
        <w:t xml:space="preserve">, </w:t>
      </w:r>
      <w:r w:rsidR="002372CB">
        <w:t>1</w:t>
      </w:r>
      <w:r w:rsidR="0032496C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2496C">
        <w:t>GAMMA-TRADE d.o.o., Zagreb, Samoborska 97, OIB: 55366265651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32496C">
        <w:t>i</w:t>
      </w:r>
      <w:r w:rsidR="00740757">
        <w:t xml:space="preserve"> ovlašten</w:t>
      </w:r>
      <w:r w:rsidR="0032496C">
        <w:t>oj</w:t>
      </w:r>
      <w:r w:rsidR="00740757">
        <w:t xml:space="preserve"> za zastupanje dužnika </w:t>
      </w:r>
      <w:r w:rsidR="0032496C">
        <w:t>GAMMA-TRADE d.o.o., Zagreb, Samoborska 97, OIB: 55366265651,</w:t>
      </w:r>
      <w:r w:rsidR="00740757">
        <w:t xml:space="preserve"> </w:t>
      </w:r>
      <w:r w:rsidR="0032496C">
        <w:t>Ivicu Žugliću, Zagreb, Prigorska 30, OIB: 59776264184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32496C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32496C">
        <w:t>a</w:t>
      </w:r>
      <w:r>
        <w:t xml:space="preserve"> ovlašten</w:t>
      </w:r>
      <w:r w:rsidR="0032496C">
        <w:t>a</w:t>
      </w:r>
      <w:r>
        <w:t xml:space="preserve"> za zastupanje dužnika u roku iz točke I. ovog zaključka ne dostav</w:t>
      </w:r>
      <w:r w:rsidR="0032496C">
        <w:t xml:space="preserve">i </w:t>
      </w:r>
      <w:r>
        <w:t>popis imovine i obveza dužnika, sud će odrediti saslušanje osob</w:t>
      </w:r>
      <w:r w:rsidR="0032496C">
        <w:t>e</w:t>
      </w:r>
      <w:r w:rsidR="002372CB">
        <w:t xml:space="preserve"> ovlašten</w:t>
      </w:r>
      <w:r w:rsidR="0032496C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32496C">
        <w:t xml:space="preserve">i ovlaštenoj </w:t>
      </w:r>
      <w:r>
        <w:t xml:space="preserve">za zastupanje odrediti dovođenje, a može </w:t>
      </w:r>
      <w:r w:rsidR="0032496C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32496C">
        <w:t>a</w:t>
      </w:r>
      <w:r w:rsidR="002372CB">
        <w:t xml:space="preserve"> ovlašten</w:t>
      </w:r>
      <w:r w:rsidR="0032496C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32496C">
        <w:t xml:space="preserve">je prouzročio </w:t>
      </w:r>
      <w:r>
        <w:t xml:space="preserve">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32496C">
        <w:rPr>
          <w:b/>
        </w:rPr>
        <w:t>5.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2372CB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2372CB">
        <w:t>e ovlaštene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32496C">
        <w:t>28</w:t>
      </w:r>
      <w:r w:rsidR="002372CB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2496C">
        <w:t>GAMMA-TRADE d.o.o., Zagreb, Samoborska 97, OIB: 55366265651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</w:t>
      </w:r>
      <w:r w:rsidR="0032496C">
        <w:t>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6B0" w:rsidR="00D336B0">
      <w:r>
        <w:separator/>
      </w:r>
    </w:p>
  </w:endnote>
  <w:endnote w:id="0" w:type="continuationSeparator">
    <w:p w:rsidRDefault="00D336B0" w:rsidR="00D3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6B0" w:rsidR="00D336B0">
      <w:r>
        <w:separator/>
      </w:r>
    </w:p>
  </w:footnote>
  <w:footnote w:id="0" w:type="continuationSeparator">
    <w:p w:rsidRDefault="00D336B0" w:rsidR="00D33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3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2496C">
      <w:rPr>
        <w:rFonts w:hAnsi="Verdana" w:ascii="Verdana"/>
        <w:b w:val="false"/>
        <w:sz w:val="24"/>
        <w:szCs w:val="24"/>
      </w:rPr>
      <w:t>5124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2496C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7631A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336B0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3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3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5124</izvorni_sadrzaj>
    <derivirana_varijabla naziv="DomainObject.Predmet.Broj_1">5124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St-5124/2016</izvorni_sadrzaj>
    <derivirana_varijabla naziv="DomainObject.Predmet.OznakaBroj_1">St-5124/2016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GAMMA - TRADE d.o.o. zastupanog po punomoćniku Ivica Žuglić</izvorni_sadrzaj>
    <derivirana_varijabla naziv="DomainObject.Predmet.ProtustrankaFormated_1">  GAMMA - TRADE d.o.o. zastupanog po punomoćniku Ivica Žuglić</derivirana_varijabla>
  </DomainObject.Predmet.ProtustrankaFormated>
  <DomainObject.Predmet.ProtustrankaFormatedOIB>
    <izvorni_sadrzaj>  GAMMA - TRADE d.o.o., OIB 55366265651 zastupanog po punomoćniku Ivica Žuglić</izvorni_sadrzaj>
    <derivirana_varijabla naziv="DomainObject.Predmet.ProtustrankaFormatedOIB_1">  GAMMA - TRADE d.o.o., OIB 55366265651 zastupanog po punomoćniku Ivica Žuglić</derivirana_varijabla>
  </DomainObject.Predmet.ProtustrankaFormatedOIB>
  <DomainObject.Predmet.ProtustrankaFormatedWithAdress>
    <izvorni_sadrzaj> GAMMA - TRADE d.o.o., Samoborska 97, 10000 Zagreb zastupanog po punomoćniku Ivica Žuglić</izvorni_sadrzaj>
    <derivirana_varijabla naziv="DomainObject.Predmet.ProtustrankaFormatedWithAdress_1"> GAMMA - TRADE d.o.o., Samoborska 97, 10000 Zagreb zastupanog po punomoćniku Ivica Žuglić</derivirana_varijabla>
  </DomainObject.Predmet.ProtustrankaFormatedWithAdress>
  <DomainObject.Predmet.ProtustrankaFormatedWithAdressOIB>
    <izvorni_sadrzaj> GAMMA - TRADE d.o.o., OIB 55366265651, Samoborska 97, 10000 Zagreb zastupanog po punomoćniku Ivica Žuglić</izvorni_sadrzaj>
    <derivirana_varijabla naziv="DomainObject.Predmet.ProtustrankaFormatedWithAdressOIB_1"> GAMMA - TRADE d.o.o., OIB 55366265651, Samoborska 97, 10000 Zagreb zastupanog po punomoćniku Ivica Žuglić</derivirana_varijabla>
  </DomainObject.Predmet.ProtustrankaFormatedWithAdressOIB>
  <DomainObject.Predmet.ProtustrankaWithAdress>
    <izvorni_sadrzaj>GAMMA - TRADE d.o.o. Samoborska 97, 10000 Zagreb</izvorni_sadrzaj>
    <derivirana_varijabla naziv="DomainObject.Predmet.ProtustrankaWithAdress_1">GAMMA - TRADE d.o.o. Samoborska 97, 10000 Zagreb</derivirana_varijabla>
  </DomainObject.Predmet.ProtustrankaWithAdress>
  <DomainObject.Predmet.ProtustrankaWithAdressOIB>
    <izvorni_sadrzaj>GAMMA - TRADE d.o.o., OIB 55366265651, Samoborska 97, 10000 Zagreb</izvorni_sadrzaj>
    <derivirana_varijabla naziv="DomainObject.Predmet.ProtustrankaWithAdressOIB_1">GAMMA - TRADE d.o.o., OIB 55366265651, Samoborska 97, 10000 Zagreb</derivirana_varijabla>
  </DomainObject.Predmet.ProtustrankaWithAdressOIB>
  <DomainObject.Predmet.ProtustrankaNazivFormated>
    <izvorni_sadrzaj>GAMMA - TRADE d.o.o.</izvorni_sadrzaj>
    <derivirana_varijabla naziv="DomainObject.Predmet.ProtustrankaNazivFormated_1">GAMMA - TRADE d.o.o.</derivirana_varijabla>
  </DomainObject.Predmet.ProtustrankaNazivFormated>
  <DomainObject.Predmet.ProtustrankaNazivFormatedOIB>
    <izvorni_sadrzaj>GAMMA - TRADE d.o.o., OIB 55366265651</izvorni_sadrzaj>
    <derivirana_varijabla naziv="DomainObject.Predmet.ProtustrankaNazivFormatedOIB_1">GAMMA - TRADE d.o.o., OIB 55366265651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 - TRADE d.o.o. zastupanog po punomoćniku Ivica Žuglić</item>
    </izvorni_sadrzaj>
    <derivirana_varijabla naziv="DomainObject.Predmet.ProtuStrankaListFormated_1">
      <item>GAMMA - TRADE d.o.o. zastupanog po punomoćniku Ivica Žuglić</item>
    </derivirana_varijabla>
  </DomainObject.Predmet.ProtuStrankaListFormated>
  <DomainObject.Predmet.ProtuStrankaListFormatedOIB>
    <izvorni_sadrzaj>
      <item>GAMMA - TRADE d.o.o., OIB 55366265651 zastupanog po punomoćniku Ivica Žuglić</item>
    </izvorni_sadrzaj>
    <derivirana_varijabla naziv="DomainObject.Predmet.ProtuStrankaListFormatedOIB_1">
      <item>GAMMA - TRADE d.o.o., OIB 55366265651 zastupanog po punomoćniku Ivica Žuglić</item>
    </derivirana_varijabla>
  </DomainObject.Predmet.ProtuStrankaListFormatedOIB>
  <DomainObject.Predmet.ProtuStrankaListFormatedWithAdress>
    <izvorni_sadrzaj>
      <item>GAMMA - TRADE d.o.o., Samoborska 97, 10000 Zagreb zastupanog po punomoćniku Ivica Žuglić</item>
    </izvorni_sadrzaj>
    <derivirana_varijabla naziv="DomainObject.Predmet.ProtuStrankaListFormatedWithAdress_1">
      <item>GAMMA - TRADE d.o.o., Samoborska 97, 10000 Zagreb zastupanog po punomoćniku Ivica Žuglić</item>
    </derivirana_varijabla>
  </DomainObject.Predmet.ProtuStrankaListFormatedWithAdress>
  <DomainObject.Predmet.ProtuStrankaListFormatedWithAdressOIB>
    <izvorni_sadrzaj>
      <item>GAMMA - TRADE d.o.o., OIB 55366265651, Samoborska 97, 10000 Zagreb zastupanog po punomoćniku Ivica Žuglić</item>
    </izvorni_sadrzaj>
    <derivirana_varijabla naziv="DomainObject.Predmet.ProtuStrankaListFormatedWithAdressOIB_1">
      <item>GAMMA - TRADE d.o.o., OIB 55366265651, Samoborska 97, 10000 Zagreb zastupanog po punomoćniku Ivica Žuglić</item>
    </derivirana_varijabla>
  </DomainObject.Predmet.ProtuStrankaListFormatedWithAdressOIB>
  <DomainObject.Predmet.ProtuStrankaListNazivFormated>
    <izvorni_sadrzaj>
      <item>GAMMA - TRADE d.o.o.</item>
    </izvorni_sadrzaj>
    <derivirana_varijabla naziv="DomainObject.Predmet.ProtuStrankaListNazivFormated_1">
      <item>GAMMA - TRADE d.o.o.</item>
    </derivirana_varijabla>
  </DomainObject.Predmet.ProtuStrankaListNazivFormated>
  <DomainObject.Predmet.ProtuStrankaListNazivFormatedOIB>
    <izvorni_sadrzaj>
      <item>GAMMA - TRADE d.o.o., OIB 55366265651</item>
    </izvorni_sadrzaj>
    <derivirana_varijabla naziv="DomainObject.Predmet.ProtuStrankaListNazivFormatedOIB_1">
      <item>GAMMA - TRADE d.o.o., OIB 55366265651</item>
    </derivirana_varijabla>
  </DomainObject.Predmet.ProtuStrankaListNazivFormatedOIB>
  <DomainObject.Predmet.OstaliListFormated>
    <izvorni_sadrzaj>
      <item>Ivica Žuglić punomoćnik sudionika u postupku GAMMA - TRADE d.o.o.</item>
    </izvorni_sadrzaj>
    <derivirana_varijabla naziv="DomainObject.Predmet.OstaliListFormated_1">
      <item>Ivica Žuglić punomoćnik sudionika u postupku GAMMA - TRADE d.o.o.</item>
    </derivirana_varijabla>
  </DomainObject.Predmet.OstaliListFormated>
  <DomainObject.Predmet.OstaliListFormatedOIB>
    <izvorni_sadrzaj>
      <item>Ivica Žuglić, OIB 59776264184 punomoćnik sudionika u postupku GAMMA - TRADE d.o.o.</item>
    </izvorni_sadrzaj>
    <derivirana_varijabla naziv="DomainObject.Predmet.OstaliListFormatedOIB_1">
      <item>Ivica Žuglić, OIB 59776264184 punomoćnik sudionika u postupku GAMMA - TRADE d.o.o.</item>
    </derivirana_varijabla>
  </DomainObject.Predmet.OstaliListFormatedOIB>
  <DomainObject.Predmet.OstaliListFormatedWithAdress>
    <izvorni_sadrzaj>
      <item>Ivica Žuglić, Prigorska 30, 10000 Zagreb punomoćnik sudionika u postupku GAMMA - TRADE d.o.o.</item>
    </izvorni_sadrzaj>
    <derivirana_varijabla naziv="DomainObject.Predmet.OstaliListFormatedWithAdress_1">
      <item>Ivica Žuglić, Prigorska 30, 10000 Zagreb punomoćnik sudionika u postupku GAMMA - TRADE d.o.o.</item>
    </derivirana_varijabla>
  </DomainObject.Predmet.OstaliListFormatedWithAdress>
  <DomainObject.Predmet.OstaliListFormatedWithAdressOIB>
    <izvorni_sadrzaj>
      <item>Ivica Žuglić, OIB 59776264184, Prigorska 30, 10000 Zagreb punomoćnik sudionika u postupku GAMMA - TRADE d.o.o.</item>
    </izvorni_sadrzaj>
    <derivirana_varijabla naziv="DomainObject.Predmet.OstaliListFormatedWithAdressOIB_1">
      <item>Ivica Žuglić, OIB 59776264184, Prigorska 30, 10000 Zagreb punomoćnik sudionika u postupku GAMMA - TRADE d.o.o.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 - TRADE d.o.o.</izvorni_sadrzaj>
    <derivirana_varijabla naziv="DomainObject.Predmet.ProtustrankaIDrugi_1">GAMMA -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 - TRADE d.o.o., OIB 55366265651, Samoborska 97, 10000 Zagreb</izvorni_sadrzaj>
    <derivirana_varijabla naziv="DomainObject.Predmet.ProtustrankaIDrugiAdressOIB_1">GAMMA - TRADE d.o.o., OIB 55366265651, Samoborska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 - TRADE d.o.o.</item>
      <item>Ivica Žuglić</item>
    </izvorni_sadrzaj>
    <derivirana_varijabla naziv="DomainObject.Predmet.SudioniciListNaziv_1">
      <item>FINA Regionalni centar Zagreb</item>
      <item>GAMMA - TRADE d.o.o.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55366265651</item>
      <item>, OIB 59776264184</item>
    </izvorni_sadrzaj>
    <derivirana_varijabla naziv="DomainObject.Predmet.SudioniciListNazivOIB_1">
      <item>, OIB 85821130368</item>
      <item>, OIB 55366265651</item>
      <item>, OIB 59776264184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F196C-B9B0-479E-8BED-1B6D49128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884</properties:Words>
  <properties:Characters>4606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2017-10-11T10:58:00Z</dcterms:created>
  <dc:creator>Korisnik</dc:creator>
  <cp:lastModifiedBy>Draženka Prpić</cp:lastModifiedBy>
  <cp:lastPrinted>2017-10-11T11:00:00Z</cp:lastPrinted>
  <dcterms:modified xmlns:xsi="http://www.w3.org/2001/XMLSchema-instance" xsi:type="dcterms:W3CDTF">2017-10-11T11:00:00Z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