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b646" w14:paraId="c28b64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915A3">
        <w:t>3</w:t>
      </w:r>
      <w:r w:rsidR="006E3CD5">
        <w:t>98</w:t>
      </w:r>
      <w:r>
        <w:t>/</w:t>
      </w:r>
      <w:r w:rsidR="00E8650F">
        <w:t>1</w:t>
      </w:r>
      <w:r w:rsidR="00EB2CC7">
        <w:t>7</w:t>
      </w:r>
      <w:r>
        <w:t>-</w:t>
      </w:r>
      <w:r w:rsidR="005C1B7F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6E3CD5" w:rsidRPr="006E3CD5">
        <w:t>4 ZIDA društvo s ograničenom odgovornošću za graditeljstvo i usluge, Osijek, A. Waldingera 12, MBS 030124923, OIB 59461984624</w:t>
      </w:r>
      <w:r w:rsidR="00212370" w:rsidRPr="00450C50">
        <w:t xml:space="preserve">, dana </w:t>
      </w:r>
      <w:r w:rsidR="006E3CD5">
        <w:t>20</w:t>
      </w:r>
      <w:r w:rsidR="00212370">
        <w:t xml:space="preserve">. </w:t>
      </w:r>
      <w:r w:rsidR="005C1B7F">
        <w:t>travnj</w:t>
      </w:r>
      <w:r w:rsidR="00212370">
        <w:t>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6E3CD5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6E3CD5" w:rsidRPr="006E3CD5">
        <w:t>4 ZIDA društvo s ograničenom odgovornošću za graditeljstvo i usluge, Osijek, A. Waldingera 12, MBS 030124923, OIB 59461984624</w:t>
      </w:r>
      <w:r>
        <w:t>.</w:t>
      </w:r>
    </w:p>
    <w:p w:rsidRDefault="00212370" w:rsidP="00212370" w:rsidR="00212370">
      <w:pPr>
        <w:jc w:val="both"/>
      </w:pPr>
    </w:p>
    <w:p w:rsidRDefault="00212370" w:rsidP="000C7F3F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0C7F3F" w:rsidRPr="000C7F3F">
        <w:t>Blanka Gambiraža, Osijek, Bakarska 42, OIB 81085118009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0C7F3F">
        <w:t>10</w:t>
      </w:r>
      <w:r>
        <w:t>.0</w:t>
      </w:r>
      <w:r w:rsidR="00316325">
        <w:t>5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6E3CD5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6E3CD5" w:rsidRPr="006E3CD5">
        <w:t>4 ZIDA društvo s ograničenom odgovornošću za graditeljstvo i usluge, Osijek, A. Waldingera 12, MBS 030124923, OIB 59461984624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0C7F3F" w:rsidP="00212370" w:rsidR="00212370">
      <w:pPr>
        <w:ind w:firstLine="720" w:left="2160"/>
      </w:pPr>
      <w:r>
        <w:t>16</w:t>
      </w:r>
      <w:r w:rsidR="00212370">
        <w:t xml:space="preserve">. </w:t>
      </w:r>
      <w:r w:rsidR="00316325">
        <w:t>svib</w:t>
      </w:r>
      <w:r w:rsidR="00567158">
        <w:t>nja</w:t>
      </w:r>
      <w:r w:rsidR="00212370">
        <w:t xml:space="preserve"> 2017. u </w:t>
      </w:r>
      <w:r w:rsidR="00316325">
        <w:t>9</w:t>
      </w:r>
      <w:r w:rsidR="00212370">
        <w:t>,</w:t>
      </w:r>
      <w:r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0D6D93">
        <w:t>1</w:t>
      </w:r>
      <w:r w:rsidR="00316325">
        <w:t>4</w:t>
      </w:r>
      <w:r>
        <w:t>.</w:t>
      </w:r>
      <w:r w:rsidR="00A52210">
        <w:t>0</w:t>
      </w:r>
      <w:r w:rsidR="00316325">
        <w:t>3</w:t>
      </w:r>
      <w:r>
        <w:t>.201</w:t>
      </w:r>
      <w:r w:rsidR="00A52210">
        <w:t>7</w:t>
      </w:r>
      <w:r>
        <w:t>. zaprimljen je na ovome sudu prijedlog FINE Regionalni centar Osijek, Podružnica Osijek, klasa: 110-07/1</w:t>
      </w:r>
      <w:r w:rsidR="000E71D2">
        <w:t>7</w:t>
      </w:r>
      <w:r>
        <w:t>-01/04 Ur. broj 04-06-1</w:t>
      </w:r>
      <w:r w:rsidR="000E71D2">
        <w:t>7</w:t>
      </w:r>
      <w:r>
        <w:t>-</w:t>
      </w:r>
      <w:r w:rsidR="00284839">
        <w:t>1</w:t>
      </w:r>
      <w:r w:rsidR="000D6D93">
        <w:t xml:space="preserve">353 </w:t>
      </w:r>
      <w:r>
        <w:t xml:space="preserve">od </w:t>
      </w:r>
      <w:r w:rsidR="000D6D93">
        <w:t>1</w:t>
      </w:r>
      <w:r w:rsidR="00284839">
        <w:t>3</w:t>
      </w:r>
      <w:r>
        <w:t>.</w:t>
      </w:r>
      <w:r w:rsidR="000E71D2">
        <w:t>0</w:t>
      </w:r>
      <w:r w:rsidR="00284839">
        <w:t>3</w:t>
      </w:r>
      <w:r>
        <w:t>.201</w:t>
      </w:r>
      <w:r w:rsidR="000E71D2">
        <w:t>7</w:t>
      </w:r>
      <w:r>
        <w:t xml:space="preserve">. godine, za otvaranje stečajnog postupka nad dužnikom </w:t>
      </w:r>
      <w:r w:rsidR="00F64BBD" w:rsidRPr="00F64BBD">
        <w:t>4 ZIDA društvo s ograničenom odgovornošću za graditeljstvo i usluge, Osijek, A. Waldingera 12, MBS 030124923, OIB 59461984624</w:t>
      </w:r>
      <w:r>
        <w:t>, 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0D6D93">
        <w:t>10</w:t>
      </w:r>
      <w:r>
        <w:t>.</w:t>
      </w:r>
      <w:r w:rsidR="000E71D2">
        <w:t>0</w:t>
      </w:r>
      <w:r w:rsidR="00284839">
        <w:t>3</w:t>
      </w:r>
      <w:r>
        <w:t>.201</w:t>
      </w:r>
      <w:r w:rsidR="000E71D2">
        <w:t>7</w:t>
      </w:r>
      <w:r>
        <w:t xml:space="preserve">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0D6D93">
        <w:t>4</w:t>
      </w:r>
      <w:r w:rsidR="00284839">
        <w:t>7.</w:t>
      </w:r>
      <w:r w:rsidR="000D6D93">
        <w:t>414,35</w:t>
      </w:r>
      <w:r>
        <w:t xml:space="preserve"> kn, u koji iznos je uračunata kamata i naknada FINE za provedbe ovrhe na novčanim sredstvima dužnika. Navodi da dužnik ima </w:t>
      </w:r>
      <w:r w:rsidR="0048282A">
        <w:t>jednog</w:t>
      </w:r>
      <w:r>
        <w:t xml:space="preserve"> zaposlen</w:t>
      </w:r>
      <w:r w:rsidR="0048282A">
        <w:t>og</w:t>
      </w:r>
      <w:r>
        <w:t xml:space="preserve">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F76482">
        <w:t>10</w:t>
      </w:r>
      <w:r>
        <w:t>.</w:t>
      </w:r>
      <w:r w:rsidR="006C01D5">
        <w:t>0</w:t>
      </w:r>
      <w:r w:rsidR="0048282A">
        <w:t>3</w:t>
      </w:r>
      <w:r>
        <w:t>.201</w:t>
      </w:r>
      <w:r w:rsidR="006C01D5">
        <w:t>7</w:t>
      </w:r>
      <w:r>
        <w:t xml:space="preserve">., te navodi da na temelju čl. 112. st. 5. SZ dužnik na ime predujma za namirenje troškova stečajnog postupka </w:t>
      </w:r>
      <w:r w:rsidR="00F76482">
        <w:t>ne</w:t>
      </w:r>
      <w:r>
        <w:t xml:space="preserve">ma zaplijenjena novčana sredstva </w:t>
      </w:r>
      <w:r w:rsidR="00F76482">
        <w:t>na dan 10.03.2017</w:t>
      </w:r>
      <w:r>
        <w:t>.</w:t>
      </w:r>
      <w:r w:rsidR="0048349B">
        <w:t xml:space="preserve"> 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7B55DE">
        <w:t>20</w:t>
      </w:r>
      <w:r>
        <w:t xml:space="preserve">. </w:t>
      </w:r>
      <w:r w:rsidR="0048282A">
        <w:t>travnj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7B55DE">
        <w:t>Hrvoje Ivanišević, Osijek, Snježnička 31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</w:t>
      </w:r>
      <w:r w:rsidR="00EA77CD">
        <w:t>a</w:t>
      </w:r>
      <w:r>
        <w:t xml:space="preserve"> stečajn</w:t>
      </w:r>
      <w:r w:rsidR="00EA77CD">
        <w:t>a</w:t>
      </w:r>
      <w:r>
        <w:t xml:space="preserve"> upravitelj</w:t>
      </w:r>
      <w:r w:rsidR="00EA77CD">
        <w:t>ica</w:t>
      </w:r>
      <w:r>
        <w:t xml:space="preserve"> uz presliku lista 1</w:t>
      </w:r>
      <w:r w:rsidR="001949C9">
        <w:t>-2</w:t>
      </w:r>
      <w:r>
        <w:t xml:space="preserve">, </w:t>
      </w:r>
      <w:r w:rsidR="00BB0F7F">
        <w:t>1</w:t>
      </w:r>
      <w:r w:rsidR="00426373">
        <w:t>1</w:t>
      </w:r>
      <w:r w:rsidR="007B55DE">
        <w:t>, 12 i 13</w:t>
      </w:r>
      <w:r w:rsidR="00EA77CD"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426373">
        <w:t>Osijek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R </w:t>
      </w:r>
      <w:r w:rsidR="001731EC">
        <w:t>16</w:t>
      </w:r>
      <w:r>
        <w:t>/</w:t>
      </w:r>
      <w:r w:rsidR="00011ED5">
        <w:t>5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01D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C1B7F" w:rsidRPr="005C1B7F">
      <w:t>14 St-3</w:t>
    </w:r>
    <w:r w:rsidR="006E3CD5">
      <w:t>98</w:t>
    </w:r>
    <w:r w:rsidR="005C1B7F" w:rsidRPr="005C1B7F">
      <w:t>/17-11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ED5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C7F3F"/>
    <w:rsid w:val="000D6D93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31EC"/>
    <w:rsid w:val="001757B4"/>
    <w:rsid w:val="00193952"/>
    <w:rsid w:val="001949C9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84839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3DF5"/>
    <w:rsid w:val="002F66B0"/>
    <w:rsid w:val="00302F1C"/>
    <w:rsid w:val="00307662"/>
    <w:rsid w:val="003100CA"/>
    <w:rsid w:val="00316325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C7EC1"/>
    <w:rsid w:val="003D468C"/>
    <w:rsid w:val="003E3BDF"/>
    <w:rsid w:val="003E509A"/>
    <w:rsid w:val="003F637C"/>
    <w:rsid w:val="00406F6D"/>
    <w:rsid w:val="0041002D"/>
    <w:rsid w:val="00426373"/>
    <w:rsid w:val="0043315F"/>
    <w:rsid w:val="00440509"/>
    <w:rsid w:val="00443D03"/>
    <w:rsid w:val="00450C50"/>
    <w:rsid w:val="00465059"/>
    <w:rsid w:val="00476653"/>
    <w:rsid w:val="0048282A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67158"/>
    <w:rsid w:val="00576460"/>
    <w:rsid w:val="005861A8"/>
    <w:rsid w:val="005A0866"/>
    <w:rsid w:val="005A74CE"/>
    <w:rsid w:val="005B28D3"/>
    <w:rsid w:val="005B525F"/>
    <w:rsid w:val="005C162A"/>
    <w:rsid w:val="005C1B7F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E3CD5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55DE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21B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15A3"/>
    <w:rsid w:val="00B95C5A"/>
    <w:rsid w:val="00BA13EB"/>
    <w:rsid w:val="00BA3984"/>
    <w:rsid w:val="00BB0F7F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875F8"/>
    <w:rsid w:val="00C912D7"/>
    <w:rsid w:val="00C96257"/>
    <w:rsid w:val="00CA05DB"/>
    <w:rsid w:val="00CA3AC2"/>
    <w:rsid w:val="00CA40D5"/>
    <w:rsid w:val="00CB294A"/>
    <w:rsid w:val="00CD76BD"/>
    <w:rsid w:val="00CE30EF"/>
    <w:rsid w:val="00CF4B2A"/>
    <w:rsid w:val="00D02115"/>
    <w:rsid w:val="00D131ED"/>
    <w:rsid w:val="00D201D9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7C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BBD"/>
    <w:rsid w:val="00F64F48"/>
    <w:rsid w:val="00F76085"/>
    <w:rsid w:val="00F76482"/>
    <w:rsid w:val="00F8122A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0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0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ZIDA društvo s ograničenom odgovornošću za graditeljstvo i usluge</izvorni_sadrzaj>
    <derivirana_varijabla naziv="DomainObject.Predmet.ProtustrankaFormated_1">  4 ZIDA društvo s ograničenom odgovornošću za graditeljstvo i usluge</derivirana_varijabla>
  </DomainObject.Predmet.ProtustrankaFormated>
  <DomainObject.Predmet.ProtustrankaFormatedOIB>
    <izvorni_sadrzaj>  4 ZIDA društvo s ograničenom odgovornošću za graditeljstvo i usluge, OIB 59461984624</izvorni_sadrzaj>
    <derivirana_varijabla naziv="DomainObject.Predmet.ProtustrankaFormatedOIB_1">  4 ZIDA društvo s ograničenom odgovornošću za graditeljstvo i usluge, OIB 59461984624</derivirana_varijabla>
  </DomainObject.Predmet.ProtustrankaFormatedOIB>
  <DomainObject.Predmet.ProtustrankaFormatedWithAdress>
    <izvorni_sadrzaj> 4 ZIDA društvo s ograničenom odgovornošću za graditeljstvo i usluge, A. Waldingera 12, 31000 Osijek</izvorni_sadrzaj>
    <derivirana_varijabla naziv="DomainObject.Predmet.ProtustrankaFormatedWithAdress_1"> 4 ZIDA društvo s ograničenom odgovornošću za graditeljstvo i usluge, A. Waldingera 12, 31000 Osijek</derivirana_varijabla>
  </DomainObject.Predmet.ProtustrankaFormatedWithAdress>
  <DomainObject.Predmet.ProtustrankaFormatedWithAdressOIB>
    <izvorni_sadrzaj> 4 ZIDA društvo s ograničenom odgovornošću za graditeljstvo i usluge, OIB 59461984624, A. Waldingera 12, 31000 Osijek</izvorni_sadrzaj>
    <derivirana_varijabla naziv="DomainObject.Predmet.ProtustrankaFormatedWithAdressOIB_1"> 4 ZIDA društvo s ograničenom odgovornošću za graditeljstvo i usluge, OIB 59461984624, A. Waldingera 12, 31000 Osijek</derivirana_varijabla>
  </DomainObject.Predmet.ProtustrankaFormatedWithAdressOIB>
  <DomainObject.Predmet.ProtustrankaWithAdress>
    <izvorni_sadrzaj>4 ZIDA društvo s ograničenom odgovornošću za graditeljstvo i usluge A. Waldingera 12, 31000 Osijek</izvorni_sadrzaj>
    <derivirana_varijabla naziv="DomainObject.Predmet.ProtustrankaWithAdress_1">4 ZIDA društvo s ograničenom odgovornošću za graditeljstvo i usluge A. Waldingera 12, 31000 Osijek</derivirana_varijabla>
  </DomainObject.Predmet.ProtustrankaWithAdress>
  <DomainObject.Predmet.ProtustrankaWithAdressOIB>
    <izvorni_sadrzaj>4 ZIDA društvo s ograničenom odgovornošću za graditeljstvo i usluge, OIB 59461984624, A. Waldingera 12, 31000 Osijek</izvorni_sadrzaj>
    <derivirana_varijabla naziv="DomainObject.Predmet.ProtustrankaWithAdressOIB_1">4 ZIDA društvo s ograničenom odgovornošću za graditeljstvo i usluge, OIB 59461984624, A. Waldingera 12, 31000 Osijek</derivirana_varijabla>
  </DomainObject.Predmet.ProtustrankaWithAdressOIB>
  <DomainObject.Predmet.ProtustrankaNazivFormated>
    <izvorni_sadrzaj>4 ZIDA društvo s ograničenom odgovornošću za graditeljstvo i usluge</izvorni_sadrzaj>
    <derivirana_varijabla naziv="DomainObject.Predmet.ProtustrankaNazivFormated_1">4 ZIDA društvo s ograničenom odgovornošću za graditeljstvo i usluge</derivirana_varijabla>
  </DomainObject.Predmet.ProtustrankaNazivFormated>
  <DomainObject.Predmet.ProtustrankaNazivFormatedOIB>
    <izvorni_sadrzaj>4 ZIDA društvo s ograničenom odgovornošću za graditeljstvo i usluge, OIB 59461984624</izvorni_sadrzaj>
    <derivirana_varijabla naziv="DomainObject.Predmet.ProtustrankaNazivFormatedOIB_1">4 ZIDA društvo s ograničenom odgovornošću za graditeljstvo i usluge, OIB 59461984624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ZIDA društvo s ograničenom odgovornošću za graditeljstvo i usluge</item>
    </izvorni_sadrzaj>
    <derivirana_varijabla naziv="DomainObject.Predmet.ProtuStrankaListFormated_1">
      <item>4 ZIDA društvo s ograničenom odgovornošću za graditeljstvo i usluge</item>
    </derivirana_varijabla>
  </DomainObject.Predmet.ProtuStrankaListFormated>
  <DomainObject.Predmet.ProtuStrankaListFormatedOIB>
    <izvorni_sadrzaj>
      <item>4 ZIDA društvo s ograničenom odgovornošću za graditeljstvo i usluge, OIB 59461984624</item>
    </izvorni_sadrzaj>
    <derivirana_varijabla naziv="DomainObject.Predmet.ProtuStrankaListFormatedOIB_1">
      <item>4 ZIDA društvo s ograničenom odgovornošću za graditeljstvo i usluge, OIB 59461984624</item>
    </derivirana_varijabla>
  </DomainObject.Predmet.ProtuStrankaListFormatedOIB>
  <DomainObject.Predmet.ProtuStrankaListFormatedWithAdress>
    <izvorni_sadrzaj>
      <item>4 ZIDA društvo s ograničenom odgovornošću za graditeljstvo i usluge, A. Waldingera 12, 31000 Osijek</item>
    </izvorni_sadrzaj>
    <derivirana_varijabla naziv="DomainObject.Predmet.ProtuStrankaListFormatedWithAdress_1">
      <item>4 ZIDA društvo s ograničenom odgovornošću za graditeljstvo i usluge, A. Waldingera 12, 31000 Osijek</item>
    </derivirana_varijabla>
  </DomainObject.Predmet.ProtuStrankaListFormatedWithAdress>
  <DomainObject.Predmet.ProtuStrankaListFormatedWithAdressOIB>
    <izvorni_sadrzaj>
      <item>4 ZIDA društvo s ograničenom odgovornošću za graditeljstvo i usluge, OIB 59461984624, A. Waldingera 12, 31000 Osijek</item>
    </izvorni_sadrzaj>
    <derivirana_varijabla naziv="DomainObject.Predmet.ProtuStrankaListFormatedWithAdressOIB_1">
      <item>4 ZIDA društvo s ograničenom odgovornošću za graditeljstvo i usluge, OIB 59461984624, A. Waldingera 12, 31000 Osijek</item>
    </derivirana_varijabla>
  </DomainObject.Predmet.ProtuStrankaListFormatedWithAdressOIB>
  <DomainObject.Predmet.ProtuStrankaListNazivFormated>
    <izvorni_sadrzaj>
      <item>4 ZIDA društvo s ograničenom odgovornošću za graditeljstvo i usluge</item>
    </izvorni_sadrzaj>
    <derivirana_varijabla naziv="DomainObject.Predmet.ProtuStrankaListNazivFormated_1">
      <item>4 ZIDA društvo s ograničenom odgovornošću za graditeljstvo i usluge</item>
    </derivirana_varijabla>
  </DomainObject.Predmet.ProtuStrankaListNazivFormated>
  <DomainObject.Predmet.ProtuStrankaListNazivFormatedOIB>
    <izvorni_sadrzaj>
      <item>4 ZIDA društvo s ograničenom odgovornošću za graditeljstvo i usluge, OIB 59461984624</item>
    </izvorni_sadrzaj>
    <derivirana_varijabla naziv="DomainObject.Predmet.ProtuStrankaListNazivFormatedOIB_1">
      <item>4 ZIDA društvo s ograničenom odgovornošću za graditeljstvo i usluge, OIB 59461984624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ZIDA društvo s ograničenom odgovornošću za graditeljstvo i usluge</izvorni_sadrzaj>
    <derivirana_varijabla naziv="DomainObject.Predmet.ProtustrankaIDrugi_1">4 ZIDA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ZIDA društvo s ograničenom odgovornošću za graditeljstvo i usluge, OIB 59461984624, A. Waldingera 12, 31000 Osijek</izvorni_sadrzaj>
    <derivirana_varijabla naziv="DomainObject.Predmet.ProtustrankaIDrugiAdressOIB_1">4 ZIDA društvo s ograničenom odgovornošću za graditeljstvo i usluge, OIB 59461984624, A. Waldingera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4 ZIDA društvo s ograničenom odgovornošću za graditeljstvo i usluge</item>
    </izvorni_sadrzaj>
    <derivirana_varijabla naziv="DomainObject.Predmet.SudioniciListNaziv_1">
      <item>FINA RC OSIJEK</item>
      <item>4 ZIDA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4 ZIDA društvo s ograničenom odgovornošću za graditeljstvo i usluge, OIB 59461984624, A. Waldingera 12,31000 Osijek</item>
    </izvorni_sadrzaj>
    <derivirana_varijabla naziv="DomainObject.Predmet.SudioniciListAdressOIB_1">
      <item>FINA RC OSIJEK, OIB 85821130368</item>
      <item>4 ZIDA društvo s ograničenom odgovornošću za graditeljstvo i usluge, OIB 59461984624, A. Waldingera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59461984624</item>
    </izvorni_sadrzaj>
    <derivirana_varijabla naziv="DomainObject.Predmet.SudioniciListNazivOIB_1">
      <item>, OIB 85821130368</item>
      <item>, OIB 59461984624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25765-B73F-4208-950C-24549F7D6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712</properties:Words>
  <properties:Characters>3924</properties:Characters>
  <properties:Lines>120</properties:Lines>
  <properties:Paragraphs>38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2017-04-20T07:15:00Z</cp:lastPrinted>
  <dcterms:modified xmlns:xsi="http://www.w3.org/2001/XMLSchema-instance" xsi:type="dcterms:W3CDTF">2017-04-20T09:23:00Z</dcterms:modified>
  <cp:revision>28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