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f1e3" w14:paraId="951f1e3" w:rsidRDefault="00AE649C" w:rsidP="00FA5B5E" w:rsidR="00AE649C" w:rsidRPr="00B76F3C">
      <w:pPr>
        <w:pStyle w:val="Naslov3"/>
        <w15:collapsed w:val="false"/>
      </w:pPr>
    </w:p>
    <w:p w:rsidRDefault="00E8340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83406" w:rsidP="00E83406" w:rsidR="00E83406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St-441/2015-3.</w:t>
      </w:r>
    </w:p>
    <w:p w:rsidRDefault="00E83406" w:rsidP="00E83406" w:rsidR="00E83406">
      <w:pPr>
        <w:jc w:val="both"/>
        <w:rPr>
          <w:rFonts w:cs="Arial" w:hAnsi="Arial" w:ascii="Arial"/>
          <w:b/>
        </w:rPr>
      </w:pPr>
    </w:p>
    <w:p w:rsidRDefault="00E83406" w:rsidP="00E83406" w:rsidR="00E8340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E83406" w:rsidP="00E83406" w:rsidR="00E83406">
      <w:pPr>
        <w:jc w:val="center"/>
        <w:rPr>
          <w:rFonts w:cs="Arial" w:hAnsi="Arial" w:ascii="Arial"/>
          <w:b/>
        </w:rPr>
      </w:pPr>
    </w:p>
    <w:p w:rsidRDefault="00E83406" w:rsidP="00E83406" w:rsidR="00E8340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E83406" w:rsidP="00E83406" w:rsidR="00E83406">
      <w:pPr>
        <w:jc w:val="both"/>
        <w:rPr>
          <w:rFonts w:cs="Arial" w:hAnsi="Arial" w:ascii="Arial"/>
        </w:rPr>
      </w:pPr>
    </w:p>
    <w:p w:rsidRDefault="00E83406" w:rsidP="00E83406" w:rsidR="00E83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MODELSTOLARIJA d.o.o. za proizvodnju, trgovinu i usluge iz Daruvara, Slave Raškaj 1, MBS 010076279, OIB 58451458663, dana 04. veljače 2016. godine  </w:t>
      </w:r>
    </w:p>
    <w:p w:rsidRDefault="00E83406" w:rsidP="00E83406" w:rsidR="00E83406">
      <w:pPr>
        <w:jc w:val="both"/>
        <w:rPr>
          <w:rFonts w:cs="Arial" w:hAnsi="Arial" w:ascii="Arial"/>
        </w:rPr>
      </w:pPr>
    </w:p>
    <w:p w:rsidRDefault="00E83406" w:rsidP="00E83406" w:rsidR="00E8340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E83406" w:rsidP="00E83406" w:rsidR="00E83406">
      <w:pPr>
        <w:jc w:val="both"/>
        <w:rPr>
          <w:rFonts w:cs="Arial" w:hAnsi="Arial" w:ascii="Arial"/>
        </w:rPr>
      </w:pPr>
    </w:p>
    <w:p w:rsidRDefault="00E83406" w:rsidP="00E83406" w:rsidR="00E8340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MODELSTOLARIJA d.o.o. za proizvodnju, trgovinu i usluge iz Daruvara, Slave Raškaj 1, MBS 010076279, OIB 58451458663.</w:t>
      </w:r>
    </w:p>
    <w:p w:rsidRDefault="00E83406" w:rsidP="00E83406" w:rsidR="00E8340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MARIJAN DRLJANOVČAN iz </w:t>
      </w:r>
      <w:proofErr w:type="spellStart"/>
      <w:r>
        <w:rPr>
          <w:rFonts w:cs="Arial" w:hAnsi="Arial" w:ascii="Arial"/>
        </w:rPr>
        <w:t>Miholjanca</w:t>
      </w:r>
      <w:proofErr w:type="spellEnd"/>
      <w:r>
        <w:rPr>
          <w:rFonts w:cs="Arial" w:hAnsi="Arial" w:ascii="Arial"/>
        </w:rPr>
        <w:t>, Antuna Mihanovića 131, OIB 49708160625.</w:t>
      </w:r>
    </w:p>
    <w:p w:rsidRDefault="00E83406" w:rsidP="00E83406" w:rsidR="00E8340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MODELSTOLARIJA d.o.o. za proizvodnju, trgovinu i usluge iz Daruvara, Slave Raškaj 1, MBS 010076279, OIB 58451458663. </w:t>
      </w:r>
    </w:p>
    <w:p w:rsidRDefault="00E83406" w:rsidP="00E83406" w:rsidR="00E8340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04. veljače 2016. u 12,30 sati, kada je ovo rješenje objavljeno na e-oglasnoj ploči ovoga suda.</w:t>
      </w:r>
    </w:p>
    <w:p w:rsidRDefault="00E83406" w:rsidP="00E83406" w:rsidR="00E83406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E83406" w:rsidP="00E83406" w:rsidR="00E8340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83406" w:rsidP="00E83406" w:rsidR="00E8340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E83406" w:rsidP="00E83406" w:rsidR="00E83406">
      <w:pPr>
        <w:jc w:val="center"/>
        <w:rPr>
          <w:rFonts w:cs="Arial" w:hAnsi="Arial" w:ascii="Arial"/>
          <w:b/>
        </w:rPr>
      </w:pPr>
    </w:p>
    <w:p w:rsidRDefault="00E83406" w:rsidP="00E83406" w:rsidR="00E8340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E83406" w:rsidP="00E83406" w:rsidR="00E83406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St-441/2015-2., koji je objavljen na mrežnoj stranici e-oglasna ploča Trgovačkog suda u Bjelovaru 15. prosinca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E83406" w:rsidP="00E83406" w:rsidR="00E8340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83406" w:rsidP="00E83406" w:rsidR="00E8340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83406" w:rsidP="00E83406" w:rsidR="00E8340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83406" w:rsidP="00E83406" w:rsidR="00E8340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83406" w:rsidP="00E83406" w:rsidR="00E8340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E83406" w:rsidP="00E83406" w:rsidR="00E8340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04. veljače 2016. godine</w:t>
      </w:r>
    </w:p>
    <w:p w:rsidRDefault="00E83406" w:rsidP="00E83406" w:rsidR="00E83406">
      <w:pPr>
        <w:rPr>
          <w:rFonts w:cs="Arial" w:hAnsi="Arial" w:ascii="Arial"/>
          <w:b/>
        </w:rPr>
      </w:pPr>
    </w:p>
    <w:p w:rsidRDefault="00E83406" w:rsidP="00E83406" w:rsidR="00E83406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E83406" w:rsidP="00E83406" w:rsidR="00E83406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E83406" w:rsidP="00E83406" w:rsidR="00E83406">
      <w:pPr>
        <w:ind w:firstLine="4111"/>
        <w:jc w:val="both"/>
        <w:rPr>
          <w:rFonts w:cs="Arial" w:hAnsi="Arial" w:ascii="Arial"/>
        </w:rPr>
      </w:pPr>
    </w:p>
    <w:p w:rsidRDefault="00E83406" w:rsidP="00E83406" w:rsidR="00E83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E83406" w:rsidP="00E83406" w:rsidR="00E83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E83406" w:rsidP="00E83406" w:rsidR="00E83406">
      <w:pPr>
        <w:jc w:val="both"/>
        <w:rPr>
          <w:rFonts w:cs="Arial" w:hAnsi="Arial" w:ascii="Arial"/>
        </w:rPr>
      </w:pPr>
    </w:p>
    <w:p w:rsidRDefault="00E83406" w:rsidP="00E83406" w:rsidR="00E83406">
      <w:pPr>
        <w:jc w:val="both"/>
        <w:rPr>
          <w:rFonts w:cs="Arial" w:hAnsi="Arial" w:ascii="Arial"/>
        </w:rPr>
      </w:pPr>
    </w:p>
    <w:p w:rsidRDefault="00E83406" w:rsidP="00E83406" w:rsidR="00E83406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E83406" w:rsidP="00E83406" w:rsidR="00E83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E83406" w:rsidP="00E83406" w:rsidR="00E83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E83406" w:rsidP="00E83406" w:rsidR="00E83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E83406" w:rsidP="00E83406" w:rsidR="00E83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E83406" w:rsidP="00E83406" w:rsidR="00E83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E83406" w:rsidP="00E83406" w:rsidR="00E83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Daruvar – putem e-oglasne ploče suda</w:t>
      </w:r>
    </w:p>
    <w:p w:rsidRDefault="00E83406" w:rsidP="00E83406" w:rsidR="00E83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E83406" w:rsidP="00E83406" w:rsidR="00E83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E83406" w:rsidP="00E83406" w:rsidR="00E83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E83406" w:rsidP="00E83406" w:rsidR="00E83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04.2.2016.g.</w:t>
      </w:r>
    </w:p>
    <w:p w:rsidRDefault="00E83406" w:rsidP="00E83406" w:rsidR="00E83406">
      <w:pPr>
        <w:rPr>
          <w:rFonts w:cs="Arial" w:hAnsi="Arial" w:ascii="Arial"/>
        </w:rPr>
      </w:pPr>
    </w:p>
    <w:p w:rsidRDefault="00E83406" w:rsidP="00E83406" w:rsidR="00E83406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406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103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St-441/2015-3</izvorni_sadrzaj>
    <derivirana_varijabla naziv="DomainObject.Oznaka_1">St-441/2015-3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St-441/2015</izvorni_sadrzaj>
    <derivirana_varijabla naziv="DomainObject.Predmet.OznakaBroj_1">St-441/2015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MODELSTOLARIJA d.o.o. za proizvodnju, trgovinu i usluge, Daruvar zastupanog po punomoćniku SANJA ŠIMEK</izvorni_sadrzaj>
    <derivirana_varijabla naziv="DomainObject.Predmet.ProtustrankaFormated_1">  MODELSTOLARIJA d.o.o. za proizvodnju, trgovinu i usluge, Daruvar zastupanog po punomoćniku SANJA ŠIMEK</derivirana_varijabla>
  </DomainObject.Predmet.ProtustrankaFormated>
  <DomainObject.Predmet.ProtustrankaFormatedOIB>
    <izvorni_sadrzaj>  MODELSTOLARIJA d.o.o. za proizvodnju, trgovinu i usluge, Daruvar, OIB 58451458663 zastupanog po punomoćniku SANJA ŠIMEK</izvorni_sadrzaj>
    <derivirana_varijabla naziv="DomainObject.Predmet.ProtustrankaFormatedOIB_1">  MODELSTOLARIJA d.o.o. za proizvodnju, trgovinu i usluge, Daruvar, OIB 58451458663 zastupanog po punomoćniku SANJA ŠIMEK</derivirana_varijabla>
  </DomainObject.Predmet.ProtustrankaFormatedOIB>
  <DomainObject.Predmet.ProtustrankaFormatedWithAdress>
    <izvorni_sadrzaj> MODELSTOLARIJA d.o.o. za proizvodnju, trgovinu i usluge, Daruvar, Slave Raškaj 1, 43500 Daruvar zastupanog po punomoćniku SANJA ŠIMEK</izvorni_sadrzaj>
    <derivirana_varijabla naziv="DomainObject.Predmet.ProtustrankaFormatedWithAdress_1"> MODELSTOLARIJA d.o.o. za proizvodnju, trgovinu i usluge, Daruvar, Slave Raškaj 1, 43500 Daruvar zastupanog po punomoćniku SANJA ŠIMEK</derivirana_varijabla>
  </DomainObject.Predmet.ProtustrankaFormatedWithAdress>
  <DomainObject.Predmet.ProtustrankaFormatedWithAdressOIB>
    <izvorni_sadrzaj> MODELSTOLARIJA d.o.o. za proizvodnju, trgovinu i usluge, Daruvar, OIB 58451458663, Slave Raškaj 1, 43500 Daruvar zastupanog po punomoćniku SANJA ŠIMEK</izvorni_sadrzaj>
    <derivirana_varijabla naziv="DomainObject.Predmet.ProtustrankaFormatedWithAdressOIB_1"> MODELSTOLARIJA d.o.o. za proizvodnju, trgovinu i usluge, Daruvar, OIB 58451458663, Slave Raškaj 1, 43500 Daruvar zastupanog po punomoćniku SANJA ŠIMEK</derivirana_varijabla>
  </DomainObject.Predmet.ProtustrankaFormatedWithAdressOIB>
  <DomainObject.Predmet.ProtustrankaWithAdress>
    <izvorni_sadrzaj>MODELSTOLARIJA d.o.o. za proizvodnju, trgovinu i usluge, Daruvar Slave Raškaj 1, 43500 Daruvar</izvorni_sadrzaj>
    <derivirana_varijabla naziv="DomainObject.Predmet.ProtustrankaWithAdress_1">MODELSTOLARIJA d.o.o. za proizvodnju, trgovinu i usluge, Daruvar Slave Raškaj 1, 43500 Daruvar</derivirana_varijabla>
  </DomainObject.Predmet.ProtustrankaWithAdress>
  <DomainObject.Predmet.ProtustrankaWithAdressOIB>
    <izvorni_sadrzaj>MODELSTOLARIJA d.o.o. za proizvodnju, trgovinu i usluge, Daruvar, OIB 58451458663, Slave Raškaj 1, 43500 Daruvar</izvorni_sadrzaj>
    <derivirana_varijabla naziv="DomainObject.Predmet.ProtustrankaWithAdressOIB_1">MODELSTOLARIJA d.o.o. za proizvodnju, trgovinu i usluge, Daruvar, OIB 58451458663, Slave Raškaj 1, 43500 Daruvar</derivirana_varijabla>
  </DomainObject.Predmet.ProtustrankaWithAdressOIB>
  <DomainObject.Predmet.ProtustrankaNazivFormated>
    <izvorni_sadrzaj>MODELSTOLARIJA d.o.o. za proizvodnju, trgovinu i usluge, Daruvar</izvorni_sadrzaj>
    <derivirana_varijabla naziv="DomainObject.Predmet.ProtustrankaNazivFormated_1">MODELSTOLARIJA d.o.o. za proizvodnju, trgovinu i usluge, Daruvar</derivirana_varijabla>
  </DomainObject.Predmet.ProtustrankaNazivFormated>
  <DomainObject.Predmet.ProtustrankaNazivFormatedOIB>
    <izvorni_sadrzaj>MODELSTOLARIJA d.o.o. za proizvodnju, trgovinu i usluge, Daruvar, OIB 58451458663</izvorni_sadrzaj>
    <derivirana_varijabla naziv="DomainObject.Predmet.ProtustrankaNazivFormatedOIB_1">MODELSTOLARIJA d.o.o. za proizvodnju, trgovinu i usluge, Daruvar, OIB 58451458663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MODELSTOLARIJA d.o.o. za proizvodnju, trgovinu i usluge, Daruvar zastupanog po punomoćniku SANJA ŠIMEK</item>
    </izvorni_sadrzaj>
    <derivirana_varijabla naziv="DomainObject.Predmet.ProtuStrankaListFormated_1">
      <item>MODELSTOLARIJA d.o.o. za proizvodnju, trgovinu i usluge, Daruvar zastupanog po punomoćniku SANJA ŠIMEK</item>
    </derivirana_varijabla>
  </DomainObject.Predmet.ProtuStrankaListFormated>
  <DomainObject.Predmet.ProtuStrankaListFormatedOIB>
    <izvorni_sadrzaj>
      <item>MODELSTOLARIJA d.o.o. za proizvodnju, trgovinu i usluge, Daruvar, OIB 58451458663 zastupanog po punomoćniku SANJA ŠIMEK</item>
    </izvorni_sadrzaj>
    <derivirana_varijabla naziv="DomainObject.Predmet.ProtuStrankaListFormatedOIB_1">
      <item>MODELSTOLARIJA d.o.o. za proizvodnju, trgovinu i usluge, Daruvar, OIB 58451458663 zastupanog po punomoćniku SANJA ŠIMEK</item>
    </derivirana_varijabla>
  </DomainObject.Predmet.ProtuStrankaListFormatedOIB>
  <DomainObject.Predmet.ProtuStrankaListFormatedWithAdress>
    <izvorni_sadrzaj>
      <item>MODELSTOLARIJA d.o.o. za proizvodnju, trgovinu i usluge, Daruvar, Slave Raškaj 1, 43500 Daruvar zastupanog po punomoćniku SANJA ŠIMEK</item>
    </izvorni_sadrzaj>
    <derivirana_varijabla naziv="DomainObject.Predmet.ProtuStrankaListFormatedWithAdress_1">
      <item>MODELSTOLARIJA d.o.o. za proizvodnju, trgovinu i usluge, Daruvar, Slave Raškaj 1, 43500 Daruvar zastupanog po punomoćniku SANJA ŠIMEK</item>
    </derivirana_varijabla>
  </DomainObject.Predmet.ProtuStrankaListFormatedWithAdress>
  <DomainObject.Predmet.ProtuStrankaListFormatedWithAdressOIB>
    <izvorni_sadrzaj>
      <item>MODELSTOLARIJA d.o.o. za proizvodnju, trgovinu i usluge, Daruvar, OIB 58451458663, Slave Raškaj 1, 43500 Daruvar zastupanog po punomoćniku SANJA ŠIMEK</item>
    </izvorni_sadrzaj>
    <derivirana_varijabla naziv="DomainObject.Predmet.ProtuStrankaListFormatedWithAdressOIB_1">
      <item>MODELSTOLARIJA d.o.o. za proizvodnju, trgovinu i usluge, Daruvar, OIB 58451458663, Slave Raškaj 1, 43500 Daruvar zastupanog po punomoćniku SANJA ŠIMEK</item>
    </derivirana_varijabla>
  </DomainObject.Predmet.ProtuStrankaListFormatedWithAdressOIB>
  <DomainObject.Predmet.ProtuStrankaListNazivFormated>
    <izvorni_sadrzaj>
      <item>MODELSTOLARIJA d.o.o. za proizvodnju, trgovinu i usluge, Daruvar</item>
    </izvorni_sadrzaj>
    <derivirana_varijabla naziv="DomainObject.Predmet.ProtuStrankaListNazivFormated_1">
      <item>MODELSTOLARIJA d.o.o. za proizvodnju, trgovinu i usluge, Daruvar</item>
    </derivirana_varijabla>
  </DomainObject.Predmet.ProtuStrankaListNazivFormated>
  <DomainObject.Predmet.ProtuStrankaListNazivFormatedOIB>
    <izvorni_sadrzaj>
      <item>MODELSTOLARIJA d.o.o. za proizvodnju, trgovinu i usluge, Daruvar, OIB 58451458663</item>
    </izvorni_sadrzaj>
    <derivirana_varijabla naziv="DomainObject.Predmet.ProtuStrankaListNazivFormatedOIB_1">
      <item>MODELSTOLARIJA d.o.o. za proizvodnju, trgovinu i usluge, Daruvar, OIB 58451458663</item>
    </derivirana_varijabla>
  </DomainObject.Predmet.ProtuStrankaListNazivFormatedOIB>
  <DomainObject.Predmet.OstaliListFormated>
    <izvorni_sadrzaj>
      <item>SANJA ŠIMEK punomoćnik sudionika u postupku MODELSTOLARIJA d.o.o. za proizvodnju, trgovinu i usluge, Daruvar</item>
    </izvorni_sadrzaj>
    <derivirana_varijabla naziv="DomainObject.Predmet.OstaliListFormated_1">
      <item>SANJA ŠIMEK punomoćnik sudionika u postupku MODELSTOLARIJA d.o.o. za proizvodnju, trgovinu i usluge, Daruvar</item>
    </derivirana_varijabla>
  </DomainObject.Predmet.OstaliListFormated>
  <DomainObject.Predmet.OstaliListFormatedOIB>
    <izvorni_sadrzaj>
      <item>SANJA ŠIMEK, OIB 66901839893 punomoćnik sudionika u postupku MODELSTOLARIJA d.o.o. za proizvodnju, trgovinu i usluge, Daruvar</item>
    </izvorni_sadrzaj>
    <derivirana_varijabla naziv="DomainObject.Predmet.OstaliListFormatedOIB_1">
      <item>SANJA ŠIMEK, OIB 66901839893 punomoćnik sudionika u postupku MODELSTOLARIJA d.o.o. za proizvodnju, trgovinu i usluge, Daruvar</item>
    </derivirana_varijabla>
  </DomainObject.Predmet.OstaliListFormatedOIB>
  <DomainObject.Predmet.OstaliListFormatedWithAdress>
    <izvorni_sadrzaj>
      <item>SANJA ŠIMEK, Slave Raškaj 1, 43500 Daruvar punomoćnik sudionika u postupku MODELSTOLARIJA d.o.o. za proizvodnju, trgovinu i usluge, Daruvar</item>
    </izvorni_sadrzaj>
    <derivirana_varijabla naziv="DomainObject.Predmet.OstaliListFormatedWithAdress_1">
      <item>SANJA ŠIMEK, Slave Raškaj 1, 43500 Daruvar punomoćnik sudionika u postupku MODELSTOLARIJA d.o.o. za proizvodnju, trgovinu i usluge, Daruvar</item>
    </derivirana_varijabla>
  </DomainObject.Predmet.OstaliListFormatedWithAdress>
  <DomainObject.Predmet.OstaliListFormatedWithAdressOIB>
    <izvorni_sadrzaj>
      <item>SANJA ŠIMEK, OIB 66901839893, Slave Raškaj 1, 43500 Daruvar punomoćnik sudionika u postupku MODELSTOLARIJA d.o.o. za proizvodnju, trgovinu i usluge, Daruvar</item>
    </izvorni_sadrzaj>
    <derivirana_varijabla naziv="DomainObject.Predmet.OstaliListFormatedWithAdressOIB_1">
      <item>SANJA ŠIMEK, OIB 66901839893, Slave Raškaj 1, 43500 Daruvar punomoćnik sudionika u postupku MODELSTOLARIJA d.o.o. za proizvodnju, trgovinu i usluge, Daruvar</item>
    </derivirana_varijabla>
  </DomainObject.Predmet.OstaliListFormatedWithAdressOIB>
  <DomainObject.Predmet.OstaliListNazivFormated>
    <izvorni_sadrzaj>
      <item>SANJA ŠIMEK</item>
    </izvorni_sadrzaj>
    <derivirana_varijabla naziv="DomainObject.Predmet.OstaliListNazivFormated_1">
      <item>SANJA ŠIMEK</item>
    </derivirana_varijabla>
  </DomainObject.Predmet.OstaliListNazivFormated>
  <DomainObject.Predmet.OstaliListNazivFormatedOIB>
    <izvorni_sadrzaj>
      <item>SANJA ŠIMEK, OIB 66901839893</item>
    </izvorni_sadrzaj>
    <derivirana_varijabla naziv="DomainObject.Predmet.OstaliListNazivFormatedOIB_1">
      <item>SANJA ŠIMEK, OIB 66901839893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St-441/2015-3</izvorni_sadrzaj>
    <derivirana_varijabla naziv="DomainObject.PoslovniBrojDokumenta_1">St-441/2015-3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MODELSTOLARIJA d.o.o. za proizvodnju, trgovinu i usluge, Daruvar</izvorni_sadrzaj>
    <derivirana_varijabla naziv="DomainObject.Predmet.ProtustrankaIDrugi_1">MODELSTOLARIJA d.o.o. za proizvodnju,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MODELSTOLARIJA d.o.o. za proizvodnju, trgovinu i usluge, Daruvar, OIB 58451458663, Slave Raškaj 1, 43500 Daruvar</izvorni_sadrzaj>
    <derivirana_varijabla naziv="DomainObject.Predmet.ProtustrankaIDrugiAdressOIB_1">MODELSTOLARIJA d.o.o. za proizvodnju, trgovinu i usluge, Daruvar, OIB 58451458663, Slave Raškaj 1,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MODELSTOLARIJA d.o.o. za proizvodnju, trgovinu i usluge, Daruvar</item>
      <item>SANJA ŠIMEK</item>
    </izvorni_sadrzaj>
    <derivirana_varijabla naziv="DomainObject.Predmet.SudioniciListNaziv_1">
      <item>FINA, RC ZAGREB, Podružnica Bjelovar</item>
      <item>MODELSTOLARIJA d.o.o. za proizvodnju, trgovinu i usluge, Daruvar</item>
      <item>SANJA ŠIMEK</item>
    </derivirana_varijabla>
  </DomainObject.Predmet.SudioniciListNaziv>
  <DomainObject.Predmet.SudioniciListAdressOIB>
    <izvorni_sadrzaj>
      <item>FINA, RC ZAGREB, Podružnica Bjelovar, OIB 85821130368, F. Supila 4,43000 Bjelovar</item>
      <item>MODELSTOLARIJA d.o.o. za proizvodnju, trgovinu i usluge, Daruvar, OIB 58451458663, Slave Raškaj 1,43500 Daruvar</item>
      <item>SANJA ŠIMEK, OIB 66901839893, Slave Raškaj 1,43500 Daruvar</item>
    </izvorni_sadrzaj>
    <derivirana_varijabla naziv="DomainObject.Predmet.SudioniciListAdressOIB_1">
      <item>FINA, RC ZAGREB, Podružnica Bjelovar, OIB 85821130368, F. Supila 4,43000 Bjelovar</item>
      <item>MODELSTOLARIJA d.o.o. za proizvodnju, trgovinu i usluge, Daruvar, OIB 58451458663, Slave Raškaj 1,43500 Daruvar</item>
      <item>SANJA ŠIMEK, OIB 66901839893, Slave Raškaj 1,43500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548D8C-8756-467E-88D0-50E3D71EC7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3842</properties:Characters>
  <properties:Lines>97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2016-02-04T06:56:00Z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St-441/2015-3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