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7bf4f7" w14:paraId="87bf4f7" w:rsidRDefault="001F04A8" w:rsidP="001F04A8" w:rsidR="001F04A8" w:rsidRPr="00F11DF1">
      <w:pPr>
        <w15:collapsed w:val="false"/>
        <w:rPr>
          <w:b/>
        </w:rPr>
      </w:pPr>
      <w:bookmarkStart w:name="_GoBack" w:id="0"/>
      <w:bookmarkEnd w:id="0"/>
      <w:r w:rsidRPr="00F11DF1">
        <w:rPr>
          <w:b/>
        </w:rPr>
        <w:t xml:space="preserve">REPUBLIKA HRVATSKA                                                </w:t>
      </w:r>
      <w:r>
        <w:rPr>
          <w:b/>
        </w:rPr>
        <w:t xml:space="preserve">     </w:t>
      </w:r>
      <w:r w:rsidRPr="00F11DF1">
        <w:rPr>
          <w:b/>
        </w:rPr>
        <w:t xml:space="preserve">                </w:t>
      </w:r>
      <w:r>
        <w:rPr>
          <w:b/>
        </w:rPr>
        <w:t>14.</w:t>
      </w:r>
      <w:r w:rsidRPr="00F11DF1">
        <w:rPr>
          <w:b/>
        </w:rPr>
        <w:t xml:space="preserve"> St</w:t>
      </w:r>
      <w:r>
        <w:rPr>
          <w:b/>
        </w:rPr>
        <w:t>-70</w:t>
      </w:r>
      <w:r w:rsidRPr="00F11DF1">
        <w:rPr>
          <w:b/>
        </w:rPr>
        <w:t>/</w:t>
      </w:r>
      <w:r>
        <w:rPr>
          <w:b/>
        </w:rPr>
        <w:t>2010</w:t>
      </w:r>
      <w:r w:rsidRPr="00F11DF1">
        <w:rPr>
          <w:b/>
        </w:rPr>
        <w:t>.</w:t>
      </w:r>
    </w:p>
    <w:p w:rsidRDefault="001F04A8" w:rsidP="001F04A8" w:rsidR="001F04A8" w:rsidRPr="00F11DF1">
      <w:pPr>
        <w:rPr>
          <w:b/>
        </w:rPr>
      </w:pPr>
      <w:r w:rsidRPr="00F11DF1">
        <w:rPr>
          <w:b/>
        </w:rPr>
        <w:t>TRGOVAČKI SUD U SPLITU</w:t>
      </w:r>
    </w:p>
    <w:p w:rsidRDefault="001F04A8" w:rsidP="001F04A8" w:rsidR="001F04A8" w:rsidRPr="00F11DF1">
      <w:pPr>
        <w:rPr>
          <w:b/>
        </w:rPr>
      </w:pPr>
    </w:p>
    <w:p w:rsidRDefault="001F04A8" w:rsidP="001F04A8" w:rsidR="001F04A8" w:rsidRPr="00F11DF1">
      <w:pPr>
        <w:jc w:val="center"/>
        <w:rPr>
          <w:b/>
        </w:rPr>
      </w:pPr>
      <w:r w:rsidRPr="00F11DF1">
        <w:rPr>
          <w:b/>
        </w:rPr>
        <w:t>Z A P I S N I K</w:t>
      </w:r>
    </w:p>
    <w:p w:rsidRDefault="001F04A8" w:rsidP="001F04A8" w:rsidR="001F04A8" w:rsidRPr="00F11DF1">
      <w:pPr>
        <w:jc w:val="both"/>
        <w:rPr>
          <w:b/>
        </w:rPr>
      </w:pPr>
    </w:p>
    <w:p w:rsidRDefault="001F04A8" w:rsidP="001F04A8" w:rsidR="001F04A8" w:rsidRPr="000D199B">
      <w:pPr>
        <w:jc w:val="both"/>
        <w:rPr>
          <w:b/>
        </w:rPr>
      </w:pPr>
      <w:r w:rsidRPr="00F11DF1">
        <w:t>sa</w:t>
      </w:r>
      <w:r>
        <w:t xml:space="preserve"> Završnog ročišta održano kod Trgovačkog suda u Splitu, dana 29. lipnja 2017. godine s početkom u 09,00 sati, u stečajnom postupku nad stečajnom Dužnikom:</w:t>
      </w:r>
      <w:r w:rsidRPr="00F11DF1">
        <w:t xml:space="preserve"> </w:t>
      </w:r>
      <w:r w:rsidRPr="000D199B">
        <w:rPr>
          <w:b/>
        </w:rPr>
        <w:t>MONTER PROJEKT, d.o.o., „u stečaju“, Split (Grad Split), Poljička cesta 39.</w:t>
      </w:r>
    </w:p>
    <w:p w:rsidRDefault="001F04A8" w:rsidP="001F04A8" w:rsidR="001F04A8" w:rsidRPr="000D199B">
      <w:pPr>
        <w:jc w:val="both"/>
        <w:rPr>
          <w:b/>
        </w:rPr>
      </w:pPr>
    </w:p>
    <w:p w:rsidRDefault="001F04A8" w:rsidP="001F04A8" w:rsidR="001F04A8">
      <w:pPr>
        <w:jc w:val="both"/>
      </w:pPr>
      <w:r>
        <w:t xml:space="preserve">Nazočni od suda: </w:t>
      </w:r>
    </w:p>
    <w:p w:rsidRDefault="001F04A8" w:rsidP="001F04A8" w:rsidR="001F04A8">
      <w:pPr>
        <w:jc w:val="both"/>
      </w:pPr>
      <w:r>
        <w:t>Sudac  JOZO ĆALETA</w:t>
      </w:r>
    </w:p>
    <w:p w:rsidRDefault="001F04A8" w:rsidP="001F04A8" w:rsidR="001F04A8">
      <w:pPr>
        <w:jc w:val="both"/>
      </w:pPr>
      <w:r>
        <w:t>Zapisničar  VESNA KATIĆ</w:t>
      </w:r>
    </w:p>
    <w:p w:rsidRDefault="001F04A8" w:rsidP="001F04A8" w:rsidR="001F04A8">
      <w:pPr>
        <w:jc w:val="both"/>
      </w:pPr>
    </w:p>
    <w:p w:rsidRDefault="001F04A8" w:rsidP="001F04A8" w:rsidR="001F04A8">
      <w:pPr>
        <w:jc w:val="both"/>
      </w:pPr>
      <w:r>
        <w:t>Stečajni upravitelj DRAGAN BIJELIĆ</w:t>
      </w:r>
    </w:p>
    <w:p w:rsidRDefault="001F04A8" w:rsidP="001F04A8" w:rsidR="001F04A8">
      <w:pPr>
        <w:jc w:val="both"/>
      </w:pPr>
    </w:p>
    <w:p w:rsidRDefault="001F04A8" w:rsidP="001F04A8" w:rsidR="001F04A8">
      <w:pPr>
        <w:jc w:val="both"/>
      </w:pPr>
      <w:r>
        <w:t>Utvrđuje se kako su ostali pristupili:</w:t>
      </w:r>
    </w:p>
    <w:p w:rsidRDefault="001F04A8" w:rsidP="001F04A8" w:rsidR="001F04A8">
      <w:pPr>
        <w:pStyle w:val="Odlomakpopisa"/>
        <w:numPr>
          <w:ilvl w:val="0"/>
          <w:numId w:val="1"/>
        </w:numPr>
        <w:jc w:val="both"/>
      </w:pPr>
      <w:r>
        <w:t xml:space="preserve">Jurica </w:t>
      </w:r>
      <w:proofErr w:type="spellStart"/>
      <w:r>
        <w:t>Jurač</w:t>
      </w:r>
      <w:proofErr w:type="spellEnd"/>
      <w:r>
        <w:t>, zamjenik ŽDO u Splitu, za vjerovnika RH</w:t>
      </w:r>
    </w:p>
    <w:p w:rsidRDefault="001F04A8" w:rsidP="001F04A8" w:rsidR="001F04A8" w:rsidRPr="003D10C1">
      <w:pPr>
        <w:pStyle w:val="Odlomakpopisa"/>
        <w:numPr>
          <w:ilvl w:val="0"/>
          <w:numId w:val="1"/>
        </w:numPr>
        <w:jc w:val="both"/>
        <w:rPr>
          <w:lang w:val="fr-FR"/>
        </w:rPr>
      </w:pPr>
      <w:r>
        <w:rPr>
          <w:lang w:val="fr-FR"/>
        </w:rPr>
        <w:t>Stana Kulić, odvjetnica u Splitu, kao zamjenica punomoćnika Zorana Tomić, odvjetnika u Zagrebu iz odvjetničkog drštvo KLIŠANIN I PARTNERI d.o.o. Zagreb, za vjerovnika HRVATSKE ŠUME</w:t>
      </w:r>
    </w:p>
    <w:p w:rsidRDefault="001F04A8" w:rsidP="001F04A8" w:rsidR="001F04A8">
      <w:pPr>
        <w:jc w:val="both"/>
      </w:pPr>
    </w:p>
    <w:p w:rsidRDefault="001F04A8" w:rsidP="001F04A8" w:rsidR="001F04A8">
      <w:pPr>
        <w:jc w:val="both"/>
      </w:pPr>
      <w:r>
        <w:t xml:space="preserve">Prije početka ročišta stečajni sudac upoznaje prisutne kako je stečajni i </w:t>
      </w:r>
      <w:proofErr w:type="spellStart"/>
      <w:r>
        <w:t>razlučni</w:t>
      </w:r>
      <w:proofErr w:type="spellEnd"/>
      <w:r>
        <w:t xml:space="preserve"> vjerovnika H-ABDUCO d.o.o. iz Zagreba kao pravni slijednik HYPO ALPE-ADRIA-BANK d.d. Zagreb podneskom zaprimljenim u sudu  26. lipnja 2017. godine predložio odgoditi današnje Završno ročište vjerovnika a iz razloga što nekretnine Dužnika na kojima ovaj vjerovnik ima </w:t>
      </w:r>
      <w:proofErr w:type="spellStart"/>
      <w:r>
        <w:t>razlučno</w:t>
      </w:r>
      <w:proofErr w:type="spellEnd"/>
      <w:r>
        <w:t xml:space="preserve"> pravo još nisu unovčene u ovršnim postupcima koji se vode kod Općinskog suda u Splitu, čime isti vjerovnik smatra kako se nisu stekle pretpostavke za održavanje Završnog ročišta vjerovnika.</w:t>
      </w:r>
    </w:p>
    <w:p w:rsidRDefault="001F04A8" w:rsidP="001F04A8" w:rsidR="001F04A8">
      <w:pPr>
        <w:jc w:val="both"/>
      </w:pPr>
      <w:r>
        <w:t xml:space="preserve">U odnosu na prijedlog navedenog vjerovnika H-ABDUCO d.o.o. stečajni sudac ističe kako nema pravne zapreke  za održavanje Završnog ročišta vjerovnika ako se steknu pretpostavke za provođenje završne diobe i potom zaključenja ovog stečajnog postupka. Unovčenje neunovčene stečajne mase kao objekta </w:t>
      </w:r>
      <w:proofErr w:type="spellStart"/>
      <w:r>
        <w:t>razlučnog</w:t>
      </w:r>
      <w:proofErr w:type="spellEnd"/>
      <w:r>
        <w:t xml:space="preserve"> prava može teći i nakon zaključenja stečajnog postupka pa kad se ista stečajna masa unovči, ovaj sud će odredit nastavak postupka radni naknadne diobe sa svim pravnim posljedicama kao i u stečajnom postupku.</w:t>
      </w:r>
    </w:p>
    <w:p w:rsidRDefault="001F04A8" w:rsidP="001F04A8" w:rsidR="001F04A8">
      <w:pPr>
        <w:jc w:val="both"/>
      </w:pPr>
    </w:p>
    <w:p w:rsidRDefault="001F04A8" w:rsidP="001F04A8" w:rsidR="001F04A8">
      <w:pPr>
        <w:jc w:val="both"/>
      </w:pPr>
      <w:r>
        <w:t>U ovaj čas u sudnicu pristupaju:</w:t>
      </w:r>
    </w:p>
    <w:p w:rsidRDefault="001F04A8" w:rsidP="001F04A8" w:rsidR="001F04A8">
      <w:pPr>
        <w:jc w:val="both"/>
      </w:pPr>
      <w:r>
        <w:t xml:space="preserve">Davor </w:t>
      </w:r>
      <w:proofErr w:type="spellStart"/>
      <w:r>
        <w:t>Jonjić</w:t>
      </w:r>
      <w:proofErr w:type="spellEnd"/>
      <w:r>
        <w:t xml:space="preserve">, punomoćnik  </w:t>
      </w:r>
      <w:proofErr w:type="spellStart"/>
      <w:r>
        <w:t>razlučnog</w:t>
      </w:r>
      <w:proofErr w:type="spellEnd"/>
      <w:r>
        <w:t xml:space="preserve"> vjerovnika B2 KAPITAL d.o.o. Zagreb i Jelena Šarić, odvjetnica u Splitu, kao punomoćnica stečajnog i </w:t>
      </w:r>
      <w:proofErr w:type="spellStart"/>
      <w:r>
        <w:t>razlučnog</w:t>
      </w:r>
      <w:proofErr w:type="spellEnd"/>
      <w:r>
        <w:t xml:space="preserve"> vjerovnika H-ABDUCO d.o.o. Zagreb, oboje prilažu punomoć.</w:t>
      </w:r>
    </w:p>
    <w:p w:rsidRDefault="001F04A8" w:rsidP="001F04A8" w:rsidR="001F04A8">
      <w:pPr>
        <w:jc w:val="both"/>
      </w:pPr>
    </w:p>
    <w:p w:rsidRDefault="001F04A8" w:rsidP="001F04A8" w:rsidR="001F04A8">
      <w:pPr>
        <w:jc w:val="both"/>
      </w:pPr>
      <w:r>
        <w:t>Punomoćnik vjerovnika H-ABDUCO d.o.o. ustraje u prijedlogu za odgodom današnjeg Završnog ročišta vjerovnika.</w:t>
      </w:r>
    </w:p>
    <w:p w:rsidRDefault="001F04A8" w:rsidP="001F04A8" w:rsidR="001F04A8">
      <w:pPr>
        <w:jc w:val="both"/>
      </w:pPr>
    </w:p>
    <w:p w:rsidRDefault="001F04A8" w:rsidP="001F04A8" w:rsidR="001F04A8">
      <w:pPr>
        <w:jc w:val="both"/>
      </w:pPr>
      <w:r>
        <w:t>Punomoćnik B2 KAPITAL d.o.o. pridružuje se prijedlogu H-ABDUCO d.o.o. za današnjom odgodom Završnog ročišta vjerovnika.</w:t>
      </w:r>
    </w:p>
    <w:p w:rsidRDefault="001F04A8" w:rsidP="001F04A8" w:rsidR="001F04A8">
      <w:pPr>
        <w:jc w:val="both"/>
      </w:pPr>
    </w:p>
    <w:p w:rsidRDefault="001F04A8" w:rsidP="001F04A8" w:rsidR="001F04A8">
      <w:pPr>
        <w:jc w:val="both"/>
      </w:pPr>
      <w:r>
        <w:t>Prisutni vjerovnici RH i HRVATSKE ŠUME suglasni su da se održi Završno ročište i potom provesti završnu diobu i dalje postupiti po zakonu.</w:t>
      </w:r>
    </w:p>
    <w:p w:rsidRDefault="001F04A8" w:rsidP="001F04A8" w:rsidR="001F04A8">
      <w:pPr>
        <w:jc w:val="both"/>
      </w:pPr>
    </w:p>
    <w:p w:rsidRDefault="001F04A8" w:rsidP="001F04A8" w:rsidR="001F04A8">
      <w:pPr>
        <w:jc w:val="both"/>
      </w:pPr>
    </w:p>
    <w:p w:rsidRDefault="001F04A8" w:rsidP="001F04A8" w:rsidR="001F04A8">
      <w:pPr>
        <w:jc w:val="center"/>
      </w:pPr>
      <w:r>
        <w:lastRenderedPageBreak/>
        <w:t>-2-</w:t>
      </w:r>
    </w:p>
    <w:p w:rsidRDefault="001F04A8" w:rsidP="001F04A8" w:rsidR="001F04A8">
      <w:pPr>
        <w:jc w:val="both"/>
      </w:pPr>
    </w:p>
    <w:p w:rsidRDefault="001F04A8" w:rsidP="001F04A8" w:rsidR="001F04A8">
      <w:pPr>
        <w:jc w:val="both"/>
      </w:pPr>
    </w:p>
    <w:p w:rsidRDefault="001F04A8" w:rsidP="001F04A8" w:rsidR="001F04A8">
      <w:pPr>
        <w:jc w:val="both"/>
      </w:pPr>
      <w:r>
        <w:t>Sud donosi</w:t>
      </w:r>
    </w:p>
    <w:p w:rsidRDefault="001F04A8" w:rsidP="001F04A8" w:rsidR="001F04A8">
      <w:pPr>
        <w:jc w:val="both"/>
      </w:pPr>
    </w:p>
    <w:p w:rsidRDefault="001F04A8" w:rsidP="001F04A8" w:rsidR="001F04A8">
      <w:pPr>
        <w:jc w:val="center"/>
      </w:pPr>
      <w:r>
        <w:t>ZAKLJUČAK</w:t>
      </w:r>
    </w:p>
    <w:p w:rsidRDefault="001F04A8" w:rsidP="001F04A8" w:rsidR="001F04A8">
      <w:pPr>
        <w:jc w:val="both"/>
      </w:pPr>
    </w:p>
    <w:p w:rsidRDefault="001F04A8" w:rsidP="001F04A8" w:rsidR="001F04A8">
      <w:pPr>
        <w:jc w:val="both"/>
      </w:pPr>
      <w:r>
        <w:t>Odlučuje se održati Završno ročište vjerovnika pa se odbija prijedlog za odgodom današnjeg ročišta.</w:t>
      </w:r>
    </w:p>
    <w:p w:rsidRDefault="001F04A8" w:rsidP="001F04A8" w:rsidR="001F04A8">
      <w:pPr>
        <w:jc w:val="both"/>
      </w:pPr>
    </w:p>
    <w:p w:rsidRDefault="001F04A8" w:rsidP="001F04A8" w:rsidR="001F04A8">
      <w:pPr>
        <w:jc w:val="both"/>
      </w:pPr>
      <w:r>
        <w:t>Utvrđuje se kako je predmet današnjeg Završnog ročišta vjerovnika sukladan zaključku od 26. svibnja 2017. godine sa tamo navedenim Dnevnim redom a isti zaključak je bio objavljen i na e-oglasnoj ploči suda.</w:t>
      </w:r>
    </w:p>
    <w:p w:rsidRDefault="001F04A8" w:rsidP="001F04A8" w:rsidR="001F04A8">
      <w:pPr>
        <w:jc w:val="both"/>
      </w:pPr>
    </w:p>
    <w:p w:rsidRDefault="001F04A8" w:rsidP="001F04A8" w:rsidR="001F04A8">
      <w:pPr>
        <w:numPr>
          <w:ilvl w:val="0"/>
          <w:numId w:val="2"/>
        </w:numPr>
        <w:ind w:firstLine="284" w:left="0"/>
        <w:jc w:val="both"/>
      </w:pPr>
      <w:r>
        <w:t xml:space="preserve">Prelazi se na prvu točku Dnevnog reda pa se stečajni upravitelj poziva podnijeti Izvješće sukladno istoj točki Dnevnog reda, nakon čega ista iznosi sukladno svom pismenom Izvješću koje je dostavio sudu dana </w:t>
      </w:r>
      <w:r w:rsidRPr="00106594">
        <w:t>27. travnja</w:t>
      </w:r>
      <w:r>
        <w:t xml:space="preserve"> i 18. svibnja 2017. godine a isto je bilo oglašeno na e-oglasnoj ploči suda.</w:t>
      </w:r>
    </w:p>
    <w:p w:rsidRDefault="001F04A8" w:rsidP="001F04A8" w:rsidR="001F04A8">
      <w:pPr>
        <w:jc w:val="both"/>
      </w:pPr>
    </w:p>
    <w:p w:rsidRDefault="001F04A8" w:rsidP="001F04A8" w:rsidR="001F04A8">
      <w:pPr>
        <w:jc w:val="both"/>
      </w:pPr>
      <w:r>
        <w:t>Prisutni vjerovnici primili su na znanje Izvješće stečajnog upravitelja i na isto nemaju pitanja i primjedbi.</w:t>
      </w:r>
    </w:p>
    <w:p w:rsidRDefault="001F04A8" w:rsidP="001F04A8" w:rsidR="001F04A8">
      <w:pPr>
        <w:ind w:left="284"/>
        <w:jc w:val="both"/>
      </w:pPr>
    </w:p>
    <w:p w:rsidRDefault="001F04A8" w:rsidP="001F04A8" w:rsidR="001F04A8">
      <w:pPr>
        <w:jc w:val="both"/>
      </w:pPr>
      <w:r>
        <w:t xml:space="preserve">Prisutni punomoćnici stečajnih i </w:t>
      </w:r>
      <w:proofErr w:type="spellStart"/>
      <w:r>
        <w:t>razlučnih</w:t>
      </w:r>
      <w:proofErr w:type="spellEnd"/>
      <w:r>
        <w:t xml:space="preserve"> vjerovnika H-ABDUCO d.o.o. i B2 KAPITAL d.o.o. ističu kako se i dalje protive Završnom ročištu te određivanju završne diobe i izradi završnog računa.</w:t>
      </w:r>
    </w:p>
    <w:p w:rsidRDefault="001F04A8" w:rsidP="001F04A8" w:rsidR="001F04A8">
      <w:pPr>
        <w:jc w:val="both"/>
      </w:pPr>
    </w:p>
    <w:p w:rsidRDefault="001F04A8" w:rsidP="001F04A8" w:rsidR="001F04A8">
      <w:pPr>
        <w:jc w:val="both"/>
      </w:pPr>
      <w:r>
        <w:t xml:space="preserve">Na postavljeno pitanje punomoćnika B2 KAPITAL  d.o.o. stečajni </w:t>
      </w:r>
      <w:proofErr w:type="spellStart"/>
      <w:r>
        <w:t>upr</w:t>
      </w:r>
      <w:proofErr w:type="spellEnd"/>
      <w:r>
        <w:t xml:space="preserve">. ističe kako je pred Općinskom sudom u Splitu obustavljen ovršni postupak pod brojem </w:t>
      </w:r>
      <w:proofErr w:type="spellStart"/>
      <w:r>
        <w:t>Ovr</w:t>
      </w:r>
      <w:proofErr w:type="spellEnd"/>
      <w:r>
        <w:t>-5116/16 pa je u Izvješću omaškom istakao kako će se nekretnine iz tog ovršnog postupka nastaviti u tom ovršnom postupku, a u suštini je mislio kako će se te nekretnine nastaviti prodavati u stečajnom postupku nad stečajnom masom ovog stečajnog Dužnika a po pravilima ovršnog postupka pa u tom smislu treba shvatiti njegove navode iz  Izvješća.</w:t>
      </w:r>
    </w:p>
    <w:p w:rsidRDefault="001F04A8" w:rsidP="001F04A8" w:rsidR="001F04A8">
      <w:pPr>
        <w:ind w:left="284"/>
        <w:jc w:val="both"/>
      </w:pPr>
    </w:p>
    <w:p w:rsidRDefault="001F04A8" w:rsidP="001F04A8" w:rsidR="001F04A8">
      <w:pPr>
        <w:pStyle w:val="Odlomakpopisa"/>
        <w:numPr>
          <w:ilvl w:val="0"/>
          <w:numId w:val="2"/>
        </w:numPr>
        <w:ind w:firstLine="284" w:left="0"/>
        <w:jc w:val="both"/>
      </w:pPr>
      <w:r>
        <w:t>Prelazi se na točku dva – raspravljanje</w:t>
      </w:r>
      <w:r w:rsidRPr="00B502F6">
        <w:t xml:space="preserve"> </w:t>
      </w:r>
      <w:r>
        <w:t>o Završnom računu Stečajnog upravitelja u sklopu koje točke stečajni sudac ističe kako je Završni račun stečajnog upravitelj stečajni upravitelj dostavio završni račun sa prilozima, sve zaprimljeno u sudu 19. lipnja 2017. godine što je sve 20. lipnja 2017. godine objavljeno na e-oglasnoj ploči suda.</w:t>
      </w:r>
    </w:p>
    <w:p w:rsidRDefault="001F04A8" w:rsidP="001F04A8" w:rsidR="001F04A8">
      <w:pPr>
        <w:jc w:val="both"/>
      </w:pPr>
    </w:p>
    <w:p w:rsidRDefault="001F04A8" w:rsidP="001F04A8" w:rsidR="001F04A8">
      <w:pPr>
        <w:jc w:val="both"/>
      </w:pPr>
      <w:r>
        <w:t xml:space="preserve">Prisutni stečajni </w:t>
      </w:r>
      <w:proofErr w:type="spellStart"/>
      <w:r>
        <w:t>upr</w:t>
      </w:r>
      <w:proofErr w:type="spellEnd"/>
      <w:r>
        <w:t>. prisutnima izlaže završni račun sa prilazima kako je to objavljeno na e-</w:t>
      </w:r>
      <w:proofErr w:type="spellStart"/>
      <w:r>
        <w:t>ogl</w:t>
      </w:r>
      <w:proofErr w:type="spellEnd"/>
      <w:r>
        <w:t>. ploči suda i financijska izvješća koje sud nije objavio na e-</w:t>
      </w:r>
      <w:proofErr w:type="spellStart"/>
      <w:r>
        <w:t>ogl</w:t>
      </w:r>
      <w:proofErr w:type="spellEnd"/>
      <w:r>
        <w:t>. ploči suda iz razloga što se isti nalaze na int. stranicama Financijske agencije i Porezne uprave.</w:t>
      </w:r>
    </w:p>
    <w:p w:rsidRDefault="001F04A8" w:rsidP="001F04A8" w:rsidR="001F04A8">
      <w:pPr>
        <w:jc w:val="both"/>
      </w:pPr>
    </w:p>
    <w:p w:rsidRDefault="001F04A8" w:rsidP="001F04A8" w:rsidR="001F04A8">
      <w:pPr>
        <w:jc w:val="both"/>
      </w:pPr>
      <w:r>
        <w:t xml:space="preserve">Prisutni vjerovnici izjavljuju kako prihvaćaju Završni račun stečajnog upravitelja osim vjerovnika H-ABDUCO d.o.o. i B2 KAPITAL d.o.o. koji ne prihvaćaju završni račun stečajnog </w:t>
      </w:r>
      <w:proofErr w:type="spellStart"/>
      <w:r>
        <w:t>upr</w:t>
      </w:r>
      <w:proofErr w:type="spellEnd"/>
      <w:r>
        <w:t xml:space="preserve">., tome se protive a iz razloga što objekti </w:t>
      </w:r>
      <w:proofErr w:type="spellStart"/>
      <w:r>
        <w:t>razlučnog</w:t>
      </w:r>
      <w:proofErr w:type="spellEnd"/>
      <w:r>
        <w:t xml:space="preserve"> prava kao imovina stečajnog Dužnika još nisu unovčene pa ni </w:t>
      </w:r>
      <w:proofErr w:type="spellStart"/>
      <w:r>
        <w:t>razlučni</w:t>
      </w:r>
      <w:proofErr w:type="spellEnd"/>
      <w:r>
        <w:t xml:space="preserve"> vjerovnici nisu namireni, čime nema uvjeta za </w:t>
      </w:r>
      <w:proofErr w:type="spellStart"/>
      <w:r>
        <w:t>saćinjenje</w:t>
      </w:r>
      <w:proofErr w:type="spellEnd"/>
      <w:r>
        <w:t xml:space="preserve"> završnog računa sukladno odredbama SZ.</w:t>
      </w:r>
    </w:p>
    <w:p w:rsidRDefault="001F04A8" w:rsidP="001F04A8" w:rsidR="001F04A8">
      <w:pPr>
        <w:jc w:val="both"/>
      </w:pPr>
    </w:p>
    <w:p w:rsidRDefault="001F04A8" w:rsidP="001F04A8" w:rsidR="001F04A8">
      <w:pPr>
        <w:pStyle w:val="Odlomakpopisa"/>
        <w:numPr>
          <w:ilvl w:val="0"/>
          <w:numId w:val="2"/>
        </w:numPr>
        <w:ind w:firstLine="284" w:left="0"/>
        <w:jc w:val="both"/>
        <w:rPr>
          <w:lang w:val="fr-FR"/>
        </w:rPr>
      </w:pPr>
      <w:r w:rsidRPr="008F7F1A">
        <w:rPr>
          <w:lang w:val="fr-FR"/>
        </w:rPr>
        <w:t>Prelazi se na točku tri – u sklopu koje toč</w:t>
      </w:r>
      <w:r>
        <w:rPr>
          <w:lang w:val="fr-FR"/>
        </w:rPr>
        <w:t>k</w:t>
      </w:r>
      <w:r w:rsidRPr="008F7F1A">
        <w:rPr>
          <w:lang w:val="fr-FR"/>
        </w:rPr>
        <w:t>e steča</w:t>
      </w:r>
      <w:r>
        <w:rPr>
          <w:lang w:val="fr-FR"/>
        </w:rPr>
        <w:t>j</w:t>
      </w:r>
      <w:r w:rsidRPr="008F7F1A">
        <w:rPr>
          <w:lang w:val="fr-FR"/>
        </w:rPr>
        <w:t>ni suda</w:t>
      </w:r>
      <w:r>
        <w:rPr>
          <w:lang w:val="fr-FR"/>
        </w:rPr>
        <w:t>c ističe</w:t>
      </w:r>
      <w:r w:rsidRPr="008F7F1A">
        <w:rPr>
          <w:lang w:val="fr-FR"/>
        </w:rPr>
        <w:t xml:space="preserve"> kako je rješen</w:t>
      </w:r>
      <w:r>
        <w:rPr>
          <w:lang w:val="fr-FR"/>
        </w:rPr>
        <w:t>jem</w:t>
      </w:r>
      <w:r w:rsidRPr="008F7F1A">
        <w:rPr>
          <w:lang w:val="fr-FR"/>
        </w:rPr>
        <w:t xml:space="preserve"> od </w:t>
      </w:r>
      <w:r w:rsidRPr="00106594">
        <w:rPr>
          <w:lang w:val="fr-FR"/>
        </w:rPr>
        <w:t>26. svibnja 2017. godine</w:t>
      </w:r>
      <w:r w:rsidRPr="008F7F1A">
        <w:rPr>
          <w:lang w:val="fr-FR"/>
        </w:rPr>
        <w:t xml:space="preserve"> sud dao suglasnosti za obavljanje završne diobe, ist</w:t>
      </w:r>
      <w:r>
        <w:rPr>
          <w:lang w:val="fr-FR"/>
        </w:rPr>
        <w:t>o</w:t>
      </w:r>
      <w:r w:rsidRPr="008F7F1A">
        <w:rPr>
          <w:lang w:val="fr-FR"/>
        </w:rPr>
        <w:t xml:space="preserve"> je rješenje</w:t>
      </w:r>
      <w:r>
        <w:rPr>
          <w:lang w:val="fr-FR"/>
        </w:rPr>
        <w:t xml:space="preserve"> </w:t>
      </w:r>
    </w:p>
    <w:p w:rsidRDefault="001F04A8" w:rsidP="001F04A8" w:rsidR="001F04A8" w:rsidRPr="004D0DD4">
      <w:pPr>
        <w:ind w:left="142"/>
        <w:jc w:val="center"/>
        <w:rPr>
          <w:lang w:val="fr-FR"/>
        </w:rPr>
      </w:pPr>
      <w:r w:rsidRPr="004D0DD4">
        <w:rPr>
          <w:lang w:val="fr-FR"/>
        </w:rPr>
        <w:lastRenderedPageBreak/>
        <w:t>-3-</w:t>
      </w:r>
    </w:p>
    <w:p w:rsidRDefault="001F04A8" w:rsidP="001F04A8" w:rsidR="001F04A8">
      <w:pPr>
        <w:jc w:val="both"/>
        <w:rPr>
          <w:lang w:val="fr-FR"/>
        </w:rPr>
      </w:pPr>
    </w:p>
    <w:p w:rsidRDefault="001F04A8" w:rsidP="001F04A8" w:rsidR="001F04A8" w:rsidRPr="004D0DD4">
      <w:pPr>
        <w:jc w:val="both"/>
        <w:rPr>
          <w:lang w:val="fr-FR"/>
        </w:rPr>
      </w:pPr>
      <w:r w:rsidRPr="004D0DD4">
        <w:rPr>
          <w:lang w:val="fr-FR"/>
        </w:rPr>
        <w:t>dostavljeno vjerovnicima osobno i objavljeno na e-oglasnoj ploči suda i preko sudske stečajne pisarnice. Protiv istog rješenja i završne diobe nito od vjerovnika nije od sada podnio prigovor a nema prigovora ni na Završni diobeni popis.</w:t>
      </w:r>
    </w:p>
    <w:p w:rsidRDefault="001F04A8" w:rsidP="001F04A8" w:rsidR="001F04A8">
      <w:pPr>
        <w:jc w:val="both"/>
        <w:rPr>
          <w:lang w:val="fr-FR"/>
        </w:rPr>
      </w:pPr>
    </w:p>
    <w:p w:rsidRDefault="001F04A8" w:rsidP="001F04A8" w:rsidR="001F04A8">
      <w:pPr>
        <w:jc w:val="both"/>
        <w:rPr>
          <w:lang w:val="fr-FR"/>
        </w:rPr>
      </w:pPr>
      <w:r>
        <w:rPr>
          <w:lang w:val="fr-FR"/>
        </w:rPr>
        <w:t>Prisutni vjerovnici i razlučni vjerovnici H-ABDUCO d.o.o. i B2 KAPITAL d.o.o. prigovaraju razvršno diobeno popisu zbog istih razlog zbog kojih su se protivili održavanju završnog ročišta i završnom računu.</w:t>
      </w:r>
    </w:p>
    <w:p w:rsidRDefault="001F04A8" w:rsidP="001F04A8" w:rsidR="001F04A8">
      <w:pPr>
        <w:jc w:val="both"/>
        <w:rPr>
          <w:lang w:val="fr-FR"/>
        </w:rPr>
      </w:pPr>
    </w:p>
    <w:p w:rsidRDefault="001F04A8" w:rsidP="001F04A8" w:rsidR="001F04A8" w:rsidRPr="004D0DD4">
      <w:pPr>
        <w:jc w:val="both"/>
        <w:rPr>
          <w:lang w:val="fr-FR"/>
        </w:rPr>
      </w:pPr>
      <w:r>
        <w:rPr>
          <w:lang w:val="fr-FR"/>
        </w:rPr>
        <w:t>Prisutnih dvoje vjerovnika RH i HRVATSKE ŠUME ne prigovaraju završnom diobenom popisu.</w:t>
      </w:r>
    </w:p>
    <w:p w:rsidRDefault="001F04A8" w:rsidP="001F04A8" w:rsidR="001F04A8" w:rsidRPr="008F7F1A">
      <w:pPr>
        <w:ind w:left="360"/>
        <w:jc w:val="both"/>
        <w:rPr>
          <w:lang w:val="fr-FR"/>
        </w:rPr>
      </w:pPr>
      <w:r>
        <w:rPr>
          <w:lang w:val="fr-FR"/>
        </w:rPr>
        <w:t>.</w:t>
      </w:r>
    </w:p>
    <w:p w:rsidRDefault="001F04A8" w:rsidP="001F04A8" w:rsidR="001F04A8">
      <w:pPr>
        <w:jc w:val="both"/>
        <w:rPr>
          <w:lang w:val="fr-FR"/>
        </w:rPr>
      </w:pPr>
      <w:r>
        <w:rPr>
          <w:lang w:val="fr-FR"/>
        </w:rPr>
        <w:t>Sud donosi</w:t>
      </w:r>
    </w:p>
    <w:p w:rsidRDefault="001F04A8" w:rsidP="001F04A8" w:rsidR="001F04A8">
      <w:pPr>
        <w:jc w:val="both"/>
        <w:rPr>
          <w:lang w:val="fr-FR"/>
        </w:rPr>
      </w:pPr>
    </w:p>
    <w:p w:rsidRDefault="001F04A8" w:rsidP="001F04A8" w:rsidR="001F04A8">
      <w:pPr>
        <w:jc w:val="center"/>
        <w:rPr>
          <w:lang w:val="fr-FR"/>
        </w:rPr>
      </w:pPr>
      <w:r>
        <w:rPr>
          <w:lang w:val="fr-FR"/>
        </w:rPr>
        <w:t>RJEŠENJE</w:t>
      </w:r>
    </w:p>
    <w:p w:rsidRDefault="001F04A8" w:rsidP="001F04A8" w:rsidR="001F04A8">
      <w:pPr>
        <w:jc w:val="center"/>
        <w:rPr>
          <w:lang w:val="fr-FR"/>
        </w:rPr>
      </w:pPr>
    </w:p>
    <w:p w:rsidRDefault="001F04A8" w:rsidP="001F04A8" w:rsidR="001F04A8">
      <w:pPr>
        <w:jc w:val="both"/>
        <w:rPr>
          <w:lang w:val="fr-FR"/>
        </w:rPr>
      </w:pPr>
      <w:r>
        <w:rPr>
          <w:lang w:val="fr-FR"/>
        </w:rPr>
        <w:t>Odbijaju se prigovori stečajnih i razlučnih vjerovnika B2 KAPITAL d.o.o. Zagreb, Radnička cesta 41 i H-ABDUCO d.o.o. Zagreb, Slavonska avenija 6a na završni diobeni popis kao neutmeljen.</w:t>
      </w:r>
    </w:p>
    <w:p w:rsidRDefault="001F04A8" w:rsidP="001F04A8" w:rsidR="001F04A8">
      <w:pPr>
        <w:jc w:val="both"/>
        <w:rPr>
          <w:lang w:val="fr-FR"/>
        </w:rPr>
      </w:pPr>
    </w:p>
    <w:p w:rsidRDefault="001F04A8" w:rsidP="001F04A8" w:rsidR="001F04A8">
      <w:pPr>
        <w:jc w:val="both"/>
        <w:rPr>
          <w:lang w:val="fr-FR"/>
        </w:rPr>
      </w:pPr>
      <w:r>
        <w:rPr>
          <w:lang w:val="fr-FR"/>
        </w:rPr>
        <w:t>Pismeni otpravak ovog rješenja dostavit će se zakonom određenim adresatima na zakonom određen način.</w:t>
      </w:r>
    </w:p>
    <w:p w:rsidRDefault="001F04A8" w:rsidP="001F04A8" w:rsidR="001F04A8">
      <w:pPr>
        <w:jc w:val="both"/>
        <w:rPr>
          <w:lang w:val="fr-FR"/>
        </w:rPr>
      </w:pPr>
    </w:p>
    <w:p w:rsidRDefault="001F04A8" w:rsidP="001F04A8" w:rsidR="001F04A8" w:rsidRPr="002444CA">
      <w:pPr>
        <w:jc w:val="both"/>
        <w:rPr>
          <w:lang w:val="fr-FR"/>
        </w:rPr>
      </w:pPr>
    </w:p>
    <w:p w:rsidRDefault="001F04A8" w:rsidP="001F04A8" w:rsidR="001F04A8">
      <w:pPr>
        <w:pStyle w:val="Odlomakpopisa"/>
        <w:numPr>
          <w:ilvl w:val="0"/>
          <w:numId w:val="2"/>
        </w:numPr>
        <w:jc w:val="both"/>
        <w:rPr>
          <w:lang w:val="fr-FR"/>
        </w:rPr>
      </w:pPr>
      <w:r w:rsidRPr="008F7F1A">
        <w:rPr>
          <w:lang w:val="fr-FR"/>
        </w:rPr>
        <w:t xml:space="preserve">Prelazi se na točku četiri </w:t>
      </w:r>
      <w:r>
        <w:rPr>
          <w:lang w:val="fr-FR"/>
        </w:rPr>
        <w:t xml:space="preserve"> u sklopu koje točke stečajni sudac ističe  kako će se nakon održavanja ovog Završmog ročišta vjerovnika i nakon pravomoćnog rješenja suda o odbijanju prigovora na završni diobeni popis, ako isto rješenje kao takvo postane pravomoćno, steći pretpstavke za zaključenje ovog stečajnog postupka o čemu će se vjerovnici  obavijestiti obajvom preko e-oglasne ploče suda.  Ako prigovor na završni diobeni popis bude prihvaćen povodom žalbe istih vjerovnika i ako žalba bude izjavljena, o čemu će odlučivati VTS RH tada će se o daljnjem tijeku stečajnog postupka vjerovnici obavijestiti preko e-oglasne ploče suda.  Ako se steknu uvjeti za zaključenje stečajnog postupka, prije zaključenja će se provesti završna dioba sukladna završnim diobenom popisu a nakon zaključenja stečajnog postupka nastavit će se unovčenje objekta razlučnog prava i nakon što se objekti razlučhog prava unovče, ostvarena kupovnina raspodijelit će se sukladno pravilima SZ, što svi prisutni primaju na znanje.</w:t>
      </w:r>
    </w:p>
    <w:p w:rsidRDefault="001F04A8" w:rsidP="001F04A8" w:rsidR="001F04A8" w:rsidRPr="00374FD2">
      <w:pPr>
        <w:ind w:left="142"/>
        <w:jc w:val="both"/>
        <w:rPr>
          <w:lang w:val="fr-FR"/>
        </w:rPr>
      </w:pPr>
    </w:p>
    <w:p w:rsidRDefault="001F04A8" w:rsidP="001F04A8" w:rsidR="001F04A8">
      <w:pPr>
        <w:jc w:val="both"/>
        <w:rPr>
          <w:lang w:val="fr-FR"/>
        </w:rPr>
      </w:pPr>
      <w:r>
        <w:rPr>
          <w:lang w:val="fr-FR"/>
        </w:rPr>
        <w:t>Prisutni pun. B2 KAPITAL d.o.o. i H-ABDUCO d.o.o.  ističu kako nema razloga i uvjeta za zaključenje stečajnog postupka čak i ako njihova žalba bude odbijena i to iz razloga što postoje novčana sredstava na računu Dužnika i oročena sredstva a postoje i prihodi od najamnina 2 poslovna prostora iz kojih se može naimiriti potraživanje vjerovnika za duži vremenski period.</w:t>
      </w:r>
    </w:p>
    <w:p w:rsidRDefault="001F04A8" w:rsidP="001F04A8" w:rsidR="001F04A8">
      <w:pPr>
        <w:jc w:val="both"/>
        <w:rPr>
          <w:lang w:val="fr-FR"/>
        </w:rPr>
      </w:pPr>
      <w:r>
        <w:rPr>
          <w:lang w:val="fr-FR"/>
        </w:rPr>
        <w:br/>
        <w:t>Prisutni stečajni upr. ističe kako nama ništa više za dodoati i ustraje u svim prijedlozima.</w:t>
      </w:r>
    </w:p>
    <w:p w:rsidRDefault="001F04A8" w:rsidP="001F04A8" w:rsidR="001F04A8">
      <w:pPr>
        <w:jc w:val="both"/>
        <w:rPr>
          <w:lang w:val="fr-FR"/>
        </w:rPr>
      </w:pPr>
    </w:p>
    <w:p w:rsidRDefault="001F04A8" w:rsidP="001F04A8" w:rsidR="001F04A8">
      <w:pPr>
        <w:jc w:val="both"/>
        <w:rPr>
          <w:lang w:val="fr-FR"/>
        </w:rPr>
      </w:pPr>
      <w:r>
        <w:rPr>
          <w:lang w:val="fr-FR"/>
        </w:rPr>
        <w:t>Ostalo dvoje vjerovnika RH i HRVATSKE ŠUME predlažu sudu postupiti po zakonu.</w:t>
      </w:r>
    </w:p>
    <w:p w:rsidRDefault="001F04A8" w:rsidP="001F04A8" w:rsidR="001F04A8">
      <w:pPr>
        <w:jc w:val="both"/>
        <w:rPr>
          <w:lang w:val="fr-FR"/>
        </w:rPr>
      </w:pPr>
    </w:p>
    <w:p w:rsidRDefault="001F04A8" w:rsidP="001F04A8" w:rsidR="001F04A8" w:rsidRPr="00374FD2">
      <w:pPr>
        <w:jc w:val="both"/>
        <w:rPr>
          <w:lang w:val="fr-FR"/>
        </w:rPr>
      </w:pPr>
    </w:p>
    <w:p w:rsidRDefault="001F04A8" w:rsidP="001F04A8" w:rsidR="001F04A8">
      <w:pPr>
        <w:jc w:val="both"/>
        <w:rPr>
          <w:lang w:val="fr-FR"/>
        </w:rPr>
      </w:pPr>
    </w:p>
    <w:p w:rsidRDefault="001F04A8" w:rsidP="001F04A8" w:rsidR="001F04A8">
      <w:pPr>
        <w:jc w:val="center"/>
        <w:rPr>
          <w:lang w:val="fr-FR"/>
        </w:rPr>
      </w:pPr>
      <w:r>
        <w:rPr>
          <w:lang w:val="fr-FR"/>
        </w:rPr>
        <w:lastRenderedPageBreak/>
        <w:t>-4-</w:t>
      </w:r>
    </w:p>
    <w:p w:rsidRDefault="001F04A8" w:rsidP="001F04A8" w:rsidR="001F04A8">
      <w:pPr>
        <w:jc w:val="both"/>
      </w:pPr>
    </w:p>
    <w:p w:rsidRDefault="001F04A8" w:rsidP="001F04A8" w:rsidR="001F04A8">
      <w:pPr>
        <w:jc w:val="both"/>
      </w:pPr>
    </w:p>
    <w:p w:rsidRDefault="001F04A8" w:rsidP="001F04A8" w:rsidR="001F04A8">
      <w:pPr>
        <w:jc w:val="both"/>
      </w:pPr>
      <w:r>
        <w:t>Pitanja  i nejasnoća prisutni nemaju.</w:t>
      </w:r>
    </w:p>
    <w:p w:rsidRDefault="001F04A8" w:rsidP="001F04A8" w:rsidR="001F04A8">
      <w:pPr>
        <w:jc w:val="both"/>
      </w:pPr>
    </w:p>
    <w:p w:rsidRDefault="001F04A8" w:rsidP="001F04A8" w:rsidR="001F04A8">
      <w:pPr>
        <w:jc w:val="both"/>
      </w:pPr>
      <w:r>
        <w:t>Završno ročište dovršeno.</w:t>
      </w:r>
    </w:p>
    <w:p w:rsidRDefault="001F04A8" w:rsidP="001F04A8" w:rsidR="001F04A8">
      <w:pPr>
        <w:jc w:val="both"/>
      </w:pPr>
    </w:p>
    <w:p w:rsidRDefault="001F04A8" w:rsidP="001F04A8" w:rsidR="001F04A8">
      <w:pPr>
        <w:jc w:val="both"/>
      </w:pPr>
      <w:r>
        <w:t>Stečajni sudac upoznaje prisutne kako se zainteresirani mogu informirati preko e-</w:t>
      </w:r>
      <w:proofErr w:type="spellStart"/>
      <w:r>
        <w:t>ogl</w:t>
      </w:r>
      <w:proofErr w:type="spellEnd"/>
      <w:r>
        <w:t>. ploče suda o daljnjem tijeku stečajnog postupka.</w:t>
      </w:r>
    </w:p>
    <w:p w:rsidRDefault="001F04A8" w:rsidP="001F04A8" w:rsidR="001F04A8">
      <w:pPr>
        <w:jc w:val="both"/>
      </w:pPr>
    </w:p>
    <w:p w:rsidRDefault="001F04A8" w:rsidP="001F04A8" w:rsidR="001F04A8">
      <w:pPr>
        <w:jc w:val="both"/>
      </w:pPr>
      <w:r>
        <w:t>Dovršeno u 09,45   sati.</w:t>
      </w:r>
    </w:p>
    <w:p w:rsidRDefault="001F04A8" w:rsidP="001F04A8" w:rsidR="001F04A8">
      <w:pPr>
        <w:jc w:val="both"/>
      </w:pPr>
    </w:p>
    <w:p w:rsidRDefault="001F04A8" w:rsidP="001F04A8" w:rsidR="001F04A8">
      <w:pPr>
        <w:jc w:val="both"/>
      </w:pPr>
      <w:r>
        <w:t>Zapisničar                     Stečajni sudac                    Stečajni upravitelj            Stranke</w:t>
      </w: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rsidRPr="002444CA">
      <w:pPr>
        <w:jc w:val="both"/>
        <w:rPr>
          <w:lang w:val="fr-FR"/>
        </w:rPr>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1F04A8" w:rsidP="001F04A8" w:rsidR="001F04A8">
      <w:pPr>
        <w:jc w:val="both"/>
      </w:pPr>
    </w:p>
    <w:p w:rsidRDefault="00704E2C" w:rsidR="00704E2C"/>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383D41"/>
    <w:multiLevelType w:val="hybridMultilevel"/>
    <w:tmpl w:val="11F41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78365B9"/>
    <w:multiLevelType w:val="hybridMultilevel"/>
    <w:tmpl w:val="DB9A3D66"/>
    <w:lvl w:tplc="FD707A52" w:ilvl="0">
      <w:start w:val="1"/>
      <w:numFmt w:val="decimal"/>
      <w:lvlText w:val="%1."/>
      <w:lvlJc w:val="left"/>
      <w:pPr>
        <w:ind w:hanging="360" w:left="502"/>
      </w:pPr>
      <w:rPr>
        <w:rFonts w:hint="default"/>
        <w:b/>
        <w:i/>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F04A8"/>
    <w:rsid w:val="001F04A8"/>
    <w:rsid w:val="00704E2C"/>
    <w:rsid w:val="00E4405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F04A8"/>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F04A8"/>
    <w:pPr>
      <w:ind w:left="720"/>
      <w:contextualSpacing/>
    </w:pPr>
  </w:style>
  <w:style w:styleId="Tekstrezerviranogmjesta" w:type="character">
    <w:name w:val="Placeholder Text"/>
    <w:basedOn w:val="Zadanifontodlomka"/>
    <w:uiPriority w:val="99"/>
    <w:semiHidden/>
    <w:rsid w:val="00E44056"/>
    <w:rPr>
      <w:color w:val="808080"/>
      <w:bdr w:space="0" w:sz="0" w:color="auto" w:val="none"/>
      <w:shd w:fill="auto" w:color="auto" w:val="clear"/>
    </w:rPr>
  </w:style>
  <w:style w:customStyle="true" w:styleId="eSPISCCParagraphDefaultFont" w:type="character">
    <w:name w:val="eSPIS_CC_Paragraph Default Font"/>
    <w:basedOn w:val="Zadanifontodlomka"/>
    <w:rsid w:val="00E440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44056"/>
    <w:rPr>
      <w:b/>
      <w:bdr w:space="0" w:sz="0" w:color="auto" w:val="none"/>
      <w:shd w:fill="FFFFCC" w:color="auto" w:val="clear"/>
      <w:lang w:val="hr-HR"/>
    </w:rPr>
  </w:style>
  <w:style w:customStyle="true" w:styleId="PozadinaSvijetloCrvena" w:type="character">
    <w:name w:val="Pozadina_SvijetloCrvena"/>
    <w:basedOn w:val="eSPISCCParagraphDefaultFont"/>
    <w:rsid w:val="00E4405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4405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F04A8"/>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F04A8"/>
    <w:pPr>
      <w:ind w:left="720"/>
      <w:contextualSpacing/>
    </w:pPr>
  </w:style>
  <w:style w:styleId="Tekstrezerviranogmjesta" w:type="character">
    <w:name w:val="Placeholder Text"/>
    <w:basedOn w:val="Zadanifontodlomka"/>
    <w:uiPriority w:val="99"/>
    <w:semiHidden/>
    <w:rsid w:val="00E44056"/>
    <w:rPr>
      <w:color w:val="808080"/>
      <w:bdr w:color="auto" w:space="0" w:sz="0" w:val="none"/>
      <w:shd w:color="auto" w:fill="auto" w:val="clear"/>
    </w:rPr>
  </w:style>
  <w:style w:customStyle="1" w:styleId="eSPISCCParagraphDefaultFont" w:type="character">
    <w:name w:val="eSPIS_CC_Paragraph Default Font"/>
    <w:basedOn w:val="Zadanifontodlomka"/>
    <w:rsid w:val="00E440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44056"/>
    <w:rPr>
      <w:b/>
      <w:bdr w:color="auto" w:space="0" w:sz="0" w:val="none"/>
      <w:shd w:color="auto" w:fill="FFFFCC" w:val="clear"/>
      <w:lang w:val="hr-HR"/>
    </w:rPr>
  </w:style>
  <w:style w:customStyle="1" w:styleId="PozadinaSvijetloCrvena" w:type="character">
    <w:name w:val="Pozadina_SvijetloCrvena"/>
    <w:basedOn w:val="eSPISCCParagraphDefaultFont"/>
    <w:rsid w:val="00E4405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4405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29. lipnja 2017.</izvorni_sadrzaj>
    <derivirana_varijabla naziv="DomainObject.PlaniraniZavrsetakDatum_1">29. lipnja 2017.</derivirana_varijabla>
  </DomainObject.PlaniraniZavrsetakDatum>
  <DomainObject.PlaniraniPocetakDatum>
    <izvorni_sadrzaj>29. lipnja 2017.</izvorni_sadrzaj>
    <derivirana_varijabla naziv="DomainObject.PlaniraniPocetakDatum_1">29. lipnja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29. lipnja 2017.</izvorni_sadrzaj>
    <derivirana_varijabla naziv="DomainObject.Zapisnik.DatumKreiranja_1">29. lipnja 2017.</derivirana_varijabla>
  </DomainObject.Zapisnik.DatumKreiranja>
  <DomainObject.Zapisnik.ImovinskaKorist>
    <izvorni_sadrzaj/>
    <derivirana_varijabla naziv="DomainObject.Zapisnik.ImovinskaKorist_1"/>
  </DomainObject.Zapisnik.ImovinskaKorist>
  <DomainObject.Zapisnik.Oznaka>
    <izvorni_sadrzaj>St-70/2010-312</izvorni_sadrzaj>
    <derivirana_varijabla naziv="DomainObject.Zapisnik.Oznaka_1">St-70/2010-312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70</izvorni_sadrzaj>
    <derivirana_varijabla naziv="DomainObject.Predmet.Broj_1">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2010.</izvorni_sadrzaj>
    <derivirana_varijabla naziv="DomainObject.Predmet.DatumOsnivanja_1">16. studenog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St-70/2010</izvorni_sadrzaj>
    <derivirana_varijabla naziv="DomainObject.Predmet.OznakaBroj_1">St-70/2010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MONTER PROJEKT, društvo s ograničenom odgovornošću za inženjering poslove u građevinarstvu "u stečaju"</izvorni_sadrzaj>
    <derivirana_varijabla naziv="DomainObject.Predmet.ProtustrankaFormated_1">  MONTER PROJEKT, društvo s ograničenom odgovornošću za inženjering poslove u građevinarstvu "u stečaju"</derivirana_varijabla>
  </DomainObject.Predmet.ProtustrankaFormated>
  <DomainObject.Predmet.ProtustrankaFormatedOIB>
    <izvorni_sadrzaj>  MONTER PROJEKT, društvo s ograničenom odgovornošću za inženjering poslove u građevinarstvu "u stečaju", OIB 02734084556</izvorni_sadrzaj>
    <derivirana_varijabla naziv="DomainObject.Predmet.ProtustrankaFormatedOIB_1">  MONTER PROJEKT, društvo s ograničenom odgovornošću za inženjering poslove u građevinarstvu "u stečaju", OIB 02734084556</derivirana_varijabla>
  </DomainObject.Predmet.ProtustrankaFormatedOIB>
  <DomainObject.Predmet.ProtustrankaFormatedWithAdress>
    <izvorni_sadrzaj> MONTER PROJEKT, društvo s ograničenom odgovornošću za inženjering poslove u građevinarstvu "u stečaju", Poljička cesta 39, 21000 Split</izvorni_sadrzaj>
    <derivirana_varijabla naziv="DomainObject.Predmet.ProtustrankaFormatedWithAdress_1"> MONTER PROJEKT, društvo s ograničenom odgovornošću za inženjering poslove u građevinarstvu "u stečaju", Poljička cesta 39, 21000 Split</derivirana_varijabla>
  </DomainObject.Predmet.ProtustrankaFormatedWithAdress>
  <DomainObject.Predmet.ProtustrankaFormatedWithAdressOIB>
    <izvorni_sadrzaj> MONTER PROJEKT, društvo s ograničenom odgovornošću za inženjering poslove u građevinarstvu "u stečaju", OIB 02734084556, Poljička cesta 39, 21000 Split</izvorni_sadrzaj>
    <derivirana_varijabla naziv="DomainObject.Predmet.ProtustrankaFormatedWithAdressOIB_1"> MONTER PROJEKT, društvo s ograničenom odgovornošću za inženjering poslove u građevinarstvu "u stečaju", OIB 02734084556, Poljička cesta 39, 21000 Split</derivirana_varijabla>
  </DomainObject.Predmet.ProtustrankaFormatedWithAdressOIB>
  <DomainObject.Predmet.ProtustrankaWithAdress>
    <izvorni_sadrzaj>MONTER PROJEKT, društvo s ograničenom odgovornošću za inženjering poslove u građevinarstvu "u stečaju" Poljička cesta 39, 21000 Split</izvorni_sadrzaj>
    <derivirana_varijabla naziv="DomainObject.Predmet.ProtustrankaWithAdress_1">MONTER PROJEKT, društvo s ograničenom odgovornošću za inženjering poslove u građevinarstvu "u stečaju" Poljička cesta 39, 21000 Split</derivirana_varijabla>
  </DomainObject.Predmet.ProtustrankaWithAdress>
  <DomainObject.Predmet.ProtustrankaWithAdressOIB>
    <izvorni_sadrzaj>MONTER PROJEKT, društvo s ograničenom odgovornošću za inženjering poslove u građevinarstvu "u stečaju", OIB 02734084556, Poljička cesta 39, 21000 Split</izvorni_sadrzaj>
    <derivirana_varijabla naziv="DomainObject.Predmet.ProtustrankaWithAdressOIB_1">MONTER PROJEKT, društvo s ograničenom odgovornošću za inženjering poslove u građevinarstvu "u stečaju", OIB 02734084556, Poljička cesta 39, 21000 Split</derivirana_varijabla>
  </DomainObject.Predmet.ProtustrankaWithAdressOIB>
  <DomainObject.Predmet.ProtustrankaNazivFormated>
    <izvorni_sadrzaj>MONTER PROJEKT, društvo s ograničenom odgovornošću za inženjering poslove u građevinarstvu "u stečaju"</izvorni_sadrzaj>
    <derivirana_varijabla naziv="DomainObject.Predmet.ProtustrankaNazivFormated_1">MONTER PROJEKT, društvo s ograničenom odgovornošću za inženjering poslove u građevinarstvu "u stečaju"</derivirana_varijabla>
  </DomainObject.Predmet.ProtustrankaNazivFormated>
  <DomainObject.Predmet.ProtustrankaNazivFormatedOIB>
    <izvorni_sadrzaj>MONTER PROJEKT, društvo s ograničenom odgovornošću za inženjering poslove u građevinarstvu "u stečaju", OIB 02734084556</izvorni_sadrzaj>
    <derivirana_varijabla naziv="DomainObject.Predmet.ProtustrankaNazivFormatedOIB_1">MONTER PROJEKT, društvo s ograničenom odgovornošću za inženjering poslove u građevinarstvu "u stečaju", OIB 02734084556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PASTOR INŽENJERING d.d. zastupanog po punomoćniku KSENIJA ČERIN; TEA PHARIA, društvo s ograničenom odgovornošću za trgovinu i usluge; TISS d.o.o. za inženjering; JADRANSKO OSIGURANJE dioničko društvo; TEHNOPLAST d.o.o. za građevinarstvo, trgovinu, ugostiteljstvo, turizam i uslužne djelatnosti; HYPO ALPE-ADRIA-BANK dioničko društvo; HELIOS Vienna Insurance Group dioničko društvo za osiguranje; HYPO-LEASING KROATIEN, društvo za financiranje, d.o.o.; HERUS d.o.o. za usluge; ELEKTROMATERIJAL dioničko društvo za trgovinu i usluge u stečaju; ALING društvo s ograničenom odgovornošću za tehničku zaštitu osoba i imovine; JADRANSKO OSIGURANJE dioničko društvo; SUNCE OSIGURANJE dioničko društvo za osiguranje; PORSCHE INTER AUTO d.o.o. za trgovinu i popravak motornih vozila; MERSTEEL d.o.o. za trgovinu i usluge; KOMJATE za trgovinu i usluge društvo s ograničenom odgovornošću; VODOVOD-OSIJEK d.o.o. za vodoopskrbu i odvodnju; ING-ATEST d.o.o. za trgovinu i usluge zastupanog po punomoćniku Vinko Radovani; MORULA d.o.o. za trgovinu i usluge; FRIGOOPREMA, društvo s  ograničenom odgovornošću za proizvodnju, trgovinu i usluge; MATEL d.o.o. za proizvodnju, zastupanje i trgovinu; GERION d.o.o. za građenje; MESSER CROATIA PLIN Poduzeće za proizvodnju i prodaju tehničkih plinova d.o.o.; MEĐIMURJE INFORMACIJSKO PROJEKTANTSKI CENTAR dioničko društvo za informatički inženjering; ERSTE FACTORING društvo s ograničenom odgovornošću za factoring; ČISTOĆA društvo s ograničenom odgovornošću za obavljanje komunalnih djelatnosti održavanja čistoće i odlaganja komunaln; BRODOMERKUR trgovina i usluge, dioničko društvo; LAPIS-TEXTUM d.o.o. za trgovinu i proizvodnju; CENTAR BANKA dioničko društvo; HP - Hrvatska pošta d.d.; WAVIN CROATIA društvo s ograničenom odgovornošću za trgovinu - u likvidaciji; MONT INSTALACIJA, društvo s ograničenom odgovornošću za instalacijske i završne radove u građevinarstvu; SCHRACK TECHNIK d.o.o. za promet elektrotehničkih uređaja; DUCA, društvo s ograničenom odgovornošću za građevinarstvo, projektiranje i trgovinu; ECCOS-INŽENJERING d.o.o. za projektiranje, nadzor i zaštitu osoba i imovine zastupanog po punomoćniku Sanja Paić; RADAR d.o.o. za usluge; ORBIS HOLDING, d.o.o. za graditeljstvo, trgovinu i usluge; ST ARC, d.o.o. za završne i obrtničke radove u gradjevinarstvu i trgovinu; DET NORSKE VERITAS ADRIATICA d. o. o. , društvo za klasifikaciju, certifikaciju i konzultacije; ERSTE&amp;STEIERMÄRKISCHE BANKA dioničko društvo; VISOKO POTKROVLJE društvo s ograničenom odgovornošću za građenje; HYPO ALPE-ADRIA-BANK dioničko društvo; TOMAS &amp; CO društvo s ograničenom odgovornošću za proizvodnju i inženjering u elektrotehnici, trgovinu i turizam, export-imp; KREDITNA BANKA ZAGREB, dioničko društvo; KRAGIĆ d.o.o. za proizvodnju plastičnih metalnih predmeta i za trgovinu; MONTER POLIS d.o.o. za građevinske i instalaterske radove "u stečaju"; TRGOMETAL za proizvodnju, trgovinu i usluge, društvo s ograničenom odgovornošću; GDD za građenje i usluge, društvo s ograničenom odgovornošću; LUKA TERM d.o.o. za završne radove u graditeljstvu; TISS d.o.o. za inženjering; HRVATSKE ŠUME društvo s ograničenom odgovornošću; TEA PHARIA, društvo s ograničenom odgovornošću za trgovinu i usluge; HEP - Opskrba d.o.o. za opskrbu potrošača električnom, toplinskom energijom i plinom; MONT INSTALACIJA, društvo s ograničenom odgovornošću za instalacijske i završne radove u građevinarstvu zastupanog po punomoćniku Stjepan Čaljkušić; ST ARC, d.o.o. za završne i obrtničke radove u gradjevinarstvu i trgovinu; Odvjetničko društvo GLAMUZINA &amp; GROŠETA; ELEKTROKOVINA ADRIA, d.o.o. za izradu, prodaju, montažu i popravak elektrotehničkih proizvoda; MAĆEŠIĆ I PARTNERI odvjetničko društvo; SVEUČILIŠTE U SPLITU, STUDENTSKI CENTAR-SPLIT; Siemens dioničko društvo za elektrotehniku; ANTOLIĆ I SURADNICI odvjetničko društvo, javno trgovačko društvo; Igor Nazor, vlasnik  Obrta za usluge  NAVA; OT-OPTIMA TELEKOM d.d. za telekomunikacije; SVEUČILIŠTE U SPLITU, STUDENTSKI CENTAR-SPLIT</izvorni_sadrzaj>
    <derivirana_varijabla naziv="DomainObject.Predmet.StrankaFormated_1">  PASTOR INŽENJERING d.d. zastupanog po punomoćniku KSENIJA ČERIN; TEA PHARIA, društvo s ograničenom odgovornošću za trgovinu i usluge; TISS d.o.o. za inženjering; JADRANSKO OSIGURANJE dioničko društvo; TEHNOPLAST d.o.o. za građevinarstvo, trgovinu, ugostiteljstvo, turizam i uslužne djelatnosti; HYPO ALPE-ADRIA-BANK dioničko društvo; HELIOS Vienna Insurance Group dioničko društvo za osiguranje; HYPO-LEASING KROATIEN, društvo za financiranje, d.o.o.; HERUS d.o.o. za usluge; ELEKTROMATERIJAL dioničko društvo za trgovinu i usluge u stečaju; ALING društvo s ograničenom odgovornošću za tehničku zaštitu osoba i imovine; JADRANSKO OSIGURANJE dioničko društvo; SUNCE OSIGURANJE dioničko društvo za osiguranje; PORSCHE INTER AUTO d.o.o. za trgovinu i popravak motornih vozila; MERSTEEL d.o.o. za trgovinu i usluge; KOMJATE za trgovinu i usluge društvo s ograničenom odgovornošću; VODOVOD-OSIJEK d.o.o. za vodoopskrbu i odvodnju; ING-ATEST d.o.o. za trgovinu i usluge zastupanog po punomoćniku Vinko Radovani; MORULA d.o.o. za trgovinu i usluge; FRIGOOPREMA, društvo s  ograničenom odgovornošću za proizvodnju, trgovinu i usluge; MATEL d.o.o. za proizvodnju, zastupanje i trgovinu; GERION d.o.o. za građenje; MESSER CROATIA PLIN Poduzeće za proizvodnju i prodaju tehničkih plinova d.o.o.; MEĐIMURJE INFORMACIJSKO PROJEKTANTSKI CENTAR dioničko društvo za informatički inženjering; ERSTE FACTORING društvo s ograničenom odgovornošću za factoring; ČISTOĆA društvo s ograničenom odgovornošću za obavljanje komunalnih djelatnosti održavanja čistoće i odlaganja komunaln; BRODOMERKUR trgovina i usluge, dioničko društvo; LAPIS-TEXTUM d.o.o. za trgovinu i proizvodnju; CENTAR BANKA dioničko društvo; HP - Hrvatska pošta d.d.; WAVIN CROATIA društvo s ograničenom odgovornošću za trgovinu - u likvidaciji; MONT INSTALACIJA, društvo s ograničenom odgovornošću za instalacijske i završne radove u građevinarstvu; SCHRACK TECHNIK d.o.o. za promet elektrotehničkih uređaja; DUCA, društvo s ograničenom odgovornošću za građevinarstvo, projektiranje i trgovinu; ECCOS-INŽENJERING d.o.o. za projektiranje, nadzor i zaštitu osoba i imovine zastupanog po punomoćniku Sanja Paić; RADAR d.o.o. za usluge; ORBIS HOLDING, d.o.o. za graditeljstvo, trgovinu i usluge; ST ARC, d.o.o. za završne i obrtničke radove u gradjevinarstvu i trgovinu; DET NORSKE VERITAS ADRIATICA d. o. o. , društvo za klasifikaciju, certifikaciju i konzultacije; ERSTE&amp;STEIERMÄRKISCHE BANKA dioničko društvo; VISOKO POTKROVLJE društvo s ograničenom odgovornošću za građenje; HYPO ALPE-ADRIA-BANK dioničko društvo; TOMAS &amp; CO društvo s ograničenom odgovornošću za proizvodnju i inženjering u elektrotehnici, trgovinu i turizam, export-imp; KREDITNA BANKA ZAGREB, dioničko društvo; KRAGIĆ d.o.o. za proizvodnju plastičnih metalnih predmeta i za trgovinu; MONTER POLIS d.o.o. za građevinske i instalaterske radove "u stečaju"; TRGOMETAL za proizvodnju, trgovinu i usluge, društvo s ograničenom odgovornošću; GDD za građenje i usluge, društvo s ograničenom odgovornošću; LUKA TERM d.o.o. za završne radove u graditeljstvu; TISS d.o.o. za inženjering; HRVATSKE ŠUME društvo s ograničenom odgovornošću; TEA PHARIA, društvo s ograničenom odgovornošću za trgovinu i usluge; HEP - Opskrba d.o.o. za opskrbu potrošača električnom, toplinskom energijom i plinom; MONT INSTALACIJA, društvo s ograničenom odgovornošću za instalacijske i završne radove u građevinarstvu zastupanog po punomoćniku Stjepan Čaljkušić; ST ARC, d.o.o. za završne i obrtničke radove u gradjevinarstvu i trgovinu; Odvjetničko društvo GLAMUZINA &amp; GROŠETA; ELEKTROKOVINA ADRIA, d.o.o. za izradu, prodaju, montažu i popravak elektrotehničkih proizvoda; MAĆEŠIĆ I PARTNERI odvjetničko društvo; SVEUČILIŠTE U SPLITU, STUDENTSKI CENTAR-SPLIT; Siemens dioničko društvo za elektrotehniku; ANTOLIĆ I SURADNICI odvjetničko društvo, javno trgovačko društvo; Igor Nazor, vlasnik  Obrta za usluge  NAVA; OT-OPTIMA TELEKOM d.d. za telekomunikacije; SVEUČILIŠTE U SPLITU, STUDENTSKI CENTAR-SPLIT</derivirana_varijabla>
  </DomainObject.Predmet.StrankaFormated>
  <DomainObject.Predmet.StrankaFormatedOIB>
    <izvorni_sadrzaj>  PASTOR INŽENJERING d.d., OIB 55598634637 zastupanog po punomoćniku KSENIJA ČERIN; TEA PHARIA, društvo s ograničenom odgovornošću za trgovinu i usluge, OIB 99294824555; TISS d.o.o. za inženjering, OIB 37779812687; JADRANSKO OSIGURANJE dioničko društvo, OIB 94472454976; TEHNOPLAST d.o.o. za građevinarstvo, trgovinu, ugostiteljstvo, turizam i uslužne djelatnosti, OIB 70676517267; HYPO ALPE-ADRIA-BANK dioničko društvo, OIB 14036333877; HELIOS Vienna Insurance Group dioničko društvo za osiguranje, OIB 59369087232; HYPO-LEASING KROATIEN, društvo za financiranje, d.o.o., OIB 87064273078; HERUS d.o.o. za usluge, OIB 73063900220; ELEKTROMATERIJAL dioničko društvo za trgovinu i usluge u stečaju, OIB 72091456912; ALING društvo s ograničenom odgovornošću za tehničku zaštitu osoba i imovine, OIB 67349852816; JADRANSKO OSIGURANJE dioničko društvo, OIB 94472454976; SUNCE OSIGURANJE dioničko društvo za osiguranje, OIB 12012147571; PORSCHE INTER AUTO d.o.o. za trgovinu i popravak motornih vozila, OIB 67492500921; MERSTEEL d.o.o. za trgovinu i usluge, OIB 32913763672; KOMJATE za trgovinu i usluge društvo s ograničenom odgovornošću, OIB 92009564551; VODOVOD-OSIJEK d.o.o. za vodoopskrbu i odvodnju, OIB 43654507669; ING-ATEST d.o.o. za trgovinu i usluge, OIB 21777333810 zastupanog po punomoćniku Vinko Radovani; MORULA d.o.o. za trgovinu i usluge, OIB 88833097372; FRIGOOPREMA, društvo s  ograničenom odgovornošću za proizvodnju, trgovinu i usluge, OIB 60316076304; MATEL d.o.o. za proizvodnju, zastupanje i trgovinu, OIB 11899215110; GERION d.o.o. za građenje, OIB 86354925004; MESSER CROATIA PLIN Poduzeće za proizvodnju i prodaju tehničkih plinova d.o.o., OIB 32179081874; MEĐIMURJE INFORMACIJSKO PROJEKTANTSKI CENTAR dioničko društvo za informatički inženjering, OIB 98483804275; ERSTE FACTORING društvo s ograničenom odgovornošću za factoring, OIB 10194059689; ČISTOĆA društvo s ograničenom odgovornošću za obavljanje komunalnih djelatnosti održavanja čistoće i odlaganja komunaln, OIB 38812451417; BRODOMERKUR trgovina i usluge, dioničko društvo, OIB 33956120458; LAPIS-TEXTUM d.o.o. za trgovinu i proizvodnju, OIB 34024384265; CENTAR BANKA dioničko društvo, OIB 89296739230; HP - Hrvatska pošta d.d., OIB 87311810356; WAVIN CROATIA društvo s ograničenom odgovornošću za trgovinu - u likvidaciji, OIB 93287855819; MONT INSTALACIJA, društvo s ograničenom odgovornošću za instalacijske i završne radove u građevinarstvu, OIB 05084406987; SCHRACK TECHNIK d.o.o. za promet elektrotehničkih uređaja, OIB 36365310424; DUCA, društvo s ograničenom odgovornošću za građevinarstvo, projektiranje i trgovinu, OIB 01304089776; ECCOS-INŽENJERING d.o.o. za projektiranje, nadzor i zaštitu osoba i imovine, OIB 71629027685 zastupanog po punomoćniku Sanja Paić; RADAR d.o.o. za usluge, OIB 70063044422; ORBIS HOLDING, d.o.o. za graditeljstvo, trgovinu i usluge, OIB 18315544469; ST ARC, d.o.o. za završne i obrtničke radove u gradjevinarstvu i trgovinu, OIB 58632083307; DET NORSKE VERITAS ADRIATICA d. o. o. , društvo za klasifikaciju, certifikaciju i konzultacije, OIB 66958856391; ERSTE&amp;STEIERMÄRKISCHE BANKA dioničko društvo, OIB 23057039320; VISOKO POTKROVLJE društvo s ograničenom odgovornošću za građenje, OIB 28887408223; HYPO ALPE-ADRIA-BANK dioničko društvo, OIB 14036333877; TOMAS &amp; CO društvo s ograničenom odgovornošću za proizvodnju i inženjering u elektrotehnici, trgovinu i turizam, export-imp, OIB 52725486771; KREDITNA BANKA ZAGREB, dioničko društvo, OIB 70663193635; KRAGIĆ d.o.o. za proizvodnju plastičnih metalnih predmeta i za trgovinu, OIB 35264136731; MONTER POLIS d.o.o. za građevinske i instalaterske radove "u stečaju", OIB 66697386731; TRGOMETAL za proizvodnju, trgovinu i usluge, društvo s ograničenom odgovornošću, OIB 14669056208; GDD za građenje i usluge, društvo s ograničenom odgovornošću, OIB 04524958627; LUKA TERM d.o.o. za završne radove u graditeljstvu, OIB 16662980077; TISS d.o.o. za inženjering, OIB 37779812687; HRVATSKE ŠUME društvo s ograničenom odgovornošću, OIB 69693144506; TEA PHARIA, društvo s ograničenom odgovornošću za trgovinu i usluge, OIB 99294824555; HEP - Opskrba d.o.o. za opskrbu potrošača električnom, toplinskom energijom i plinom, OIB 63073332379; MONT INSTALACIJA, društvo s ograničenom odgovornošću za instalacijske i završne radove u građevinarstvu, OIB 05084406987 zastupanog po punomoćniku Stjepan Čaljkušić; ST ARC, d.o.o. za završne i obrtničke radove u gradjevinarstvu i trgovinu, OIB 58632083307; Odvjetničko društvo GLAMUZINA &amp; GROŠETA, OIB 69402757072; ELEKTROKOVINA ADRIA, d.o.o. za izradu, prodaju, montažu i popravak elektrotehničkih proizvoda, OIB 86742905038; MAĆEŠIĆ I PARTNERI odvjetničko društvo, OIB 11793113837; SVEUČILIŠTE U SPLITU, STUDENTSKI CENTAR-SPLIT, OIB 25975412650; Siemens dioničko društvo za elektrotehniku, OIB 12673471493; ANTOLIĆ I SURADNICI odvjetničko društvo, javno trgovačko društvo, OIB 82891991682; Igor Nazor, vlasnik  Obrta za usluge  NAVA, OIB 10447826313; OT-OPTIMA TELEKOM d.d. za telekomunikacije, OIB 36004425025; SVEUČILIŠTE U SPLITU, STUDENTSKI CENTAR-SPLIT, OIB 25975412650</izvorni_sadrzaj>
    <derivirana_varijabla naziv="DomainObject.Predmet.StrankaFormatedOIB_1">  PASTOR INŽENJERING d.d., OIB 55598634637 zastupanog po punomoćniku KSENIJA ČERIN; TEA PHARIA, društvo s ograničenom odgovornošću za trgovinu i usluge, OIB 99294824555; TISS d.o.o. za inženjering, OIB 37779812687; JADRANSKO OSIGURANJE dioničko društvo, OIB 94472454976; TEHNOPLAST d.o.o. za građevinarstvo, trgovinu, ugostiteljstvo, turizam i uslužne djelatnosti, OIB 70676517267; HYPO ALPE-ADRIA-BANK dioničko društvo, OIB 14036333877; HELIOS Vienna Insurance Group dioničko društvo za osiguranje, OIB 59369087232; HYPO-LEASING KROATIEN, društvo za financiranje, d.o.o., OIB 87064273078; HERUS d.o.o. za usluge, OIB 73063900220; ELEKTROMATERIJAL dioničko društvo za trgovinu i usluge u stečaju, OIB 72091456912; ALING društvo s ograničenom odgovornošću za tehničku zaštitu osoba i imovine, OIB 67349852816; JADRANSKO OSIGURANJE dioničko društvo, OIB 94472454976; SUNCE OSIGURANJE dioničko društvo za osiguranje, OIB 12012147571; PORSCHE INTER AUTO d.o.o. za trgovinu i popravak motornih vozila, OIB 67492500921; MERSTEEL d.o.o. za trgovinu i usluge, OIB 32913763672; KOMJATE za trgovinu i usluge društvo s ograničenom odgovornošću, OIB 92009564551; VODOVOD-OSIJEK d.o.o. za vodoopskrbu i odvodnju, OIB 43654507669; ING-ATEST d.o.o. za trgovinu i usluge, OIB 21777333810 zastupanog po punomoćniku Vinko Radovani; MORULA d.o.o. za trgovinu i usluge, OIB 88833097372; FRIGOOPREMA, društvo s  ograničenom odgovornošću za proizvodnju, trgovinu i usluge, OIB 60316076304; MATEL d.o.o. za proizvodnju, zastupanje i trgovinu, OIB 11899215110; GERION d.o.o. za građenje, OIB 86354925004; MESSER CROATIA PLIN Poduzeće za proizvodnju i prodaju tehničkih plinova d.o.o., OIB 32179081874; MEĐIMURJE INFORMACIJSKO PROJEKTANTSKI CENTAR dioničko društvo za informatički inženjering, OIB 98483804275; ERSTE FACTORING društvo s ograničenom odgovornošću za factoring, OIB 10194059689; ČISTOĆA društvo s ograničenom odgovornošću za obavljanje komunalnih djelatnosti održavanja čistoće i odlaganja komunaln, OIB 38812451417; BRODOMERKUR trgovina i usluge, dioničko društvo, OIB 33956120458; LAPIS-TEXTUM d.o.o. za trgovinu i proizvodnju, OIB 34024384265; CENTAR BANKA dioničko društvo, OIB 89296739230; HP - Hrvatska pošta d.d., OIB 87311810356; WAVIN CROATIA društvo s ograničenom odgovornošću za trgovinu - u likvidaciji, OIB 93287855819; MONT INSTALACIJA, društvo s ograničenom odgovornošću za instalacijske i završne radove u građevinarstvu, OIB 05084406987; SCHRACK TECHNIK d.o.o. za promet elektrotehničkih uređaja, OIB 36365310424; DUCA, društvo s ograničenom odgovornošću za građevinarstvo, projektiranje i trgovinu, OIB 01304089776; ECCOS-INŽENJERING d.o.o. za projektiranje, nadzor i zaštitu osoba i imovine, OIB 71629027685 zastupanog po punomoćniku Sanja Paić; RADAR d.o.o. za usluge, OIB 70063044422; ORBIS HOLDING, d.o.o. za graditeljstvo, trgovinu i usluge, OIB 18315544469; ST ARC, d.o.o. za završne i obrtničke radove u gradjevinarstvu i trgovinu, OIB 58632083307; DET NORSKE VERITAS ADRIATICA d. o. o. , društvo za klasifikaciju, certifikaciju i konzultacije, OIB 66958856391; ERSTE&amp;STEIERMÄRKISCHE BANKA dioničko društvo, OIB 23057039320; VISOKO POTKROVLJE društvo s ograničenom odgovornošću za građenje, OIB 28887408223; HYPO ALPE-ADRIA-BANK dioničko društvo, OIB 14036333877; TOMAS &amp; CO društvo s ograničenom odgovornošću za proizvodnju i inženjering u elektrotehnici, trgovinu i turizam, export-imp, OIB 52725486771; KREDITNA BANKA ZAGREB, dioničko društvo, OIB 70663193635; KRAGIĆ d.o.o. za proizvodnju plastičnih metalnih predmeta i za trgovinu, OIB 35264136731; MONTER POLIS d.o.o. za građevinske i instalaterske radove "u stečaju", OIB 66697386731; TRGOMETAL za proizvodnju, trgovinu i usluge, društvo s ograničenom odgovornošću, OIB 14669056208; GDD za građenje i usluge, društvo s ograničenom odgovornošću, OIB 04524958627; LUKA TERM d.o.o. za završne radove u graditeljstvu, OIB 16662980077; TISS d.o.o. za inženjering, OIB 37779812687; HRVATSKE ŠUME društvo s ograničenom odgovornošću, OIB 69693144506; TEA PHARIA, društvo s ograničenom odgovornošću za trgovinu i usluge, OIB 99294824555; HEP - Opskrba d.o.o. za opskrbu potrošača električnom, toplinskom energijom i plinom, OIB 63073332379; MONT INSTALACIJA, društvo s ograničenom odgovornošću za instalacijske i završne radove u građevinarstvu, OIB 05084406987 zastupanog po punomoćniku Stjepan Čaljkušić; ST ARC, d.o.o. za završne i obrtničke radove u gradjevinarstvu i trgovinu, OIB 58632083307; Odvjetničko društvo GLAMUZINA &amp; GROŠETA, OIB 69402757072; ELEKTROKOVINA ADRIA, d.o.o. za izradu, prodaju, montažu i popravak elektrotehničkih proizvoda, OIB 86742905038; MAĆEŠIĆ I PARTNERI odvjetničko društvo, OIB 11793113837; SVEUČILIŠTE U SPLITU, STUDENTSKI CENTAR-SPLIT, OIB 25975412650; Siemens dioničko društvo za elektrotehniku, OIB 12673471493; ANTOLIĆ I SURADNICI odvjetničko društvo, javno trgovačko društvo, OIB 82891991682; Igor Nazor, vlasnik  Obrta za usluge  NAVA, OIB 10447826313; OT-OPTIMA TELEKOM d.d. za telekomunikacije, OIB 36004425025; SVEUČILIŠTE U SPLITU, STUDENTSKI CENTAR-SPLIT, OIB 25975412650</derivirana_varijabla>
  </DomainObject.Predmet.StrankaFormatedOIB>
  <DomainObject.Predmet.StrankaFormatedWithAdress>
    <izvorni_sadrzaj> PASTOR INŽENJERING d.d., Novačka 2, Rakitje zastupanog po punomoćniku KSENIJA ČERIN; TEA PHARIA, društvo s ograničenom odgovornošću za trgovinu i usluge, 114.Brigade 10, Split; TISS d.o.o. za inženjering, Ulica Fra Grge Martića 30, Split; JADRANSKO OSIGURANJE dioničko društvo, Listopadska 2, 10000 Zagreb; TEHNOPLAST d.o.o. za građevinarstvo, trgovinu, ugostiteljstvo, turizam i uslužne djelatnosti, Ulica Slobode 5, Split; HYPO ALPE-ADRIA-BANK dioničko društvo, Slavonska avenija 6, 10000 Zagreb; HELIOS Vienna Insurance Group dioničko društvo za osiguranje, Poljička ulica 5, 10000 Zagreb; HYPO-LEASING KROATIEN, društvo za financiranje, d.o.o., Koranska 16, 10000 Zagreb; HERUS d.o.o. za usluge, Poljička Cesta 39, Split; ELEKTROMATERIJAL dioničko društvo za trgovinu i usluge u stečaju, Cambierieva 13, Rijeka; ALING društvo s ograničenom odgovornošću za tehničku zaštitu osoba i imovine, Andrije Žaje 61, 10000 Zagreb; JADRANSKO OSIGURANJE dioničko društvo, Put Supavla 1, 21000 Split; SUNCE OSIGURANJE dioničko društvo za osiguranje, Varaždinska  54, 21000 Split; PORSCHE INTER AUTO d.o.o. za trgovinu i popravak motornih vozila, Velimira Škorpika 21-23, 10000 Zagreb; MERSTEEL d.o.o. za trgovinu i usluge, Slavonska avenija 22 d, 10000 Zagreb; KOMJATE za trgovinu i usluge društvo s ograničenom odgovornošću, Komjate 9/A, Kaštel Lukšić; VODOVOD-OSIJEK d.o.o. za vodoopskrbu i odvodnju, Poljski Put 1, Osijek; ING-ATEST d.o.o. za trgovinu i usluge, Hrvatske mornarice 1/a, Split zastupanog po punomoćniku Vinko Radovani; MORULA d.o.o. za trgovinu i usluge, Domovinskog rata 29/c, Podstrana; FRIGOOPREMA, društvo s  ograničenom odgovornošću za proizvodnju, trgovinu i usluge, Ivankova 126, Stobreč; MATEL d.o.o. za proizvodnju, zastupanje i trgovinu, Popovićeva 8, 10000 Zagreb; GERION d.o.o. za građenje, Matice Hrvatske 59, Split; MESSER CROATIA PLIN Poduzeće za proizvodnju i prodaju tehničkih plinova d.o.o., Industrijska 1, Zaprešić; MEĐIMURJE INFORMACIJSKO PROJEKTANTSKI CENTAR dioničko društvo za informatički inženjering, Mihovljanska 72, 40000 Čakovec; ERSTE FACTORING društvo s ograničenom odgovornošću za factoring, Ivana Lučića 2, 10000 Zagreb; ČISTOĆA društvo s ograničenom odgovornošću za obavljanje komunalnih djelatnosti održavanja čistoće i odlaganja komunaln, Put Plokita 81, Split; BRODOMERKUR trgovina i usluge, dioničko društvo, Poljička Cesta 35, Split; LAPIS-TEXTUM d.o.o. za trgovinu i proizvodnju, Frankopanska 5/a, 10000 Zagreb; CENTAR BANKA dioničko društvo, Amruševa 6, 10000 Zagreb; HP - Hrvatska pošta d.d., Jurišićeva 13, 10000 Zagreb; WAVIN CROATIA društvo s ograničenom odgovornošću za trgovinu - u likvidaciji, Ogrizovićeva 40a, 10000 Zagreb; MONT INSTALACIJA, društvo s ograničenom odgovornošću za instalacijske i završne radove u građevinarstvu, Ulica Maka Dizdara 55, Split; SCHRACK TECHNIK d.o.o. za promet elektrotehničkih uređaja, Zavrtnica 17, 10000 Zagreb; DUCA, društvo s ograničenom odgovornošću za građevinarstvo, projektiranje i trgovinu, Ruđera Boškovića 4/II, Zadar; ECCOS-INŽENJERING d.o.o. za projektiranje, nadzor i zaštitu osoba i imovine, I Pile 21, 10000 Zagreb zastupanog po punomoćniku Sanja Paić; RADAR d.o.o. za usluge, Ivana Lučića 2/a, 10000 Zagreb; ORBIS HOLDING, d.o.o. za graditeljstvo, trgovinu i usluge, Ivana Lučića 2/A, 10000 Zagreb; ST ARC, d.o.o. za završne i obrtničke radove u gradjevinarstvu i trgovinu, Dubrovačka 49, Split; DET NORSKE VERITAS ADRIATICA d. o. o. , društvo za klasifikaciju, certifikaciju i konzultacije, Ružićeva 32, Rijeka; ERSTE&amp;STEIERMÄRKISCHE BANKA dioničko društvo, Jadranski Trg 3/a, Rijeka; VISOKO POTKROVLJE društvo s ograničenom odgovornošću za građenje, Don Rafaela Radice 38, Žrnovnica; HYPO ALPE-ADRIA-BANK dioničko društvo, Slavonska avenija 6, 10000 Zagreb; TOMAS &amp; CO društvo s ograničenom odgovornošću za proizvodnju i inženjering u elektrotehnici, trgovinu i turizam, export-imp, Kopilica 9, Split; KREDITNA BANKA ZAGREB, dioničko društvo, Ulica grada Vukovara 74, 10000 Zagreb; KRAGIĆ d.o.o. za proizvodnju plastičnih metalnih predmeta i za trgovinu, Put Firula 29, Split; MONTER POLIS d.o.o. za građevinske i instalaterske radove "u stečaju", Poljička cesta 39, Split; TRGOMETAL za proizvodnju, trgovinu i usluge, društvo s ograničenom odgovornošću, Put Dračanice 8, Dugopolje; GDD za građenje i usluge, društvo s ograničenom odgovornošću, Put Plokita 87, Split; LUKA TERM d.o.o. za završne radove u graditeljstvu, Vrapčanska draga 45, 10000 Zagreb; TISS d.o.o. za inženjering, Ulica Fra Grge Martića 30, Split; HRVATSKE ŠUME društvo s ograničenom odgovornošću, Ul.Ljudevita Farkaša Vukotinovića 2, 10000 Zagreb; TEA PHARIA, društvo s ograničenom odgovornošću za trgovinu i usluge, 114.Brigade 10, Split; HEP - Opskrba d.o.o. za opskrbu potrošača električnom, toplinskom energijom i plinom, Ulica grada Vukovara 37, 10000 Zagreb; MONT INSTALACIJA, društvo s ograničenom odgovornošću za instalacijske i završne radove u građevinarstvu, Visoka 55, Split zastupanog po punomoćniku Stjepan Čaljkušić; ST ARC, d.o.o. za završne i obrtničke radove u gradjevinarstvu i trgovinu, Dubrovačka 49, Split; Odvjetničko društvo GLAMUZINA &amp; GROŠETA, Krajiška 27, 10000 Zagreb; ELEKTROKOVINA ADRIA, d.o.o. za izradu, prodaju, montažu i popravak elektrotehničkih proizvoda, Vukovarska 52/A, Split; MAĆEŠIĆ I PARTNERI odvjetničko društvo, Pod Kaštelom 4, Rijeka; SVEUČILIŠTE U SPLITU, STUDENTSKI CENTAR-SPLIT, Sinjska Ulica 6, Split; Siemens dioničko društvo za elektrotehniku, Heinzelova 70/a, 10000 Zagreb; ANTOLIĆ I SURADNICI odvjetničko društvo, javno trgovačko društvo, Ulica Pavla Hatza 3, 10000 Zagreb; Igor Nazor, vlasnik  Obrta za usluge  NAVA, Tršćanska  53, 21000 Split; OT-OPTIMA TELEKOM d.d. za telekomunikacije, Bani 75/a, 10000 Zagreb; SVEUČILIŠTE U SPLITU, STUDENTSKI CENTAR-SPLIT, Sinjska Ulica 6, 21000 Split</izvorni_sadrzaj>
    <derivirana_varijabla naziv="DomainObject.Predmet.StrankaFormatedWithAdress_1"> PASTOR INŽENJERING d.d., Novačka 2, Rakitje zastupanog po punomoćniku KSENIJA ČERIN; TEA PHARIA, društvo s ograničenom odgovornošću za trgovinu i usluge, 114.Brigade 10, Split; TISS d.o.o. za inženjering, Ulica Fra Grge Martića 30, Split; JADRANSKO OSIGURANJE dioničko društvo, Listopadska 2, 10000 Zagreb; TEHNOPLAST d.o.o. za građevinarstvo, trgovinu, ugostiteljstvo, turizam i uslužne djelatnosti, Ulica Slobode 5, Split; HYPO ALPE-ADRIA-BANK dioničko društvo, Slavonska avenija 6, 10000 Zagreb; HELIOS Vienna Insurance Group dioničko društvo za osiguranje, Poljička ulica 5, 10000 Zagreb; HYPO-LEASING KROATIEN, društvo za financiranje, d.o.o., Koranska 16, 10000 Zagreb; HERUS d.o.o. za usluge, Poljička Cesta 39, Split; ELEKTROMATERIJAL dioničko društvo za trgovinu i usluge u stečaju, Cambierieva 13, Rijeka; ALING društvo s ograničenom odgovornošću za tehničku zaštitu osoba i imovine, Andrije Žaje 61, 10000 Zagreb; JADRANSKO OSIGURANJE dioničko društvo, Put Supavla 1, 21000 Split; SUNCE OSIGURANJE dioničko društvo za osiguranje, Varaždinska  54, 21000 Split; PORSCHE INTER AUTO d.o.o. za trgovinu i popravak motornih vozila, Velimira Škorpika 21-23, 10000 Zagreb; MERSTEEL d.o.o. za trgovinu i usluge, Slavonska avenija 22 d, 10000 Zagreb; KOMJATE za trgovinu i usluge društvo s ograničenom odgovornošću, Komjate 9/A, Kaštel Lukšić; VODOVOD-OSIJEK d.o.o. za vodoopskrbu i odvodnju, Poljski Put 1, Osijek; ING-ATEST d.o.o. za trgovinu i usluge, Hrvatske mornarice 1/a, Split zastupanog po punomoćniku Vinko Radovani; MORULA d.o.o. za trgovinu i usluge, Domovinskog rata 29/c, Podstrana; FRIGOOPREMA, društvo s  ograničenom odgovornošću za proizvodnju, trgovinu i usluge, Ivankova 126, Stobreč; MATEL d.o.o. za proizvodnju, zastupanje i trgovinu, Popovićeva 8, 10000 Zagreb; GERION d.o.o. za građenje, Matice Hrvatske 59, Split; MESSER CROATIA PLIN Poduzeće za proizvodnju i prodaju tehničkih plinova d.o.o., Industrijska 1, Zaprešić; MEĐIMURJE INFORMACIJSKO PROJEKTANTSKI CENTAR dioničko društvo za informatički inženjering, Mihovljanska 72, 40000 Čakovec; ERSTE FACTORING društvo s ograničenom odgovornošću za factoring, Ivana Lučića 2, 10000 Zagreb; ČISTOĆA društvo s ograničenom odgovornošću za obavljanje komunalnih djelatnosti održavanja čistoće i odlaganja komunaln, Put Plokita 81, Split; BRODOMERKUR trgovina i usluge, dioničko društvo, Poljička Cesta 35, Split; LAPIS-TEXTUM d.o.o. za trgovinu i proizvodnju, Frankopanska 5/a, 10000 Zagreb; CENTAR BANKA dioničko društvo, Amruševa 6, 10000 Zagreb; HP - Hrvatska pošta d.d., Jurišićeva 13, 10000 Zagreb; WAVIN CROATIA društvo s ograničenom odgovornošću za trgovinu - u likvidaciji, Ogrizovićeva 40a, 10000 Zagreb; MONT INSTALACIJA, društvo s ograničenom odgovornošću za instalacijske i završne radove u građevinarstvu, Ulica Maka Dizdara 55, Split; SCHRACK TECHNIK d.o.o. za promet elektrotehničkih uređaja, Zavrtnica 17, 10000 Zagreb; DUCA, društvo s ograničenom odgovornošću za građevinarstvo, projektiranje i trgovinu, Ruđera Boškovića 4/II, Zadar; ECCOS-INŽENJERING d.o.o. za projektiranje, nadzor i zaštitu osoba i imovine, I Pile 21, 10000 Zagreb zastupanog po punomoćniku Sanja Paić; RADAR d.o.o. za usluge, Ivana Lučića 2/a, 10000 Zagreb; ORBIS HOLDING, d.o.o. za graditeljstvo, trgovinu i usluge, Ivana Lučića 2/A, 10000 Zagreb; ST ARC, d.o.o. za završne i obrtničke radove u gradjevinarstvu i trgovinu, Dubrovačka 49, Split; DET NORSKE VERITAS ADRIATICA d. o. o. , društvo za klasifikaciju, certifikaciju i konzultacije, Ružićeva 32, Rijeka; ERSTE&amp;STEIERMÄRKISCHE BANKA dioničko društvo, Jadranski Trg 3/a, Rijeka; VISOKO POTKROVLJE društvo s ograničenom odgovornošću za građenje, Don Rafaela Radice 38, Žrnovnica; HYPO ALPE-ADRIA-BANK dioničko društvo, Slavonska avenija 6, 10000 Zagreb; TOMAS &amp; CO društvo s ograničenom odgovornošću za proizvodnju i inženjering u elektrotehnici, trgovinu i turizam, export-imp, Kopilica 9, Split; KREDITNA BANKA ZAGREB, dioničko društvo, Ulica grada Vukovara 74, 10000 Zagreb; KRAGIĆ d.o.o. za proizvodnju plastičnih metalnih predmeta i za trgovinu, Put Firula 29, Split; MONTER POLIS d.o.o. za građevinske i instalaterske radove "u stečaju", Poljička cesta 39, Split; TRGOMETAL za proizvodnju, trgovinu i usluge, društvo s ograničenom odgovornošću, Put Dračanice 8, Dugopolje; GDD za građenje i usluge, društvo s ograničenom odgovornošću, Put Plokita 87, Split; LUKA TERM d.o.o. za završne radove u graditeljstvu, Vrapčanska draga 45, 10000 Zagreb; TISS d.o.o. za inženjering, Ulica Fra Grge Martića 30, Split; HRVATSKE ŠUME društvo s ograničenom odgovornošću, Ul.Ljudevita Farkaša Vukotinovića 2, 10000 Zagreb; TEA PHARIA, društvo s ograničenom odgovornošću za trgovinu i usluge, 114.Brigade 10, Split; HEP - Opskrba d.o.o. za opskrbu potrošača električnom, toplinskom energijom i plinom, Ulica grada Vukovara 37, 10000 Zagreb; MONT INSTALACIJA, društvo s ograničenom odgovornošću za instalacijske i završne radove u građevinarstvu, Visoka 55, Split zastupanog po punomoćniku Stjepan Čaljkušić; ST ARC, d.o.o. za završne i obrtničke radove u gradjevinarstvu i trgovinu, Dubrovačka 49, Split; Odvjetničko društvo GLAMUZINA &amp; GROŠETA, Krajiška 27, 10000 Zagreb; ELEKTROKOVINA ADRIA, d.o.o. za izradu, prodaju, montažu i popravak elektrotehničkih proizvoda, Vukovarska 52/A, Split; MAĆEŠIĆ I PARTNERI odvjetničko društvo, Pod Kaštelom 4, Rijeka; SVEUČILIŠTE U SPLITU, STUDENTSKI CENTAR-SPLIT, Sinjska Ulica 6, Split; Siemens dioničko društvo za elektrotehniku, Heinzelova 70/a, 10000 Zagreb; ANTOLIĆ I SURADNICI odvjetničko društvo, javno trgovačko društvo, Ulica Pavla Hatza 3, 10000 Zagreb; Igor Nazor, vlasnik  Obrta za usluge  NAVA, Tršćanska  53, 21000 Split; OT-OPTIMA TELEKOM d.d. za telekomunikacije, Bani 75/a, 10000 Zagreb; SVEUČILIŠTE U SPLITU, STUDENTSKI CENTAR-SPLIT, Sinjska Ulica 6, 21000 Split</derivirana_varijabla>
  </DomainObject.Predmet.StrankaFormatedWithAdress>
  <DomainObject.Predmet.StrankaFormatedWithAdressOIB>
    <izvorni_sadrzaj> PASTOR INŽENJERING d.d., OIB 55598634637, Novačka 2, Rakitje zastupanog po punomoćniku KSENIJA ČERIN; TEA PHARIA, društvo s ograničenom odgovornošću za trgovinu i usluge, OIB 99294824555, 114.Brigade 10, Split; TISS d.o.o. za inženjering, OIB 37779812687, Ulica Fra Grge Martića 30, Split; JADRANSKO OSIGURANJE dioničko društvo, OIB 94472454976, Listopadska 2, 10000 Zagreb; TEHNOPLAST d.o.o. za građevinarstvo, trgovinu, ugostiteljstvo, turizam i uslužne djelatnosti, OIB 70676517267, Ulica Slobode 5, Split; HYPO ALPE-ADRIA-BANK dioničko društvo, OIB 14036333877, Slavonska avenija 6, 10000 Zagreb; HELIOS Vienna Insurance Group dioničko društvo za osiguranje, OIB 59369087232, Poljička ulica 5, 10000 Zagreb; HYPO-LEASING KROATIEN, društvo za financiranje, d.o.o., OIB 87064273078, Koranska 16, 10000 Zagreb; HERUS d.o.o. za usluge, OIB 73063900220, Poljička Cesta 39, Split; ELEKTROMATERIJAL dioničko društvo za trgovinu i usluge u stečaju, OIB 72091456912, Cambierieva 13, Rijeka; ALING društvo s ograničenom odgovornošću za tehničku zaštitu osoba i imovine, OIB 67349852816, Andrije Žaje 61, 10000 Zagreb; JADRANSKO OSIGURANJE dioničko društvo, OIB 94472454976, Put Supavla 1, 21000 Split; SUNCE OSIGURANJE dioničko društvo za osiguranje, OIB 12012147571, Varaždinska  54, 21000 Split; PORSCHE INTER AUTO d.o.o. za trgovinu i popravak motornih vozila, OIB 67492500921, Velimira Škorpika 21-23, 10000 Zagreb; MERSTEEL d.o.o. za trgovinu i usluge, OIB 32913763672, Slavonska avenija 22 d, 10000 Zagreb; KOMJATE za trgovinu i usluge društvo s ograničenom odgovornošću, OIB 92009564551, Komjate 9/A, Kaštel Lukšić; VODOVOD-OSIJEK d.o.o. za vodoopskrbu i odvodnju, OIB 43654507669, Poljski Put 1, Osijek; ING-ATEST d.o.o. za trgovinu i usluge, OIB 21777333810, Hrvatske mornarice 1/a, Split zastupanog po punomoćniku Vinko Radovani; MORULA d.o.o. za trgovinu i usluge, OIB 88833097372, Domovinskog rata 29/c, Podstrana; FRIGOOPREMA, društvo s  ograničenom odgovornošću za proizvodnju, trgovinu i usluge, OIB 60316076304, Ivankova 126, Stobreč; MATEL d.o.o. za proizvodnju, zastupanje i trgovinu, OIB 11899215110, Popovićeva 8, 10000 Zagreb; GERION d.o.o. za građenje, OIB 86354925004, Matice Hrvatske 59, Split; MESSER CROATIA PLIN Poduzeće za proizvodnju i prodaju tehničkih plinova d.o.o., OIB 32179081874, Industrijska 1, Zaprešić; MEĐIMURJE INFORMACIJSKO PROJEKTANTSKI CENTAR dioničko društvo za informatički inženjering, OIB 98483804275, Mihovljanska 72, 40000 Čakovec; ERSTE FACTORING društvo s ograničenom odgovornošću za factoring, OIB 10194059689, Ivana Lučića 2, 10000 Zagreb; ČISTOĆA društvo s ograničenom odgovornošću za obavljanje komunalnih djelatnosti održavanja čistoće i odlaganja komunaln, OIB 38812451417, Put Plokita 81, Split; BRODOMERKUR trgovina i usluge, dioničko društvo, OIB 33956120458, Poljička Cesta 35, Split; LAPIS-TEXTUM d.o.o. za trgovinu i proizvodnju, OIB 34024384265, Frankopanska 5/a, 10000 Zagreb; CENTAR BANKA dioničko društvo, OIB 89296739230, Amruševa 6, 10000 Zagreb; HP - Hrvatska pošta d.d., OIB 87311810356, Jurišićeva 13, 10000 Zagreb; WAVIN CROATIA društvo s ograničenom odgovornošću za trgovinu - u likvidaciji, OIB 93287855819, Ogrizovićeva 40a, 10000 Zagreb; MONT INSTALACIJA, društvo s ograničenom odgovornošću za instalacijske i završne radove u građevinarstvu, OIB 05084406987, Ulica Maka Dizdara 55, Split; SCHRACK TECHNIK d.o.o. za promet elektrotehničkih uređaja, OIB 36365310424, Zavrtnica 17, 10000 Zagreb; DUCA, društvo s ograničenom odgovornošću za građevinarstvo, projektiranje i trgovinu, OIB 01304089776, Ruđera Boškovića 4/II, Zadar; ECCOS-INŽENJERING d.o.o. za projektiranje, nadzor i zaštitu osoba i imovine, OIB 71629027685, I Pile 21, 10000 Zagreb zastupanog po punomoćniku Sanja Paić; RADAR d.o.o. za usluge, OIB 70063044422, Ivana Lučića 2/a, 10000 Zagreb; ORBIS HOLDING, d.o.o. za graditeljstvo, trgovinu i usluge, OIB 18315544469, Ivana Lučića 2/A, 10000 Zagreb; ST ARC, d.o.o. za završne i obrtničke radove u gradjevinarstvu i trgovinu, OIB 58632083307, Dubrovačka 49, Split; DET NORSKE VERITAS ADRIATICA d. o. o. , društvo za klasifikaciju, certifikaciju i konzultacije, OIB 66958856391, Ružićeva 32, Rijeka; ERSTE&amp;STEIERMÄRKISCHE BANKA dioničko društvo, OIB 23057039320, Jadranski Trg 3/a, Rijeka; VISOKO POTKROVLJE društvo s ograničenom odgovornošću za građenje, OIB 28887408223, Don Rafaela Radice 38, Žrnovnica; HYPO ALPE-ADRIA-BANK dioničko društvo, OIB 14036333877, Slavonska avenija 6, 10000 Zagreb; TOMAS &amp; CO društvo s ograničenom odgovornošću za proizvodnju i inženjering u elektrotehnici, trgovinu i turizam, export-imp, OIB 52725486771, Kopilica 9, Split; KREDITNA BANKA ZAGREB, dioničko društvo, OIB 70663193635, Ulica grada Vukovara 74, 10000 Zagreb; KRAGIĆ d.o.o. za proizvodnju plastičnih metalnih predmeta i za trgovinu, OIB 35264136731, Put Firula 29, Split; MONTER POLIS d.o.o. za građevinske i instalaterske radove "u stečaju", OIB 66697386731, Poljička cesta 39, Split; TRGOMETAL za proizvodnju, trgovinu i usluge, društvo s ograničenom odgovornošću, OIB 14669056208, Put Dračanice 8, Dugopolje; GDD za građenje i usluge, društvo s ograničenom odgovornošću, OIB 04524958627, Put Plokita 87, Split; LUKA TERM d.o.o. za završne radove u graditeljstvu, OIB 16662980077, Vrapčanska draga 45, 10000 Zagreb; TISS d.o.o. za inženjering, OIB 37779812687, Ulica Fra Grge Martića 30, Split; HRVATSKE ŠUME društvo s ograničenom odgovornošću, OIB 69693144506, Ul.Ljudevita Farkaša Vukotinovića 2, 10000 Zagreb; TEA PHARIA, društvo s ograničenom odgovornošću za trgovinu i usluge, OIB 99294824555, 114.Brigade 10, Split; HEP - Opskrba d.o.o. za opskrbu potrošača električnom, toplinskom energijom i plinom, OIB 63073332379, Ulica grada Vukovara 37, 10000 Zagreb; MONT INSTALACIJA, društvo s ograničenom odgovornošću za instalacijske i završne radove u građevinarstvu, OIB 05084406987, Visoka 55, Split zastupanog po punomoćniku Stjepan Čaljkušić; ST ARC, d.o.o. za završne i obrtničke radove u gradjevinarstvu i trgovinu, OIB 58632083307, Dubrovačka 49, Split; Odvjetničko društvo GLAMUZINA &amp; GROŠETA, OIB 69402757072, Krajiška 27, 10000 Zagreb; ELEKTROKOVINA ADRIA, d.o.o. za izradu, prodaju, montažu i popravak elektrotehničkih proizvoda, OIB 86742905038, Vukovarska 52/A, Split; MAĆEŠIĆ I PARTNERI odvjetničko društvo, OIB 11793113837, Pod Kaštelom 4, Rijeka; SVEUČILIŠTE U SPLITU, STUDENTSKI CENTAR-SPLIT, OIB 25975412650, Sinjska Ulica 6, Split; Siemens dioničko društvo za elektrotehniku, OIB 12673471493, Heinzelova 70/a, 10000 Zagreb; ANTOLIĆ I SURADNICI odvjetničko društvo, javno trgovačko društvo, OIB 82891991682, Ulica Pavla Hatza 3, 10000 Zagreb; Igor Nazor, vlasnik  Obrta za usluge  NAVA, OIB 10447826313, Tršćanska  53, 21000 Split; OT-OPTIMA TELEKOM d.d. za telekomunikacije, OIB 36004425025, Bani 75/a, 10000 Zagreb; SVEUČILIŠTE U SPLITU, STUDENTSKI CENTAR-SPLIT, OIB 25975412650, Sinjska Ulica 6, 21000 Split</izvorni_sadrzaj>
    <derivirana_varijabla naziv="DomainObject.Predmet.StrankaFormatedWithAdressOIB_1"> PASTOR INŽENJERING d.d., OIB 55598634637, Novačka 2, Rakitje zastupanog po punomoćniku KSENIJA ČERIN; TEA PHARIA, društvo s ograničenom odgovornošću za trgovinu i usluge, OIB 99294824555, 114.Brigade 10, Split; TISS d.o.o. za inženjering, OIB 37779812687, Ulica Fra Grge Martića 30, Split; JADRANSKO OSIGURANJE dioničko društvo, OIB 94472454976, Listopadska 2, 10000 Zagreb; TEHNOPLAST d.o.o. za građevinarstvo, trgovinu, ugostiteljstvo, turizam i uslužne djelatnosti, OIB 70676517267, Ulica Slobode 5, Split; HYPO ALPE-ADRIA-BANK dioničko društvo, OIB 14036333877, Slavonska avenija 6, 10000 Zagreb; HELIOS Vienna Insurance Group dioničko društvo za osiguranje, OIB 59369087232, Poljička ulica 5, 10000 Zagreb; HYPO-LEASING KROATIEN, društvo za financiranje, d.o.o., OIB 87064273078, Koranska 16, 10000 Zagreb; HERUS d.o.o. za usluge, OIB 73063900220, Poljička Cesta 39, Split; ELEKTROMATERIJAL dioničko društvo za trgovinu i usluge u stečaju, OIB 72091456912, Cambierieva 13, Rijeka; ALING društvo s ograničenom odgovornošću za tehničku zaštitu osoba i imovine, OIB 67349852816, Andrije Žaje 61, 10000 Zagreb; JADRANSKO OSIGURANJE dioničko društvo, OIB 94472454976, Put Supavla 1, 21000 Split; SUNCE OSIGURANJE dioničko društvo za osiguranje, OIB 12012147571, Varaždinska  54, 21000 Split; PORSCHE INTER AUTO d.o.o. za trgovinu i popravak motornih vozila, OIB 67492500921, Velimira Škorpika 21-23, 10000 Zagreb; MERSTEEL d.o.o. za trgovinu i usluge, OIB 32913763672, Slavonska avenija 22 d, 10000 Zagreb; KOMJATE za trgovinu i usluge društvo s ograničenom odgovornošću, OIB 92009564551, Komjate 9/A, Kaštel Lukšić; VODOVOD-OSIJEK d.o.o. za vodoopskrbu i odvodnju, OIB 43654507669, Poljski Put 1, Osijek; ING-ATEST d.o.o. za trgovinu i usluge, OIB 21777333810, Hrvatske mornarice 1/a, Split zastupanog po punomoćniku Vinko Radovani; MORULA d.o.o. za trgovinu i usluge, OIB 88833097372, Domovinskog rata 29/c, Podstrana; FRIGOOPREMA, društvo s  ograničenom odgovornošću za proizvodnju, trgovinu i usluge, OIB 60316076304, Ivankova 126, Stobreč; MATEL d.o.o. za proizvodnju, zastupanje i trgovinu, OIB 11899215110, Popovićeva 8, 10000 Zagreb; GERION d.o.o. za građenje, OIB 86354925004, Matice Hrvatske 59, Split; MESSER CROATIA PLIN Poduzeće za proizvodnju i prodaju tehničkih plinova d.o.o., OIB 32179081874, Industrijska 1, Zaprešić; MEĐIMURJE INFORMACIJSKO PROJEKTANTSKI CENTAR dioničko društvo za informatički inženjering, OIB 98483804275, Mihovljanska 72, 40000 Čakovec; ERSTE FACTORING društvo s ograničenom odgovornošću za factoring, OIB 10194059689, Ivana Lučića 2, 10000 Zagreb; ČISTOĆA društvo s ograničenom odgovornošću za obavljanje komunalnih djelatnosti održavanja čistoće i odlaganja komunaln, OIB 38812451417, Put Plokita 81, Split; BRODOMERKUR trgovina i usluge, dioničko društvo, OIB 33956120458, Poljička Cesta 35, Split; LAPIS-TEXTUM d.o.o. za trgovinu i proizvodnju, OIB 34024384265, Frankopanska 5/a, 10000 Zagreb; CENTAR BANKA dioničko društvo, OIB 89296739230, Amruševa 6, 10000 Zagreb; HP - Hrvatska pošta d.d., OIB 87311810356, Jurišićeva 13, 10000 Zagreb; WAVIN CROATIA društvo s ograničenom odgovornošću za trgovinu - u likvidaciji, OIB 93287855819, Ogrizovićeva 40a, 10000 Zagreb; MONT INSTALACIJA, društvo s ograničenom odgovornošću za instalacijske i završne radove u građevinarstvu, OIB 05084406987, Ulica Maka Dizdara 55, Split; SCHRACK TECHNIK d.o.o. za promet elektrotehničkih uređaja, OIB 36365310424, Zavrtnica 17, 10000 Zagreb; DUCA, društvo s ograničenom odgovornošću za građevinarstvo, projektiranje i trgovinu, OIB 01304089776, Ruđera Boškovića 4/II, Zadar; ECCOS-INŽENJERING d.o.o. za projektiranje, nadzor i zaštitu osoba i imovine, OIB 71629027685, I Pile 21, 10000 Zagreb zastupanog po punomoćniku Sanja Paić; RADAR d.o.o. za usluge, OIB 70063044422, Ivana Lučića 2/a, 10000 Zagreb; ORBIS HOLDING, d.o.o. za graditeljstvo, trgovinu i usluge, OIB 18315544469, Ivana Lučića 2/A, 10000 Zagreb; ST ARC, d.o.o. za završne i obrtničke radove u gradjevinarstvu i trgovinu, OIB 58632083307, Dubrovačka 49, Split; DET NORSKE VERITAS ADRIATICA d. o. o. , društvo za klasifikaciju, certifikaciju i konzultacije, OIB 66958856391, Ružićeva 32, Rijeka; ERSTE&amp;STEIERMÄRKISCHE BANKA dioničko društvo, OIB 23057039320, Jadranski Trg 3/a, Rijeka; VISOKO POTKROVLJE društvo s ograničenom odgovornošću za građenje, OIB 28887408223, Don Rafaela Radice 38, Žrnovnica; HYPO ALPE-ADRIA-BANK dioničko društvo, OIB 14036333877, Slavonska avenija 6, 10000 Zagreb; TOMAS &amp; CO društvo s ograničenom odgovornošću za proizvodnju i inženjering u elektrotehnici, trgovinu i turizam, export-imp, OIB 52725486771, Kopilica 9, Split; KREDITNA BANKA ZAGREB, dioničko društvo, OIB 70663193635, Ulica grada Vukovara 74, 10000 Zagreb; KRAGIĆ d.o.o. za proizvodnju plastičnih metalnih predmeta i za trgovinu, OIB 35264136731, Put Firula 29, Split; MONTER POLIS d.o.o. za građevinske i instalaterske radove "u stečaju", OIB 66697386731, Poljička cesta 39, Split; TRGOMETAL za proizvodnju, trgovinu i usluge, društvo s ograničenom odgovornošću, OIB 14669056208, Put Dračanice 8, Dugopolje; GDD za građenje i usluge, društvo s ograničenom odgovornošću, OIB 04524958627, Put Plokita 87, Split; LUKA TERM d.o.o. za završne radove u graditeljstvu, OIB 16662980077, Vrapčanska draga 45, 10000 Zagreb; TISS d.o.o. za inženjering, OIB 37779812687, Ulica Fra Grge Martića 30, Split; HRVATSKE ŠUME društvo s ograničenom odgovornošću, OIB 69693144506, Ul.Ljudevita Farkaša Vukotinovića 2, 10000 Zagreb; TEA PHARIA, društvo s ograničenom odgovornošću za trgovinu i usluge, OIB 99294824555, 114.Brigade 10, Split; HEP - Opskrba d.o.o. za opskrbu potrošača električnom, toplinskom energijom i plinom, OIB 63073332379, Ulica grada Vukovara 37, 10000 Zagreb; MONT INSTALACIJA, društvo s ograničenom odgovornošću za instalacijske i završne radove u građevinarstvu, OIB 05084406987, Visoka 55, Split zastupanog po punomoćniku Stjepan Čaljkušić; ST ARC, d.o.o. za završne i obrtničke radove u gradjevinarstvu i trgovinu, OIB 58632083307, Dubrovačka 49, Split; Odvjetničko društvo GLAMUZINA &amp; GROŠETA, OIB 69402757072, Krajiška 27, 10000 Zagreb; ELEKTROKOVINA ADRIA, d.o.o. za izradu, prodaju, montažu i popravak elektrotehničkih proizvoda, OIB 86742905038, Vukovarska 52/A, Split; MAĆEŠIĆ I PARTNERI odvjetničko društvo, OIB 11793113837, Pod Kaštelom 4, Rijeka; SVEUČILIŠTE U SPLITU, STUDENTSKI CENTAR-SPLIT, OIB 25975412650, Sinjska Ulica 6, Split; Siemens dioničko društvo za elektrotehniku, OIB 12673471493, Heinzelova 70/a, 10000 Zagreb; ANTOLIĆ I SURADNICI odvjetničko društvo, javno trgovačko društvo, OIB 82891991682, Ulica Pavla Hatza 3, 10000 Zagreb; Igor Nazor, vlasnik  Obrta za usluge  NAVA, OIB 10447826313, Tršćanska  53, 21000 Split; OT-OPTIMA TELEKOM d.d. za telekomunikacije, OIB 36004425025, Bani 75/a, 10000 Zagreb; SVEUČILIŠTE U SPLITU, STUDENTSKI CENTAR-SPLIT, OIB 25975412650, Sinjska Ulica 6, 21000 Split</derivirana_varijabla>
  </DomainObject.Predmet.StrankaFormatedWithAdressOIB>
  <DomainObject.Predmet.StrankaWithAdress>
    <izvorni_sadrzaj>PASTOR INŽENJERING d.d. Novačka 2,Rakitje,TEA PHARIA, društvo s ograničenom odgovornošću za trgovinu i usluge 114.Brigade 10,Split,TISS d.o.o. za inženjering Ulica Fra Grge Martića 30,Split,JADRANSKO OSIGURANJE dioničko društvo Listopadska 2,10000 Zagreb,TEHNOPLAST d.o.o. za građevinarstvo, trgovinu, ugostiteljstvo, turizam i uslužne djelatnosti Ulica Slobode 5,Split,HYPO ALPE-ADRIA-BANK dioničko društvo Slavonska avenija 6,10000 Zagreb,HELIOS Vienna Insurance Group dioničko društvo za osiguranje Poljička ulica 5,10000 Zagreb,HYPO-LEASING KROATIEN, društvo za financiranje, d.o.o. Koranska 16,10000 Zagreb,HERUS d.o.o. za usluge Poljička Cesta 39,Split,ELEKTROMATERIJAL dioničko društvo za trgovinu i usluge u stečaju Cambierieva 13,Rijeka,ALING društvo s ograničenom odgovornošću za tehničku zaštitu osoba i imovine Andrije Žaje 61,10000 Zagreb,JADRANSKO OSIGURANJE dioničko društvo Put Supavla 1,21000 Split,SUNCE OSIGURANJE dioničko društvo za osiguranje Varaždinska  54,21000 Split,PORSCHE INTER AUTO d.o.o. za trgovinu i popravak motornih vozila Velimira Škorpika 21-23,10000 Zagreb,MERSTEEL d.o.o. za trgovinu i usluge Slavonska avenija 22 d,10000 Zagreb,KOMJATE za trgovinu i usluge društvo s ograničenom odgovornošću Komjate 9/A,Kaštel Lukšić,VODOVOD-OSIJEK d.o.o. za vodoopskrbu i odvodnju Poljski Put 1,Osijek,ING-ATEST d.o.o. za trgovinu i usluge Hrvatske mornarice 1/a,Split,MORULA d.o.o. za trgovinu i usluge Domovinskog rata 29/c,Podstrana,FRIGOOPREMA, društvo s  ograničenom odgovornošću za proizvodnju, trgovinu i usluge Ivankova 126,Stobreč,MATEL d.o.o. za proizvodnju, zastupanje i trgovinu Popovićeva 8,10000 Zagreb,GERION d.o.o. za građenje Matice Hrvatske 59,Split,MESSER CROATIA PLIN Poduzeće za proizvodnju i prodaju tehničkih plinova d.o.o. Industrijska 1,Zaprešić,MEĐIMURJE INFORMACIJSKO PROJEKTANTSKI CENTAR dioničko društvo za informatički inženjering Mihovljanska 72,40000 Čakovec,ERSTE FACTORING društvo s ograničenom odgovornošću za factoring Ivana Lučića 2,10000 Zagreb,ČISTOĆA društvo s ograničenom odgovornošću za obavljanje komunalnih djelatnosti održavanja čistoće i odlaganja komunaln Put Plokita 81,Split,BRODOMERKUR trgovina i usluge, dioničko društvo Poljička Cesta 35,Split,LAPIS-TEXTUM d.o.o. za trgovinu i proizvodnju Frankopanska 5/a,10000 Zagreb,CENTAR BANKA dioničko društvo Amruševa 6,10000 Zagreb,HP - Hrvatska pošta d.d. Jurišićeva 13,10000 Zagreb,WAVIN CROATIA društvo s ograničenom odgovornošću za trgovinu - u likvidaciji Ogrizovićeva 40a,10000 Zagreb,MONT INSTALACIJA, društvo s ograničenom odgovornošću za instalacijske i završne radove u građevinarstvu Ulica Maka Dizdara 55,Split,SCHRACK TECHNIK d.o.o. za promet elektrotehničkih uređaja Zavrtnica 17,10000 Zagreb,DUCA, društvo s ograničenom odgovornošću za građevinarstvo, projektiranje i trgovinu Ruđera Boškovića 4/II,Zadar,ECCOS-INŽENJERING d.o.o. za projektiranje, nadzor i zaštitu osoba i imovine I Pile 21,10000 Zagreb,RADAR d.o.o. za usluge Ivana Lučića 2/a,10000 Zagreb,ORBIS HOLDING, d.o.o. za graditeljstvo, trgovinu i usluge Ivana Lučića 2/A,10000 Zagreb,ST ARC, d.o.o. za završne i obrtničke radove u gradjevinarstvu i trgovinu Dubrovačka 49,Split,DET NORSKE VERITAS ADRIATICA d. o. o. , društvo za klasifikaciju, certifikaciju i konzultacije Ružićeva 32,Rijeka,ERSTE&amp;STEIERMÄRKISCHE BANKA dioničko društvo Jadranski Trg 3/a,Rijeka,VISOKO POTKROVLJE društvo s ograničenom odgovornošću za građenje Don Rafaela Radice 38,Žrnovnica,HYPO ALPE-ADRIA-BANK dioničko društvo Slavonska avenija 6,10000 Zagreb,TOMAS &amp; CO društvo s ograničenom odgovornošću za proizvodnju i inženjering u elektrotehnici, trgovinu i turizam, export-imp Kopilica 9,Split,KREDITNA BANKA ZAGREB, dioničko društvo Ulica grada Vukovara 74,10000 Zagreb,KRAGIĆ d.o.o. za proizvodnju plastičnih metalnih predmeta i za trgovinu Put Firula 29,Split,MONTER POLIS d.o.o. za građevinske i instalaterske radove "u stečaju" Poljička cesta 39,Split,TRGOMETAL za proizvodnju, trgovinu i usluge, društvo s ograničenom odgovornošću Put Dračanice 8,Dugopolje,GDD za građenje i usluge, društvo s ograničenom odgovornošću Put Plokita 87,Split,LUKA TERM d.o.o. za završne radove u graditeljstvu Vrapčanska draga 45,10000 Zagreb,TISS d.o.o. za inženjering Ulica Fra Grge Martića 30,Split,HRVATSKE ŠUME društvo s ograničenom odgovornošću Ul.Ljudevita Farkaša Vukotinovića 2,10000 Zagreb,TEA PHARIA, društvo s ograničenom odgovornošću za trgovinu i usluge 114.Brigade 10,Split,HEP - Opskrba d.o.o. za opskrbu potrošača električnom, toplinskom energijom i plinom Ulica grada Vukovara 37,10000 Zagreb,MONT INSTALACIJA, društvo s ograničenom odgovornošću za instalacijske i završne radove u građevinarstvu Visoka 55,Split,ST ARC, d.o.o. za završne i obrtničke radove u gradjevinarstvu i trgovinu Dubrovačka 49,Split,Odvjetničko društvo GLAMUZINA &amp; GROŠETA Krajiška 27,10000 Zagreb,ELEKTROKOVINA ADRIA, d.o.o. za izradu, prodaju, montažu i popravak elektrotehničkih proizvoda Vukovarska 52/A,Split,MAĆEŠIĆ I PARTNERI odvjetničko društvo Pod Kaštelom 4,Rijeka,SVEUČILIŠTE U SPLITU, STUDENTSKI CENTAR-SPLIT Sinjska Ulica 6,Split,Siemens dioničko društvo za elektrotehniku Heinzelova 70/a,10000 Zagreb,ANTOLIĆ I SURADNICI odvjetničko društvo, javno trgovačko društvo Ulica Pavla Hatza 3,10000 Zagreb,Igor Nazor, vlasnik  Obrta za usluge  NAVA Tršćanska  53,21000 Split,OT-OPTIMA TELEKOM d.d. za telekomunikacije Bani 75/a,10000 Zagreb,SVEUČILIŠTE U SPLITU, STUDENTSKI CENTAR-SPLIT Sinjska Ulica 6,21000 Split</izvorni_sadrzaj>
    <derivirana_varijabla naziv="DomainObject.Predmet.StrankaWithAdress_1">PASTOR INŽENJERING d.d. Novačka 2,Rakitje,TEA PHARIA, društvo s ograničenom odgovornošću za trgovinu i usluge 114.Brigade 10,Split,TISS d.o.o. za inženjering Ulica Fra Grge Martića 30,Split,JADRANSKO OSIGURANJE dioničko društvo Listopadska 2,10000 Zagreb,TEHNOPLAST d.o.o. za građevinarstvo, trgovinu, ugostiteljstvo, turizam i uslužne djelatnosti Ulica Slobode 5,Split,HYPO ALPE-ADRIA-BANK dioničko društvo Slavonska avenija 6,10000 Zagreb,HELIOS Vienna Insurance Group dioničko društvo za osiguranje Poljička ulica 5,10000 Zagreb,HYPO-LEASING KROATIEN, društvo za financiranje, d.o.o. Koranska 16,10000 Zagreb,HERUS d.o.o. za usluge Poljička Cesta 39,Split,ELEKTROMATERIJAL dioničko društvo za trgovinu i usluge u stečaju Cambierieva 13,Rijeka,ALING društvo s ograničenom odgovornošću za tehničku zaštitu osoba i imovine Andrije Žaje 61,10000 Zagreb,JADRANSKO OSIGURANJE dioničko društvo Put Supavla 1,21000 Split,SUNCE OSIGURANJE dioničko društvo za osiguranje Varaždinska  54,21000 Split,PORSCHE INTER AUTO d.o.o. za trgovinu i popravak motornih vozila Velimira Škorpika 21-23,10000 Zagreb,MERSTEEL d.o.o. za trgovinu i usluge Slavonska avenija 22 d,10000 Zagreb,KOMJATE za trgovinu i usluge društvo s ograničenom odgovornošću Komjate 9/A,Kaštel Lukšić,VODOVOD-OSIJEK d.o.o. za vodoopskrbu i odvodnju Poljski Put 1,Osijek,ING-ATEST d.o.o. za trgovinu i usluge Hrvatske mornarice 1/a,Split,MORULA d.o.o. za trgovinu i usluge Domovinskog rata 29/c,Podstrana,FRIGOOPREMA, društvo s  ograničenom odgovornošću za proizvodnju, trgovinu i usluge Ivankova 126,Stobreč,MATEL d.o.o. za proizvodnju, zastupanje i trgovinu Popovićeva 8,10000 Zagreb,GERION d.o.o. za građenje Matice Hrvatske 59,Split,MESSER CROATIA PLIN Poduzeće za proizvodnju i prodaju tehničkih plinova d.o.o. Industrijska 1,Zaprešić,MEĐIMURJE INFORMACIJSKO PROJEKTANTSKI CENTAR dioničko društvo za informatički inženjering Mihovljanska 72,40000 Čakovec,ERSTE FACTORING društvo s ograničenom odgovornošću za factoring Ivana Lučića 2,10000 Zagreb,ČISTOĆA društvo s ograničenom odgovornošću za obavljanje komunalnih djelatnosti održavanja čistoće i odlaganja komunaln Put Plokita 81,Split,BRODOMERKUR trgovina i usluge, dioničko društvo Poljička Cesta 35,Split,LAPIS-TEXTUM d.o.o. za trgovinu i proizvodnju Frankopanska 5/a,10000 Zagreb,CENTAR BANKA dioničko društvo Amruševa 6,10000 Zagreb,HP - Hrvatska pošta d.d. Jurišićeva 13,10000 Zagreb,WAVIN CROATIA društvo s ograničenom odgovornošću za trgovinu - u likvidaciji Ogrizovićeva 40a,10000 Zagreb,MONT INSTALACIJA, društvo s ograničenom odgovornošću za instalacijske i završne radove u građevinarstvu Ulica Maka Dizdara 55,Split,SCHRACK TECHNIK d.o.o. za promet elektrotehničkih uređaja Zavrtnica 17,10000 Zagreb,DUCA, društvo s ograničenom odgovornošću za građevinarstvo, projektiranje i trgovinu Ruđera Boškovića 4/II,Zadar,ECCOS-INŽENJERING d.o.o. za projektiranje, nadzor i zaštitu osoba i imovine I Pile 21,10000 Zagreb,RADAR d.o.o. za usluge Ivana Lučića 2/a,10000 Zagreb,ORBIS HOLDING, d.o.o. za graditeljstvo, trgovinu i usluge Ivana Lučića 2/A,10000 Zagreb,ST ARC, d.o.o. za završne i obrtničke radove u gradjevinarstvu i trgovinu Dubrovačka 49,Split,DET NORSKE VERITAS ADRIATICA d. o. o. , društvo za klasifikaciju, certifikaciju i konzultacije Ružićeva 32,Rijeka,ERSTE&amp;STEIERMÄRKISCHE BANKA dioničko društvo Jadranski Trg 3/a,Rijeka,VISOKO POTKROVLJE društvo s ograničenom odgovornošću za građenje Don Rafaela Radice 38,Žrnovnica,HYPO ALPE-ADRIA-BANK dioničko društvo Slavonska avenija 6,10000 Zagreb,TOMAS &amp; CO društvo s ograničenom odgovornošću za proizvodnju i inženjering u elektrotehnici, trgovinu i turizam, export-imp Kopilica 9,Split,KREDITNA BANKA ZAGREB, dioničko društvo Ulica grada Vukovara 74,10000 Zagreb,KRAGIĆ d.o.o. za proizvodnju plastičnih metalnih predmeta i za trgovinu Put Firula 29,Split,MONTER POLIS d.o.o. za građevinske i instalaterske radove "u stečaju" Poljička cesta 39,Split,TRGOMETAL za proizvodnju, trgovinu i usluge, društvo s ograničenom odgovornošću Put Dračanice 8,Dugopolje,GDD za građenje i usluge, društvo s ograničenom odgovornošću Put Plokita 87,Split,LUKA TERM d.o.o. za završne radove u graditeljstvu Vrapčanska draga 45,10000 Zagreb,TISS d.o.o. za inženjering Ulica Fra Grge Martića 30,Split,HRVATSKE ŠUME društvo s ograničenom odgovornošću Ul.Ljudevita Farkaša Vukotinovića 2,10000 Zagreb,TEA PHARIA, društvo s ograničenom odgovornošću za trgovinu i usluge 114.Brigade 10,Split,HEP - Opskrba d.o.o. za opskrbu potrošača električnom, toplinskom energijom i plinom Ulica grada Vukovara 37,10000 Zagreb,MONT INSTALACIJA, društvo s ograničenom odgovornošću za instalacijske i završne radove u građevinarstvu Visoka 55,Split,ST ARC, d.o.o. za završne i obrtničke radove u gradjevinarstvu i trgovinu Dubrovačka 49,Split,Odvjetničko društvo GLAMUZINA &amp; GROŠETA Krajiška 27,10000 Zagreb,ELEKTROKOVINA ADRIA, d.o.o. za izradu, prodaju, montažu i popravak elektrotehničkih proizvoda Vukovarska 52/A,Split,MAĆEŠIĆ I PARTNERI odvjetničko društvo Pod Kaštelom 4,Rijeka,SVEUČILIŠTE U SPLITU, STUDENTSKI CENTAR-SPLIT Sinjska Ulica 6,Split,Siemens dioničko društvo za elektrotehniku Heinzelova 70/a,10000 Zagreb,ANTOLIĆ I SURADNICI odvjetničko društvo, javno trgovačko društvo Ulica Pavla Hatza 3,10000 Zagreb,Igor Nazor, vlasnik  Obrta za usluge  NAVA Tršćanska  53,21000 Split,OT-OPTIMA TELEKOM d.d. za telekomunikacije Bani 75/a,10000 Zagreb,SVEUČILIŠTE U SPLITU, STUDENTSKI CENTAR-SPLIT Sinjska Ulica 6,21000 Split</derivirana_varijabla>
  </DomainObject.Predmet.StrankaWithAdress>
  <DomainObject.Predmet.StrankaWithAdressOIB>
    <izvorni_sadrzaj>PASTOR INŽENJERING d.d., OIB 55598634637, Novačka 2,Rakitje,TEA PHARIA, društvo s ograničenom odgovornošću za trgovinu i usluge, OIB 99294824555, 114.Brigade 10,Split,TISS d.o.o. za inženjering, OIB 37779812687, Ulica Fra Grge Martića 30,Split,JADRANSKO OSIGURANJE dioničko društvo, OIB 94472454976, Listopadska 2,10000 Zagreb,TEHNOPLAST d.o.o. za građevinarstvo, trgovinu, ugostiteljstvo, turizam i uslužne djelatnosti, OIB 70676517267, Ulica Slobode 5,Split,HYPO ALPE-ADRIA-BANK dioničko društvo, OIB 14036333877, Slavonska avenija 6,10000 Zagreb,HELIOS Vienna Insurance Group dioničko društvo za osiguranje, OIB 59369087232, Poljička ulica 5,10000 Zagreb,HYPO-LEASING KROATIEN, društvo za financiranje, d.o.o., OIB 87064273078, Koranska 16,10000 Zagreb,HERUS d.o.o. za usluge, OIB 73063900220, Poljička Cesta 39,Split,ELEKTROMATERIJAL dioničko društvo za trgovinu i usluge u stečaju, OIB 72091456912, Cambierieva 13,Rijeka,ALING društvo s ograničenom odgovornošću za tehničku zaštitu osoba i imovine, OIB 67349852816, Andrije Žaje 61,10000 Zagreb,JADRANSKO OSIGURANJE dioničko društvo, OIB 94472454976, Put Supavla 1,21000 Split,SUNCE OSIGURANJE dioničko društvo za osiguranje, OIB 12012147571, Varaždinska  54,21000 Split,PORSCHE INTER AUTO d.o.o. za trgovinu i popravak motornih vozila, OIB 67492500921, Velimira Škorpika 21-23,10000 Zagreb,MERSTEEL d.o.o. za trgovinu i usluge, OIB 32913763672, Slavonska avenija 22 d,10000 Zagreb,KOMJATE za trgovinu i usluge društvo s ograničenom odgovornošću, OIB 92009564551, Komjate 9/A,Kaštel Lukšić,VODOVOD-OSIJEK d.o.o. za vodoopskrbu i odvodnju, OIB 43654507669, Poljski Put 1,Osijek,ING-ATEST d.o.o. za trgovinu i usluge, OIB 21777333810, Hrvatske mornarice 1/a,Split,MORULA d.o.o. za trgovinu i usluge, OIB 88833097372, Domovinskog rata 29/c,Podstrana,FRIGOOPREMA, društvo s  ograničenom odgovornošću za proizvodnju, trgovinu i usluge, OIB 60316076304, Ivankova 126,Stobreč,MATEL d.o.o. za proizvodnju, zastupanje i trgovinu, OIB 11899215110, Popovićeva 8,10000 Zagreb,GERION d.o.o. za građenje, OIB 86354925004, Matice Hrvatske 59,Split,MESSER CROATIA PLIN Poduzeće za proizvodnju i prodaju tehničkih plinova d.o.o., OIB 32179081874, Industrijska 1,Zaprešić,MEĐIMURJE INFORMACIJSKO PROJEKTANTSKI CENTAR dioničko društvo za informatički inženjering, OIB 98483804275, Mihovljanska 72,40000 Čakovec,ERSTE FACTORING društvo s ograničenom odgovornošću za factoring, OIB 10194059689, Ivana Lučića 2,10000 Zagreb,ČISTOĆA društvo s ograničenom odgovornošću za obavljanje komunalnih djelatnosti održavanja čistoće i odlaganja komunaln, OIB 38812451417, Put Plokita 81,Split,BRODOMERKUR trgovina i usluge, dioničko društvo, OIB 33956120458, Poljička Cesta 35,Split,LAPIS-TEXTUM d.o.o. za trgovinu i proizvodnju, OIB 34024384265, Frankopanska 5/a,10000 Zagreb,CENTAR BANKA dioničko društvo, OIB 89296739230, Amruševa 6,10000 Zagreb,HP - Hrvatska pošta d.d., OIB 87311810356, Jurišićeva 13,10000 Zagreb,WAVIN CROATIA društvo s ograničenom odgovornošću za trgovinu - u likvidaciji, OIB 93287855819, Ogrizovićeva 40a,10000 Zagreb,MONT INSTALACIJA, društvo s ograničenom odgovornošću za instalacijske i završne radove u građevinarstvu, OIB 05084406987, Ulica Maka Dizdara 55,Split,SCHRACK TECHNIK d.o.o. za promet elektrotehničkih uređaja, OIB 36365310424, Zavrtnica 17,10000 Zagreb,DUCA, društvo s ograničenom odgovornošću za građevinarstvo, projektiranje i trgovinu, OIB 01304089776, Ruđera Boškovića 4/II,Zadar,ECCOS-INŽENJERING d.o.o. za projektiranje, nadzor i zaštitu osoba i imovine, OIB 71629027685, I Pile 21,10000 Zagreb,RADAR d.o.o. za usluge, OIB 70063044422, Ivana Lučića 2/a,10000 Zagreb,ORBIS HOLDING, d.o.o. za graditeljstvo, trgovinu i usluge, OIB 18315544469, Ivana Lučića 2/A,10000 Zagreb,ST ARC, d.o.o. za završne i obrtničke radove u gradjevinarstvu i trgovinu, OIB 58632083307, Dubrovačka 49,Split,DET NORSKE VERITAS ADRIATICA d. o. o. , društvo za klasifikaciju, certifikaciju i konzultacije, OIB 66958856391, Ružićeva 32,Rijeka,ERSTE&amp;STEIERMÄRKISCHE BANKA dioničko društvo, OIB 23057039320, Jadranski Trg 3/a,Rijeka,VISOKO POTKROVLJE društvo s ograničenom odgovornošću za građenje, OIB 28887408223, Don Rafaela Radice 38,Žrnovnica,HYPO ALPE-ADRIA-BANK dioničko društvo, OIB 14036333877, Slavonska avenija 6,10000 Zagreb,TOMAS &amp; CO društvo s ograničenom odgovornošću za proizvodnju i inženjering u elektrotehnici, trgovinu i turizam, export-imp, OIB 52725486771, Kopilica 9,Split,KREDITNA BANKA ZAGREB, dioničko društvo, OIB 70663193635, Ulica grada Vukovara 74,10000 Zagreb,KRAGIĆ d.o.o. za proizvodnju plastičnih metalnih predmeta i za trgovinu, OIB 35264136731, Put Firula 29,Split,MONTER POLIS d.o.o. za građevinske i instalaterske radove "u stečaju", OIB 66697386731, Poljička cesta 39,Split,TRGOMETAL za proizvodnju, trgovinu i usluge, društvo s ograničenom odgovornošću, OIB 14669056208, Put Dračanice 8,Dugopolje,GDD za građenje i usluge, društvo s ograničenom odgovornošću, OIB 04524958627, Put Plokita 87,Split,LUKA TERM d.o.o. za završne radove u graditeljstvu, OIB 16662980077, Vrapčanska draga 45,10000 Zagreb,TISS d.o.o. za inženjering, OIB 37779812687, Ulica Fra Grge Martića 30,Split,HRVATSKE ŠUME društvo s ograničenom odgovornošću, OIB 69693144506, Ul.Ljudevita Farkaša Vukotinovića 2,10000 Zagreb,TEA PHARIA, društvo s ograničenom odgovornošću za trgovinu i usluge, OIB 99294824555, 114.Brigade 10,Split,HEP - Opskrba d.o.o. za opskrbu potrošača električnom, toplinskom energijom i plinom, OIB 63073332379, Ulica grada Vukovara 37,10000 Zagreb,MONT INSTALACIJA, društvo s ograničenom odgovornošću za instalacijske i završne radove u građevinarstvu, OIB 05084406987, Visoka 55,Split,ST ARC, d.o.o. za završne i obrtničke radove u gradjevinarstvu i trgovinu, OIB 58632083307, Dubrovačka 49,Split,Odvjetničko društvo GLAMUZINA &amp; GROŠETA, OIB 69402757072, Krajiška 27,10000 Zagreb,ELEKTROKOVINA ADRIA, d.o.o. za izradu, prodaju, montažu i popravak elektrotehničkih proizvoda, OIB 86742905038, Vukovarska 52/A,Split,MAĆEŠIĆ I PARTNERI odvjetničko društvo, OIB 11793113837, Pod Kaštelom 4,Rijeka,SVEUČILIŠTE U SPLITU, STUDENTSKI CENTAR-SPLIT, OIB 25975412650, Sinjska Ulica 6,Split,Siemens dioničko društvo za elektrotehniku, OIB 12673471493, Heinzelova 70/a,10000 Zagreb,ANTOLIĆ I SURADNICI odvjetničko društvo, javno trgovačko društvo, OIB 82891991682, Ulica Pavla Hatza 3,10000 Zagreb,Igor Nazor, vlasnik  Obrta za usluge  NAVA, OIB 10447826313, Tršćanska  53,21000 Split,OT-OPTIMA TELEKOM d.d. za telekomunikacije, OIB 36004425025, Bani 75/a,10000 Zagreb,SVEUČILIŠTE U SPLITU, STUDENTSKI CENTAR-SPLIT, OIB 25975412650, Sinjska Ulica 6,21000 Split</izvorni_sadrzaj>
    <derivirana_varijabla naziv="DomainObject.Predmet.StrankaWithAdressOIB_1">PASTOR INŽENJERING d.d., OIB 55598634637, Novačka 2,Rakitje,TEA PHARIA, društvo s ograničenom odgovornošću za trgovinu i usluge, OIB 99294824555, 114.Brigade 10,Split,TISS d.o.o. za inženjering, OIB 37779812687, Ulica Fra Grge Martića 30,Split,JADRANSKO OSIGURANJE dioničko društvo, OIB 94472454976, Listopadska 2,10000 Zagreb,TEHNOPLAST d.o.o. za građevinarstvo, trgovinu, ugostiteljstvo, turizam i uslužne djelatnosti, OIB 70676517267, Ulica Slobode 5,Split,HYPO ALPE-ADRIA-BANK dioničko društvo, OIB 14036333877, Slavonska avenija 6,10000 Zagreb,HELIOS Vienna Insurance Group dioničko društvo za osiguranje, OIB 59369087232, Poljička ulica 5,10000 Zagreb,HYPO-LEASING KROATIEN, društvo za financiranje, d.o.o., OIB 87064273078, Koranska 16,10000 Zagreb,HERUS d.o.o. za usluge, OIB 73063900220, Poljička Cesta 39,Split,ELEKTROMATERIJAL dioničko društvo za trgovinu i usluge u stečaju, OIB 72091456912, Cambierieva 13,Rijeka,ALING društvo s ograničenom odgovornošću za tehničku zaštitu osoba i imovine, OIB 67349852816, Andrije Žaje 61,10000 Zagreb,JADRANSKO OSIGURANJE dioničko društvo, OIB 94472454976, Put Supavla 1,21000 Split,SUNCE OSIGURANJE dioničko društvo za osiguranje, OIB 12012147571, Varaždinska  54,21000 Split,PORSCHE INTER AUTO d.o.o. za trgovinu i popravak motornih vozila, OIB 67492500921, Velimira Škorpika 21-23,10000 Zagreb,MERSTEEL d.o.o. za trgovinu i usluge, OIB 32913763672, Slavonska avenija 22 d,10000 Zagreb,KOMJATE za trgovinu i usluge društvo s ograničenom odgovornošću, OIB 92009564551, Komjate 9/A,Kaštel Lukšić,VODOVOD-OSIJEK d.o.o. za vodoopskrbu i odvodnju, OIB 43654507669, Poljski Put 1,Osijek,ING-ATEST d.o.o. za trgovinu i usluge, OIB 21777333810, Hrvatske mornarice 1/a,Split,MORULA d.o.o. za trgovinu i usluge, OIB 88833097372, Domovinskog rata 29/c,Podstrana,FRIGOOPREMA, društvo s  ograničenom odgovornošću za proizvodnju, trgovinu i usluge, OIB 60316076304, Ivankova 126,Stobreč,MATEL d.o.o. za proizvodnju, zastupanje i trgovinu, OIB 11899215110, Popovićeva 8,10000 Zagreb,GERION d.o.o. za građenje, OIB 86354925004, Matice Hrvatske 59,Split,MESSER CROATIA PLIN Poduzeće za proizvodnju i prodaju tehničkih plinova d.o.o., OIB 32179081874, Industrijska 1,Zaprešić,MEĐIMURJE INFORMACIJSKO PROJEKTANTSKI CENTAR dioničko društvo za informatički inženjering, OIB 98483804275, Mihovljanska 72,40000 Čakovec,ERSTE FACTORING društvo s ograničenom odgovornošću za factoring, OIB 10194059689, Ivana Lučića 2,10000 Zagreb,ČISTOĆA društvo s ograničenom odgovornošću za obavljanje komunalnih djelatnosti održavanja čistoće i odlaganja komunaln, OIB 38812451417, Put Plokita 81,Split,BRODOMERKUR trgovina i usluge, dioničko društvo, OIB 33956120458, Poljička Cesta 35,Split,LAPIS-TEXTUM d.o.o. za trgovinu i proizvodnju, OIB 34024384265, Frankopanska 5/a,10000 Zagreb,CENTAR BANKA dioničko društvo, OIB 89296739230, Amruševa 6,10000 Zagreb,HP - Hrvatska pošta d.d., OIB 87311810356, Jurišićeva 13,10000 Zagreb,WAVIN CROATIA društvo s ograničenom odgovornošću za trgovinu - u likvidaciji, OIB 93287855819, Ogrizovićeva 40a,10000 Zagreb,MONT INSTALACIJA, društvo s ograničenom odgovornošću za instalacijske i završne radove u građevinarstvu, OIB 05084406987, Ulica Maka Dizdara 55,Split,SCHRACK TECHNIK d.o.o. za promet elektrotehničkih uređaja, OIB 36365310424, Zavrtnica 17,10000 Zagreb,DUCA, društvo s ograničenom odgovornošću za građevinarstvo, projektiranje i trgovinu, OIB 01304089776, Ruđera Boškovića 4/II,Zadar,ECCOS-INŽENJERING d.o.o. za projektiranje, nadzor i zaštitu osoba i imovine, OIB 71629027685, I Pile 21,10000 Zagreb,RADAR d.o.o. za usluge, OIB 70063044422, Ivana Lučića 2/a,10000 Zagreb,ORBIS HOLDING, d.o.o. za graditeljstvo, trgovinu i usluge, OIB 18315544469, Ivana Lučića 2/A,10000 Zagreb,ST ARC, d.o.o. za završne i obrtničke radove u gradjevinarstvu i trgovinu, OIB 58632083307, Dubrovačka 49,Split,DET NORSKE VERITAS ADRIATICA d. o. o. , društvo za klasifikaciju, certifikaciju i konzultacije, OIB 66958856391, Ružićeva 32,Rijeka,ERSTE&amp;STEIERMÄRKISCHE BANKA dioničko društvo, OIB 23057039320, Jadranski Trg 3/a,Rijeka,VISOKO POTKROVLJE društvo s ograničenom odgovornošću za građenje, OIB 28887408223, Don Rafaela Radice 38,Žrnovnica,HYPO ALPE-ADRIA-BANK dioničko društvo, OIB 14036333877, Slavonska avenija 6,10000 Zagreb,TOMAS &amp; CO društvo s ograničenom odgovornošću za proizvodnju i inženjering u elektrotehnici, trgovinu i turizam, export-imp, OIB 52725486771, Kopilica 9,Split,KREDITNA BANKA ZAGREB, dioničko društvo, OIB 70663193635, Ulica grada Vukovara 74,10000 Zagreb,KRAGIĆ d.o.o. za proizvodnju plastičnih metalnih predmeta i za trgovinu, OIB 35264136731, Put Firula 29,Split,MONTER POLIS d.o.o. za građevinske i instalaterske radove "u stečaju", OIB 66697386731, Poljička cesta 39,Split,TRGOMETAL za proizvodnju, trgovinu i usluge, društvo s ograničenom odgovornošću, OIB 14669056208, Put Dračanice 8,Dugopolje,GDD za građenje i usluge, društvo s ograničenom odgovornošću, OIB 04524958627, Put Plokita 87,Split,LUKA TERM d.o.o. za završne radove u graditeljstvu, OIB 16662980077, Vrapčanska draga 45,10000 Zagreb,TISS d.o.o. za inženjering, OIB 37779812687, Ulica Fra Grge Martića 30,Split,HRVATSKE ŠUME društvo s ograničenom odgovornošću, OIB 69693144506, Ul.Ljudevita Farkaša Vukotinovića 2,10000 Zagreb,TEA PHARIA, društvo s ograničenom odgovornošću za trgovinu i usluge, OIB 99294824555, 114.Brigade 10,Split,HEP - Opskrba d.o.o. za opskrbu potrošača električnom, toplinskom energijom i plinom, OIB 63073332379, Ulica grada Vukovara 37,10000 Zagreb,MONT INSTALACIJA, društvo s ograničenom odgovornošću za instalacijske i završne radove u građevinarstvu, OIB 05084406987, Visoka 55,Split,ST ARC, d.o.o. za završne i obrtničke radove u gradjevinarstvu i trgovinu, OIB 58632083307, Dubrovačka 49,Split,Odvjetničko društvo GLAMUZINA &amp; GROŠETA, OIB 69402757072, Krajiška 27,10000 Zagreb,ELEKTROKOVINA ADRIA, d.o.o. za izradu, prodaju, montažu i popravak elektrotehničkih proizvoda, OIB 86742905038, Vukovarska 52/A,Split,MAĆEŠIĆ I PARTNERI odvjetničko društvo, OIB 11793113837, Pod Kaštelom 4,Rijeka,SVEUČILIŠTE U SPLITU, STUDENTSKI CENTAR-SPLIT, OIB 25975412650, Sinjska Ulica 6,Split,Siemens dioničko društvo za elektrotehniku, OIB 12673471493, Heinzelova 70/a,10000 Zagreb,ANTOLIĆ I SURADNICI odvjetničko društvo, javno trgovačko društvo, OIB 82891991682, Ulica Pavla Hatza 3,10000 Zagreb,Igor Nazor, vlasnik  Obrta za usluge  NAVA, OIB 10447826313, Tršćanska  53,21000 Split,OT-OPTIMA TELEKOM d.d. za telekomunikacije, OIB 36004425025, Bani 75/a,10000 Zagreb,SVEUČILIŠTE U SPLITU, STUDENTSKI CENTAR-SPLIT, OIB 25975412650, Sinjska Ulica 6,21000 Split</derivirana_varijabla>
  </DomainObject.Predmet.StrankaWithAdressOIB>
  <DomainObject.Predmet.StrankaNazivFormated>
    <izvorni_sadrzaj>PASTOR INŽENJERING d.d.,TEA PHARIA, društvo s ograničenom odgovornošću za trgovinu i usluge,TISS d.o.o. za inženjering,JADRANSKO OSIGURANJE dioničko društvo,TEHNOPLAST d.o.o. za građevinarstvo, trgovinu, ugostiteljstvo, turizam i uslužne djelatnosti,HYPO ALPE-ADRIA-BANK dioničko društvo,HELIOS Vienna Insurance Group dioničko društvo za osiguranje,HYPO-LEASING KROATIEN, društvo za financiranje, d.o.o.,HERUS d.o.o. za usluge,ELEKTROMATERIJAL dioničko društvo za trgovinu i usluge u stečaju,ALING društvo s ograničenom odgovornošću za tehničku zaštitu osoba i imovine,JADRANSKO OSIGURANJE dioničko društvo,SUNCE OSIGURANJE dioničko društvo za osiguranje,PORSCHE INTER AUTO d.o.o. za trgovinu i popravak motornih vozila,MERSTEEL d.o.o. za trgovinu i usluge,KOMJATE za trgovinu i usluge društvo s ograničenom odgovornošću,VODOVOD-OSIJEK d.o.o. za vodoopskrbu i odvodnju,ING-ATEST d.o.o. za trgovinu i usluge,MORULA d.o.o. za trgovinu i usluge,FRIGOOPREMA, društvo s  ograničenom odgovornošću za proizvodnju, trgovinu i usluge,MATEL d.o.o. za proizvodnju, zastupanje i trgovinu,GERION d.o.o. za građenje,MESSER CROATIA PLIN Poduzeće za proizvodnju i prodaju tehničkih plinova d.o.o.,MEĐIMURJE INFORMACIJSKO PROJEKTANTSKI CENTAR dioničko društvo za informatički inženjering,ERSTE FACTORING društvo s ograničenom odgovornošću za factoring,ČISTOĆA društvo s ograničenom odgovornošću za obavljanje komunalnih djelatnosti održavanja čistoće i odlaganja komunaln,BRODOMERKUR trgovina i usluge, dioničko društvo,LAPIS-TEXTUM d.o.o. za trgovinu i proizvodnju,CENTAR BANKA dioničko društvo,HP - Hrvatska pošta d.d.,WAVIN CROATIA društvo s ograničenom odgovornošću za trgovinu - u likvidaciji,MONT INSTALACIJA, društvo s ograničenom odgovornošću za instalacijske i završne radove u građevinarstvu,SCHRACK TECHNIK d.o.o. za promet elektrotehničkih uređaja,DUCA, društvo s ograničenom odgovornošću za građevinarstvo, projektiranje i trgovinu,ECCOS-INŽENJERING d.o.o. za projektiranje, nadzor i zaštitu osoba i imovine,RADAR d.o.o. za usluge,ORBIS HOLDING, d.o.o. za graditeljstvo, trgovinu i usluge,ST ARC, d.o.o. za završne i obrtničke radove u gradjevinarstvu i trgovinu,DET NORSKE VERITAS ADRIATICA d. o. o. , društvo za klasifikaciju, certifikaciju i konzultacije,ERSTE&amp;STEIERMÄRKISCHE BANKA dioničko društvo,VISOKO POTKROVLJE društvo s ograničenom odgovornošću za građenje,HYPO ALPE-ADRIA-BANK dioničko društvo,TOMAS &amp; CO društvo s ograničenom odgovornošću za proizvodnju i inženjering u elektrotehnici, trgovinu i turizam, export-imp,KREDITNA BANKA ZAGREB, dioničko društvo,KRAGIĆ d.o.o. za proizvodnju plastičnih metalnih predmeta i za trgovinu,MONTER POLIS d.o.o. za građevinske i instalaterske radove "u stečaju",TRGOMETAL za proizvodnju, trgovinu i usluge, društvo s ograničenom odgovornošću,GDD za građenje i usluge, društvo s ograničenom odgovornošću,LUKA TERM d.o.o. za završne radove u graditeljstvu,TISS d.o.o. za inženjering,HRVATSKE ŠUME društvo s ograničenom odgovornošću,TEA PHARIA, društvo s ograničenom odgovornošću za trgovinu i usluge,HEP - Opskrba d.o.o. za opskrbu potrošača električnom, toplinskom energijom i plinom,MONT INSTALACIJA, društvo s ograničenom odgovornošću za instalacijske i završne radove u građevinarstvu,ST ARC, d.o.o. za završne i obrtničke radove u gradjevinarstvu i trgovinu,Odvjetničko društvo GLAMUZINA &amp; GROŠETA,ELEKTROKOVINA ADRIA, d.o.o. za izradu, prodaju, montažu i popravak elektrotehničkih proizvoda,MAĆEŠIĆ I PARTNERI odvjetničko društvo,SVEUČILIŠTE U SPLITU, STUDENTSKI CENTAR-SPLIT,Siemens dioničko društvo za elektrotehniku,ANTOLIĆ I SURADNICI odvjetničko društvo, javno trgovačko društvo,Igor Nazor, vlasnik  Obrta za usluge  NAVA,OT-OPTIMA TELEKOM d.d. za telekomunikacije,SVEUČILIŠTE U SPLITU, STUDENTSKI CENTAR-SPLIT</izvorni_sadrzaj>
    <derivirana_varijabla naziv="DomainObject.Predmet.StrankaNazivFormated_1">PASTOR INŽENJERING d.d.,TEA PHARIA, društvo s ograničenom odgovornošću za trgovinu i usluge,TISS d.o.o. za inženjering,JADRANSKO OSIGURANJE dioničko društvo,TEHNOPLAST d.o.o. za građevinarstvo, trgovinu, ugostiteljstvo, turizam i uslužne djelatnosti,HYPO ALPE-ADRIA-BANK dioničko društvo,HELIOS Vienna Insurance Group dioničko društvo za osiguranje,HYPO-LEASING KROATIEN, društvo za financiranje, d.o.o.,HERUS d.o.o. za usluge,ELEKTROMATERIJAL dioničko društvo za trgovinu i usluge u stečaju,ALING društvo s ograničenom odgovornošću za tehničku zaštitu osoba i imovine,JADRANSKO OSIGURANJE dioničko društvo,SUNCE OSIGURANJE dioničko društvo za osiguranje,PORSCHE INTER AUTO d.o.o. za trgovinu i popravak motornih vozila,MERSTEEL d.o.o. za trgovinu i usluge,KOMJATE za trgovinu i usluge društvo s ograničenom odgovornošću,VODOVOD-OSIJEK d.o.o. za vodoopskrbu i odvodnju,ING-ATEST d.o.o. za trgovinu i usluge,MORULA d.o.o. za trgovinu i usluge,FRIGOOPREMA, društvo s  ograničenom odgovornošću za proizvodnju, trgovinu i usluge,MATEL d.o.o. za proizvodnju, zastupanje i trgovinu,GERION d.o.o. za građenje,MESSER CROATIA PLIN Poduzeće za proizvodnju i prodaju tehničkih plinova d.o.o.,MEĐIMURJE INFORMACIJSKO PROJEKTANTSKI CENTAR dioničko društvo za informatički inženjering,ERSTE FACTORING društvo s ograničenom odgovornošću za factoring,ČISTOĆA društvo s ograničenom odgovornošću za obavljanje komunalnih djelatnosti održavanja čistoće i odlaganja komunaln,BRODOMERKUR trgovina i usluge, dioničko društvo,LAPIS-TEXTUM d.o.o. za trgovinu i proizvodnju,CENTAR BANKA dioničko društvo,HP - Hrvatska pošta d.d.,WAVIN CROATIA društvo s ograničenom odgovornošću za trgovinu - u likvidaciji,MONT INSTALACIJA, društvo s ograničenom odgovornošću za instalacijske i završne radove u građevinarstvu,SCHRACK TECHNIK d.o.o. za promet elektrotehničkih uređaja,DUCA, društvo s ograničenom odgovornošću za građevinarstvo, projektiranje i trgovinu,ECCOS-INŽENJERING d.o.o. za projektiranje, nadzor i zaštitu osoba i imovine,RADAR d.o.o. za usluge,ORBIS HOLDING, d.o.o. za graditeljstvo, trgovinu i usluge,ST ARC, d.o.o. za završne i obrtničke radove u gradjevinarstvu i trgovinu,DET NORSKE VERITAS ADRIATICA d. o. o. , društvo za klasifikaciju, certifikaciju i konzultacije,ERSTE&amp;STEIERMÄRKISCHE BANKA dioničko društvo,VISOKO POTKROVLJE društvo s ograničenom odgovornošću za građenje,HYPO ALPE-ADRIA-BANK dioničko društvo,TOMAS &amp; CO društvo s ograničenom odgovornošću za proizvodnju i inženjering u elektrotehnici, trgovinu i turizam, export-imp,KREDITNA BANKA ZAGREB, dioničko društvo,KRAGIĆ d.o.o. za proizvodnju plastičnih metalnih predmeta i za trgovinu,MONTER POLIS d.o.o. za građevinske i instalaterske radove "u stečaju",TRGOMETAL za proizvodnju, trgovinu i usluge, društvo s ograničenom odgovornošću,GDD za građenje i usluge, društvo s ograničenom odgovornošću,LUKA TERM d.o.o. za završne radove u graditeljstvu,TISS d.o.o. za inženjering,HRVATSKE ŠUME društvo s ograničenom odgovornošću,TEA PHARIA, društvo s ograničenom odgovornošću za trgovinu i usluge,HEP - Opskrba d.o.o. za opskrbu potrošača električnom, toplinskom energijom i plinom,MONT INSTALACIJA, društvo s ograničenom odgovornošću za instalacijske i završne radove u građevinarstvu,ST ARC, d.o.o. za završne i obrtničke radove u gradjevinarstvu i trgovinu,Odvjetničko društvo GLAMUZINA &amp; GROŠETA,ELEKTROKOVINA ADRIA, d.o.o. za izradu, prodaju, montažu i popravak elektrotehničkih proizvoda,MAĆEŠIĆ I PARTNERI odvjetničko društvo,SVEUČILIŠTE U SPLITU, STUDENTSKI CENTAR-SPLIT,Siemens dioničko društvo za elektrotehniku,ANTOLIĆ I SURADNICI odvjetničko društvo, javno trgovačko društvo,Igor Nazor, vlasnik  Obrta za usluge  NAVA,OT-OPTIMA TELEKOM d.d. za telekomunikacije,SVEUČILIŠTE U SPLITU, STUDENTSKI CENTAR-SPLIT</derivirana_varijabla>
  </DomainObject.Predmet.StrankaNazivFormated>
  <DomainObject.Predmet.StrankaNazivFormatedOIB>
    <izvorni_sadrzaj>PASTOR INŽENJERING d.d., OIB 55598634637,TEA PHARIA, društvo s ograničenom odgovornošću za trgovinu i usluge, OIB 99294824555,TISS d.o.o. za inženjering, OIB 37779812687,JADRANSKO OSIGURANJE dioničko društvo, OIB 94472454976,TEHNOPLAST d.o.o. za građevinarstvo, trgovinu, ugostiteljstvo, turizam i uslužne djelatnosti, OIB 70676517267,HYPO ALPE-ADRIA-BANK dioničko društvo, OIB 14036333877,HELIOS Vienna Insurance Group dioničko društvo za osiguranje, OIB 59369087232,HYPO-LEASING KROATIEN, društvo za financiranje, d.o.o., OIB 87064273078,HERUS d.o.o. za usluge, OIB 73063900220,ELEKTROMATERIJAL dioničko društvo za trgovinu i usluge u stečaju, OIB 72091456912,ALING društvo s ograničenom odgovornošću za tehničku zaštitu osoba i imovine, OIB 67349852816,JADRANSKO OSIGURANJE dioničko društvo, OIB 94472454976,SUNCE OSIGURANJE dioničko društvo za osiguranje, OIB 12012147571,PORSCHE INTER AUTO d.o.o. za trgovinu i popravak motornih vozila, OIB 67492500921,MERSTEEL d.o.o. za trgovinu i usluge, OIB 32913763672,KOMJATE za trgovinu i usluge društvo s ograničenom odgovornošću, OIB 92009564551,VODOVOD-OSIJEK d.o.o. za vodoopskrbu i odvodnju, OIB 43654507669,ING-ATEST d.o.o. za trgovinu i usluge, OIB 21777333810,MORULA d.o.o. za trgovinu i usluge, OIB 88833097372,FRIGOOPREMA, društvo s  ograničenom odgovornošću za proizvodnju, trgovinu i usluge, OIB 60316076304,MATEL d.o.o. za proizvodnju, zastupanje i trgovinu, OIB 11899215110,GERION d.o.o. za građenje, OIB 86354925004,MESSER CROATIA PLIN Poduzeće za proizvodnju i prodaju tehničkih plinova d.o.o., OIB 32179081874,MEĐIMURJE INFORMACIJSKO PROJEKTANTSKI CENTAR dioničko društvo za informatički inženjering, OIB 98483804275,ERSTE FACTORING društvo s ograničenom odgovornošću za factoring, OIB 10194059689,ČISTOĆA društvo s ograničenom odgovornošću za obavljanje komunalnih djelatnosti održavanja čistoće i odlaganja komunaln, OIB 38812451417,BRODOMERKUR trgovina i usluge, dioničko društvo, OIB 33956120458,LAPIS-TEXTUM d.o.o. za trgovinu i proizvodnju, OIB 34024384265,CENTAR BANKA dioničko društvo, OIB 89296739230,HP - Hrvatska pošta d.d., OIB 87311810356,WAVIN CROATIA društvo s ograničenom odgovornošću za trgovinu - u likvidaciji, OIB 93287855819,MONT INSTALACIJA, društvo s ograničenom odgovornošću za instalacijske i završne radove u građevinarstvu, OIB 05084406987,SCHRACK TECHNIK d.o.o. za promet elektrotehničkih uređaja, OIB 36365310424,DUCA, društvo s ograničenom odgovornošću za građevinarstvo, projektiranje i trgovinu, OIB 01304089776,ECCOS-INŽENJERING d.o.o. za projektiranje, nadzor i zaštitu osoba i imovine, OIB 71629027685,RADAR d.o.o. za usluge, OIB 70063044422,ORBIS HOLDING, d.o.o. za graditeljstvo, trgovinu i usluge, OIB 18315544469,ST ARC, d.o.o. za završne i obrtničke radove u gradjevinarstvu i trgovinu, OIB 58632083307,DET NORSKE VERITAS ADRIATICA d. o. o. , društvo za klasifikaciju, certifikaciju i konzultacije, OIB 66958856391,ERSTE&amp;STEIERMÄRKISCHE BANKA dioničko društvo, OIB 23057039320,VISOKO POTKROVLJE društvo s ograničenom odgovornošću za građenje, OIB 28887408223,HYPO ALPE-ADRIA-BANK dioničko društvo, OIB 14036333877,TOMAS &amp; CO društvo s ograničenom odgovornošću za proizvodnju i inženjering u elektrotehnici, trgovinu i turizam, export-imp, OIB 52725486771,KREDITNA BANKA ZAGREB, dioničko društvo, OIB 70663193635,KRAGIĆ d.o.o. za proizvodnju plastičnih metalnih predmeta i za trgovinu, OIB 35264136731,MONTER POLIS d.o.o. za građevinske i instalaterske radove "u stečaju", OIB 66697386731,TRGOMETAL za proizvodnju, trgovinu i usluge, društvo s ograničenom odgovornošću, OIB 14669056208,GDD za građenje i usluge, društvo s ograničenom odgovornošću, OIB 04524958627,LUKA TERM d.o.o. za završne radove u graditeljstvu, OIB 16662980077,TISS d.o.o. za inženjering, OIB 37779812687,HRVATSKE ŠUME društvo s ograničenom odgovornošću, OIB 69693144506,TEA PHARIA, društvo s ograničenom odgovornošću za trgovinu i usluge, OIB 99294824555,HEP - Opskrba d.o.o. za opskrbu potrošača električnom, toplinskom energijom i plinom, OIB 63073332379,MONT INSTALACIJA, društvo s ograničenom odgovornošću za instalacijske i završne radove u građevinarstvu, OIB 05084406987,ST ARC, d.o.o. za završne i obrtničke radove u gradjevinarstvu i trgovinu, OIB 58632083307,Odvjetničko društvo GLAMUZINA &amp; GROŠETA, OIB 69402757072,ELEKTROKOVINA ADRIA, d.o.o. za izradu, prodaju, montažu i popravak elektrotehničkih proizvoda, OIB 86742905038,MAĆEŠIĆ I PARTNERI odvjetničko društvo, OIB 11793113837,SVEUČILIŠTE U SPLITU, STUDENTSKI CENTAR-SPLIT, OIB 25975412650,Siemens dioničko društvo za elektrotehniku, OIB 12673471493,ANTOLIĆ I SURADNICI odvjetničko društvo, javno trgovačko društvo, OIB 82891991682,Igor Nazor, vlasnik  Obrta za usluge  NAVA, OIB 10447826313,OT-OPTIMA TELEKOM d.d. za telekomunikacije, OIB 36004425025,SVEUČILIŠTE U SPLITU, STUDENTSKI CENTAR-SPLIT, OIB 25975412650</izvorni_sadrzaj>
    <derivirana_varijabla naziv="DomainObject.Predmet.StrankaNazivFormatedOIB_1">PASTOR INŽENJERING d.d., OIB 55598634637,TEA PHARIA, društvo s ograničenom odgovornošću za trgovinu i usluge, OIB 99294824555,TISS d.o.o. za inženjering, OIB 37779812687,JADRANSKO OSIGURANJE dioničko društvo, OIB 94472454976,TEHNOPLAST d.o.o. za građevinarstvo, trgovinu, ugostiteljstvo, turizam i uslužne djelatnosti, OIB 70676517267,HYPO ALPE-ADRIA-BANK dioničko društvo, OIB 14036333877,HELIOS Vienna Insurance Group dioničko društvo za osiguranje, OIB 59369087232,HYPO-LEASING KROATIEN, društvo za financiranje, d.o.o., OIB 87064273078,HERUS d.o.o. za usluge, OIB 73063900220,ELEKTROMATERIJAL dioničko društvo za trgovinu i usluge u stečaju, OIB 72091456912,ALING društvo s ograničenom odgovornošću za tehničku zaštitu osoba i imovine, OIB 67349852816,JADRANSKO OSIGURANJE dioničko društvo, OIB 94472454976,SUNCE OSIGURANJE dioničko društvo za osiguranje, OIB 12012147571,PORSCHE INTER AUTO d.o.o. za trgovinu i popravak motornih vozila, OIB 67492500921,MERSTEEL d.o.o. za trgovinu i usluge, OIB 32913763672,KOMJATE za trgovinu i usluge društvo s ograničenom odgovornošću, OIB 92009564551,VODOVOD-OSIJEK d.o.o. za vodoopskrbu i odvodnju, OIB 43654507669,ING-ATEST d.o.o. za trgovinu i usluge, OIB 21777333810,MORULA d.o.o. za trgovinu i usluge, OIB 88833097372,FRIGOOPREMA, društvo s  ograničenom odgovornošću za proizvodnju, trgovinu i usluge, OIB 60316076304,MATEL d.o.o. za proizvodnju, zastupanje i trgovinu, OIB 11899215110,GERION d.o.o. za građenje, OIB 86354925004,MESSER CROATIA PLIN Poduzeće za proizvodnju i prodaju tehničkih plinova d.o.o., OIB 32179081874,MEĐIMURJE INFORMACIJSKO PROJEKTANTSKI CENTAR dioničko društvo za informatički inženjering, OIB 98483804275,ERSTE FACTORING društvo s ograničenom odgovornošću za factoring, OIB 10194059689,ČISTOĆA društvo s ograničenom odgovornošću za obavljanje komunalnih djelatnosti održavanja čistoće i odlaganja komunaln, OIB 38812451417,BRODOMERKUR trgovina i usluge, dioničko društvo, OIB 33956120458,LAPIS-TEXTUM d.o.o. za trgovinu i proizvodnju, OIB 34024384265,CENTAR BANKA dioničko društvo, OIB 89296739230,HP - Hrvatska pošta d.d., OIB 87311810356,WAVIN CROATIA društvo s ograničenom odgovornošću za trgovinu - u likvidaciji, OIB 93287855819,MONT INSTALACIJA, društvo s ograničenom odgovornošću za instalacijske i završne radove u građevinarstvu, OIB 05084406987,SCHRACK TECHNIK d.o.o. za promet elektrotehničkih uređaja, OIB 36365310424,DUCA, društvo s ograničenom odgovornošću za građevinarstvo, projektiranje i trgovinu, OIB 01304089776,ECCOS-INŽENJERING d.o.o. za projektiranje, nadzor i zaštitu osoba i imovine, OIB 71629027685,RADAR d.o.o. za usluge, OIB 70063044422,ORBIS HOLDING, d.o.o. za graditeljstvo, trgovinu i usluge, OIB 18315544469,ST ARC, d.o.o. za završne i obrtničke radove u gradjevinarstvu i trgovinu, OIB 58632083307,DET NORSKE VERITAS ADRIATICA d. o. o. , društvo za klasifikaciju, certifikaciju i konzultacije, OIB 66958856391,ERSTE&amp;STEIERMÄRKISCHE BANKA dioničko društvo, OIB 23057039320,VISOKO POTKROVLJE društvo s ograničenom odgovornošću za građenje, OIB 28887408223,HYPO ALPE-ADRIA-BANK dioničko društvo, OIB 14036333877,TOMAS &amp; CO društvo s ograničenom odgovornošću za proizvodnju i inženjering u elektrotehnici, trgovinu i turizam, export-imp, OIB 52725486771,KREDITNA BANKA ZAGREB, dioničko društvo, OIB 70663193635,KRAGIĆ d.o.o. za proizvodnju plastičnih metalnih predmeta i za trgovinu, OIB 35264136731,MONTER POLIS d.o.o. za građevinske i instalaterske radove "u stečaju", OIB 66697386731,TRGOMETAL za proizvodnju, trgovinu i usluge, društvo s ograničenom odgovornošću, OIB 14669056208,GDD za građenje i usluge, društvo s ograničenom odgovornošću, OIB 04524958627,LUKA TERM d.o.o. za završne radove u graditeljstvu, OIB 16662980077,TISS d.o.o. za inženjering, OIB 37779812687,HRVATSKE ŠUME društvo s ograničenom odgovornošću, OIB 69693144506,TEA PHARIA, društvo s ograničenom odgovornošću za trgovinu i usluge, OIB 99294824555,HEP - Opskrba d.o.o. za opskrbu potrošača električnom, toplinskom energijom i plinom, OIB 63073332379,MONT INSTALACIJA, društvo s ograničenom odgovornošću za instalacijske i završne radove u građevinarstvu, OIB 05084406987,ST ARC, d.o.o. za završne i obrtničke radove u gradjevinarstvu i trgovinu, OIB 58632083307,Odvjetničko društvo GLAMUZINA &amp; GROŠETA, OIB 69402757072,ELEKTROKOVINA ADRIA, d.o.o. za izradu, prodaju, montažu i popravak elektrotehničkih proizvoda, OIB 86742905038,MAĆEŠIĆ I PARTNERI odvjetničko društvo, OIB 11793113837,SVEUČILIŠTE U SPLITU, STUDENTSKI CENTAR-SPLIT, OIB 25975412650,Siemens dioničko društvo za elektrotehniku, OIB 12673471493,ANTOLIĆ I SURADNICI odvjetničko društvo, javno trgovačko društvo, OIB 82891991682,Igor Nazor, vlasnik  Obrta za usluge  NAVA, OIB 10447826313,OT-OPTIMA TELEKOM d.d. za telekomunikacije, OIB 36004425025,SVEUČILIŠTE U SPLITU, STUDENTSKI CENTAR-SPLIT, OIB 25975412650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PASTOR INŽENJERING d.d. zastupanog po punomoćniku KSENIJA ČERIN</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 zastupanog po punomoćniku Vinko Radovani</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 zastupanog po punomoćniku Sanja Paić</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 zastupanog po punomoćniku Stjepan Čaljkušić</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izvorni_sadrzaj>
    <derivirana_varijabla naziv="DomainObject.Predmet.StrankaListFormated_1">
      <item>PASTOR INŽENJERING d.d. zastupanog po punomoćniku KSENIJA ČERIN</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 zastupanog po punomoćniku Vinko Radovani</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 zastupanog po punomoćniku Sanja Paić</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 zastupanog po punomoćniku Stjepan Čaljkušić</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derivirana_varijabla>
  </DomainObject.Predmet.StrankaListFormated>
  <DomainObject.Predmet.StrankaListFormatedOIB>
    <izvorni_sadrzaj>
      <item>PASTOR INŽENJERING d.d., OIB 55598634637 zastupanog po punomoćniku KSENIJA ČERIN</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 zastupanog po punomoćniku Vinko Radovani</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 zastupanog po punomoćniku Sanja Paić</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 zastupanog po punomoćniku Stjepan Čaljkušić</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izvorni_sadrzaj>
    <derivirana_varijabla naziv="DomainObject.Predmet.StrankaListFormatedOIB_1">
      <item>PASTOR INŽENJERING d.d., OIB 55598634637 zastupanog po punomoćniku KSENIJA ČERIN</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 zastupanog po punomoćniku Vinko Radovani</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 zastupanog po punomoćniku Sanja Paić</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 zastupanog po punomoćniku Stjepan Čaljkušić</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derivirana_varijabla>
  </DomainObject.Predmet.StrankaListFormatedOIB>
  <DomainObject.Predmet.StrankaListFormatedWithAdress>
    <izvorni_sadrzaj>
      <item>PASTOR INŽENJERING d.d., Novačka 2, Rakitje zastupanog po punomoćniku KSENIJA ČERIN</item>
      <item>TEA PHARIA, društvo s ograničenom odgovornošću za trgovinu i usluge, 114.Brigade 10, Split</item>
      <item>TISS d.o.o. za inženjering, Ulica Fra Grge Martića 30, Split</item>
      <item>JADRANSKO OSIGURANJE dioničko društvo, Listopadska 2, 10000 Zagreb</item>
      <item>TEHNOPLAST d.o.o. za građevinarstvo, trgovinu, ugostiteljstvo, turizam i uslužne djelatnosti, Ulica Slobode 5, Split</item>
      <item>HYPO ALPE-ADRIA-BANK dioničko društvo, Slavonska avenija 6, 10000 Zagreb</item>
      <item>HELIOS Vienna Insurance Group dioničko društvo za osiguranje, Poljička ulica 5, 10000 Zagreb</item>
      <item>HYPO-LEASING KROATIEN, društvo za financiranje, d.o.o., Koranska 16, 10000 Zagreb</item>
      <item>HERUS d.o.o. za usluge, Poljička Cesta 39, Split</item>
      <item>ELEKTROMATERIJAL dioničko društvo za trgovinu i usluge u stečaju, Cambierieva 13, Rijeka</item>
      <item>ALING društvo s ograničenom odgovornošću za tehničku zaštitu osoba i imovine, Andrije Žaje 61, 10000 Zagreb</item>
      <item>JADRANSKO OSIGURANJE dioničko društvo, Put Supavla 1, 21000 Split</item>
      <item>SUNCE OSIGURANJE dioničko društvo za osiguranje, Varaždinska  54, 21000 Split</item>
      <item>PORSCHE INTER AUTO d.o.o. za trgovinu i popravak motornih vozila, Velimira Škorpika 21-23, 10000 Zagreb</item>
      <item>MERSTEEL d.o.o. za trgovinu i usluge, Slavonska avenija 22 d, 10000 Zagreb</item>
      <item>KOMJATE za trgovinu i usluge društvo s ograničenom odgovornošću, Komjate 9/A, Kaštel Lukšić</item>
      <item>VODOVOD-OSIJEK d.o.o. za vodoopskrbu i odvodnju, Poljski Put 1, Osijek</item>
      <item>ING-ATEST d.o.o. za trgovinu i usluge, Hrvatske mornarice 1/a, Split zastupanog po punomoćniku Vinko Radovani</item>
      <item>MORULA d.o.o. za trgovinu i usluge, Domovinskog rata 29/c, Podstrana</item>
      <item>FRIGOOPREMA, društvo s  ograničenom odgovornošću za proizvodnju, trgovinu i usluge, Ivankova 126, Stobreč</item>
      <item>MATEL d.o.o. za proizvodnju, zastupanje i trgovinu, Popovićeva 8, 10000 Zagreb</item>
      <item>GERION d.o.o. za građenje, Matice Hrvatske 59, Split</item>
      <item>MESSER CROATIA PLIN Poduzeće za proizvodnju i prodaju tehničkih plinova d.o.o., Industrijska 1, Zaprešić</item>
      <item>MEĐIMURJE INFORMACIJSKO PROJEKTANTSKI CENTAR dioničko društvo za informatički inženjering, Mihovljanska 72, 40000 Čakovec</item>
      <item>ERSTE FACTORING društvo s ograničenom odgovornošću za factoring, Ivana Lučića 2, 10000 Zagreb</item>
      <item>ČISTOĆA društvo s ograničenom odgovornošću za obavljanje komunalnih djelatnosti održavanja čistoće i odlaganja komunaln, Put Plokita 81, Split</item>
      <item>BRODOMERKUR trgovina i usluge, dioničko društvo, Poljička Cesta 35, Split</item>
      <item>LAPIS-TEXTUM d.o.o. za trgovinu i proizvodnju, Frankopanska 5/a, 10000 Zagreb</item>
      <item>CENTAR BANKA dioničko društvo, Amruševa 6, 10000 Zagreb</item>
      <item>HP - Hrvatska pošta d.d., Jurišićeva 13, 10000 Zagreb</item>
      <item>WAVIN CROATIA društvo s ograničenom odgovornošću za trgovinu - u likvidaciji, Ogrizovićeva 40a, 10000 Zagreb</item>
      <item>MONT INSTALACIJA, društvo s ograničenom odgovornošću za instalacijske i završne radove u građevinarstvu, Ulica Maka Dizdara 55, Split</item>
      <item>SCHRACK TECHNIK d.o.o. za promet elektrotehničkih uređaja, Zavrtnica 17, 10000 Zagreb</item>
      <item>DUCA, društvo s ograničenom odgovornošću za građevinarstvo, projektiranje i trgovinu, Ruđera Boškovića 4/II, Zadar</item>
      <item>ECCOS-INŽENJERING d.o.o. za projektiranje, nadzor i zaštitu osoba i imovine, I Pile 21, 10000 Zagreb zastupanog po punomoćniku Sanja Paić</item>
      <item>RADAR d.o.o. za usluge, Ivana Lučića 2/a, 10000 Zagreb</item>
      <item>ORBIS HOLDING, d.o.o. za graditeljstvo, trgovinu i usluge, Ivana Lučića 2/A, 10000 Zagreb</item>
      <item>ST ARC, d.o.o. za završne i obrtničke radove u gradjevinarstvu i trgovinu, Dubrovačka 49, Split</item>
      <item>DET NORSKE VERITAS ADRIATICA d. o. o. , društvo za klasifikaciju, certifikaciju i konzultacije, Ružićeva 32, Rijeka</item>
      <item>ERSTE&amp;STEIERMÄRKISCHE BANKA dioničko društvo, Jadranski Trg 3/a, Rijeka</item>
      <item>VISOKO POTKROVLJE društvo s ograničenom odgovornošću za građenje, Don Rafaela Radice 38, Žrnovnica</item>
      <item>HYPO ALPE-ADRIA-BANK dioničko društvo, Slavonska avenija 6, 10000 Zagreb</item>
      <item>TOMAS &amp; CO društvo s ograničenom odgovornošću za proizvodnju i inženjering u elektrotehnici, trgovinu i turizam, export-imp, Kopilica 9, Split</item>
      <item>KREDITNA BANKA ZAGREB, dioničko društvo, Ulica grada Vukovara 74, 10000 Zagreb</item>
      <item>KRAGIĆ d.o.o. za proizvodnju plastičnih metalnih predmeta i za trgovinu, Put Firula 29, Split</item>
      <item>MONTER POLIS d.o.o. za građevinske i instalaterske radove "u stečaju", Poljička cesta 39, Split</item>
      <item>TRGOMETAL za proizvodnju, trgovinu i usluge, društvo s ograničenom odgovornošću, Put Dračanice 8, Dugopolje</item>
      <item>GDD za građenje i usluge, društvo s ograničenom odgovornošću, Put Plokita 87, Split</item>
      <item>LUKA TERM d.o.o. za završne radove u graditeljstvu, Vrapčanska draga 45, 10000 Zagreb</item>
      <item>TISS d.o.o. za inženjering, Ulica Fra Grge Martića 30, Split</item>
      <item>HRVATSKE ŠUME društvo s ograničenom odgovornošću, Ul.Ljudevita Farkaša Vukotinovića 2, 10000 Zagreb</item>
      <item>TEA PHARIA, društvo s ograničenom odgovornošću za trgovinu i usluge, 114.Brigade 10, Split</item>
      <item>HEP - Opskrba d.o.o. za opskrbu potrošača električnom, toplinskom energijom i plinom, Ulica grada Vukovara 37, 10000 Zagreb</item>
      <item>MONT INSTALACIJA, društvo s ograničenom odgovornošću za instalacijske i završne radove u građevinarstvu, Visoka 55, Split zastupanog po punomoćniku Stjepan Čaljkušić</item>
      <item>ST ARC, d.o.o. za završne i obrtničke radove u gradjevinarstvu i trgovinu, Dubrovačka 49, Split</item>
      <item>Odvjetničko društvo GLAMUZINA &amp; GROŠETA, Krajiška 27, 10000 Zagreb</item>
      <item>ELEKTROKOVINA ADRIA, d.o.o. za izradu, prodaju, montažu i popravak elektrotehničkih proizvoda, Vukovarska 52/A, Split</item>
      <item>MAĆEŠIĆ I PARTNERI odvjetničko društvo, Pod Kaštelom 4, Rijeka</item>
      <item>SVEUČILIŠTE U SPLITU, STUDENTSKI CENTAR-SPLIT, Sinjska Ulica 6, Split</item>
      <item>Siemens dioničko društvo za elektrotehniku, Heinzelova 70/a, 10000 Zagreb</item>
      <item>ANTOLIĆ I SURADNICI odvjetničko društvo, javno trgovačko društvo, Ulica Pavla Hatza 3, 10000 Zagreb</item>
      <item>Igor Nazor, vlasnik  Obrta za usluge  NAVA, Tršćanska  53, 21000 Split</item>
      <item>OT-OPTIMA TELEKOM d.d. za telekomunikacije, Bani 75/a, 10000 Zagreb</item>
      <item>SVEUČILIŠTE U SPLITU, STUDENTSKI CENTAR-SPLIT, Sinjska Ulica 6, 21000 Split</item>
    </izvorni_sadrzaj>
    <derivirana_varijabla naziv="DomainObject.Predmet.StrankaListFormatedWithAdress_1">
      <item>PASTOR INŽENJERING d.d., Novačka 2, Rakitje zastupanog po punomoćniku KSENIJA ČERIN</item>
      <item>TEA PHARIA, društvo s ograničenom odgovornošću za trgovinu i usluge, 114.Brigade 10, Split</item>
      <item>TISS d.o.o. za inženjering, Ulica Fra Grge Martića 30, Split</item>
      <item>JADRANSKO OSIGURANJE dioničko društvo, Listopadska 2, 10000 Zagreb</item>
      <item>TEHNOPLAST d.o.o. za građevinarstvo, trgovinu, ugostiteljstvo, turizam i uslužne djelatnosti, Ulica Slobode 5, Split</item>
      <item>HYPO ALPE-ADRIA-BANK dioničko društvo, Slavonska avenija 6, 10000 Zagreb</item>
      <item>HELIOS Vienna Insurance Group dioničko društvo za osiguranje, Poljička ulica 5, 10000 Zagreb</item>
      <item>HYPO-LEASING KROATIEN, društvo za financiranje, d.o.o., Koranska 16, 10000 Zagreb</item>
      <item>HERUS d.o.o. za usluge, Poljička Cesta 39, Split</item>
      <item>ELEKTROMATERIJAL dioničko društvo za trgovinu i usluge u stečaju, Cambierieva 13, Rijeka</item>
      <item>ALING društvo s ograničenom odgovornošću za tehničku zaštitu osoba i imovine, Andrije Žaje 61, 10000 Zagreb</item>
      <item>JADRANSKO OSIGURANJE dioničko društvo, Put Supavla 1, 21000 Split</item>
      <item>SUNCE OSIGURANJE dioničko društvo za osiguranje, Varaždinska  54, 21000 Split</item>
      <item>PORSCHE INTER AUTO d.o.o. za trgovinu i popravak motornih vozila, Velimira Škorpika 21-23, 10000 Zagreb</item>
      <item>MERSTEEL d.o.o. za trgovinu i usluge, Slavonska avenija 22 d, 10000 Zagreb</item>
      <item>KOMJATE za trgovinu i usluge društvo s ograničenom odgovornošću, Komjate 9/A, Kaštel Lukšić</item>
      <item>VODOVOD-OSIJEK d.o.o. za vodoopskrbu i odvodnju, Poljski Put 1, Osijek</item>
      <item>ING-ATEST d.o.o. za trgovinu i usluge, Hrvatske mornarice 1/a, Split zastupanog po punomoćniku Vinko Radovani</item>
      <item>MORULA d.o.o. za trgovinu i usluge, Domovinskog rata 29/c, Podstrana</item>
      <item>FRIGOOPREMA, društvo s  ograničenom odgovornošću za proizvodnju, trgovinu i usluge, Ivankova 126, Stobreč</item>
      <item>MATEL d.o.o. za proizvodnju, zastupanje i trgovinu, Popovićeva 8, 10000 Zagreb</item>
      <item>GERION d.o.o. za građenje, Matice Hrvatske 59, Split</item>
      <item>MESSER CROATIA PLIN Poduzeće za proizvodnju i prodaju tehničkih plinova d.o.o., Industrijska 1, Zaprešić</item>
      <item>MEĐIMURJE INFORMACIJSKO PROJEKTANTSKI CENTAR dioničko društvo za informatički inženjering, Mihovljanska 72, 40000 Čakovec</item>
      <item>ERSTE FACTORING društvo s ograničenom odgovornošću za factoring, Ivana Lučića 2, 10000 Zagreb</item>
      <item>ČISTOĆA društvo s ograničenom odgovornošću za obavljanje komunalnih djelatnosti održavanja čistoće i odlaganja komunaln, Put Plokita 81, Split</item>
      <item>BRODOMERKUR trgovina i usluge, dioničko društvo, Poljička Cesta 35, Split</item>
      <item>LAPIS-TEXTUM d.o.o. za trgovinu i proizvodnju, Frankopanska 5/a, 10000 Zagreb</item>
      <item>CENTAR BANKA dioničko društvo, Amruševa 6, 10000 Zagreb</item>
      <item>HP - Hrvatska pošta d.d., Jurišićeva 13, 10000 Zagreb</item>
      <item>WAVIN CROATIA društvo s ograničenom odgovornošću za trgovinu - u likvidaciji, Ogrizovićeva 40a, 10000 Zagreb</item>
      <item>MONT INSTALACIJA, društvo s ograničenom odgovornošću za instalacijske i završne radove u građevinarstvu, Ulica Maka Dizdara 55, Split</item>
      <item>SCHRACK TECHNIK d.o.o. za promet elektrotehničkih uređaja, Zavrtnica 17, 10000 Zagreb</item>
      <item>DUCA, društvo s ograničenom odgovornošću za građevinarstvo, projektiranje i trgovinu, Ruđera Boškovića 4/II, Zadar</item>
      <item>ECCOS-INŽENJERING d.o.o. za projektiranje, nadzor i zaštitu osoba i imovine, I Pile 21, 10000 Zagreb zastupanog po punomoćniku Sanja Paić</item>
      <item>RADAR d.o.o. za usluge, Ivana Lučića 2/a, 10000 Zagreb</item>
      <item>ORBIS HOLDING, d.o.o. za graditeljstvo, trgovinu i usluge, Ivana Lučića 2/A, 10000 Zagreb</item>
      <item>ST ARC, d.o.o. za završne i obrtničke radove u gradjevinarstvu i trgovinu, Dubrovačka 49, Split</item>
      <item>DET NORSKE VERITAS ADRIATICA d. o. o. , društvo za klasifikaciju, certifikaciju i konzultacije, Ružićeva 32, Rijeka</item>
      <item>ERSTE&amp;STEIERMÄRKISCHE BANKA dioničko društvo, Jadranski Trg 3/a, Rijeka</item>
      <item>VISOKO POTKROVLJE društvo s ograničenom odgovornošću za građenje, Don Rafaela Radice 38, Žrnovnica</item>
      <item>HYPO ALPE-ADRIA-BANK dioničko društvo, Slavonska avenija 6, 10000 Zagreb</item>
      <item>TOMAS &amp; CO društvo s ograničenom odgovornošću za proizvodnju i inženjering u elektrotehnici, trgovinu i turizam, export-imp, Kopilica 9, Split</item>
      <item>KREDITNA BANKA ZAGREB, dioničko društvo, Ulica grada Vukovara 74, 10000 Zagreb</item>
      <item>KRAGIĆ d.o.o. za proizvodnju plastičnih metalnih predmeta i za trgovinu, Put Firula 29, Split</item>
      <item>MONTER POLIS d.o.o. za građevinske i instalaterske radove "u stečaju", Poljička cesta 39, Split</item>
      <item>TRGOMETAL za proizvodnju, trgovinu i usluge, društvo s ograničenom odgovornošću, Put Dračanice 8, Dugopolje</item>
      <item>GDD za građenje i usluge, društvo s ograničenom odgovornošću, Put Plokita 87, Split</item>
      <item>LUKA TERM d.o.o. za završne radove u graditeljstvu, Vrapčanska draga 45, 10000 Zagreb</item>
      <item>TISS d.o.o. za inženjering, Ulica Fra Grge Martića 30, Split</item>
      <item>HRVATSKE ŠUME društvo s ograničenom odgovornošću, Ul.Ljudevita Farkaša Vukotinovića 2, 10000 Zagreb</item>
      <item>TEA PHARIA, društvo s ograničenom odgovornošću za trgovinu i usluge, 114.Brigade 10, Split</item>
      <item>HEP - Opskrba d.o.o. za opskrbu potrošača električnom, toplinskom energijom i plinom, Ulica grada Vukovara 37, 10000 Zagreb</item>
      <item>MONT INSTALACIJA, društvo s ograničenom odgovornošću za instalacijske i završne radove u građevinarstvu, Visoka 55, Split zastupanog po punomoćniku Stjepan Čaljkušić</item>
      <item>ST ARC, d.o.o. za završne i obrtničke radove u gradjevinarstvu i trgovinu, Dubrovačka 49, Split</item>
      <item>Odvjetničko društvo GLAMUZINA &amp; GROŠETA, Krajiška 27, 10000 Zagreb</item>
      <item>ELEKTROKOVINA ADRIA, d.o.o. za izradu, prodaju, montažu i popravak elektrotehničkih proizvoda, Vukovarska 52/A, Split</item>
      <item>MAĆEŠIĆ I PARTNERI odvjetničko društvo, Pod Kaštelom 4, Rijeka</item>
      <item>SVEUČILIŠTE U SPLITU, STUDENTSKI CENTAR-SPLIT, Sinjska Ulica 6, Split</item>
      <item>Siemens dioničko društvo za elektrotehniku, Heinzelova 70/a, 10000 Zagreb</item>
      <item>ANTOLIĆ I SURADNICI odvjetničko društvo, javno trgovačko društvo, Ulica Pavla Hatza 3, 10000 Zagreb</item>
      <item>Igor Nazor, vlasnik  Obrta za usluge  NAVA, Tršćanska  53, 21000 Split</item>
      <item>OT-OPTIMA TELEKOM d.d. za telekomunikacije, Bani 75/a, 10000 Zagreb</item>
      <item>SVEUČILIŠTE U SPLITU, STUDENTSKI CENTAR-SPLIT, Sinjska Ulica 6, 21000 Split</item>
    </derivirana_varijabla>
  </DomainObject.Predmet.StrankaListFormatedWithAdress>
  <DomainObject.Predmet.StrankaListFormatedWithAdressOIB>
    <izvorni_sadrzaj>
      <item>PASTOR INŽENJERING d.d., OIB 55598634637, Novačka 2, Rakitje zastupanog po punomoćniku KSENIJA ČERIN</item>
      <item>TEA PHARIA, društvo s ograničenom odgovornošću za trgovinu i usluge, OIB 99294824555, 114.Brigade 10, Split</item>
      <item>TISS d.o.o. za inženjering, OIB 37779812687, Ulica Fra Grge Martića 30, Split</item>
      <item>JADRANSKO OSIGURANJE dioničko društvo, OIB 94472454976, Listopadska 2, 10000 Zagreb</item>
      <item>TEHNOPLAST d.o.o. za građevinarstvo, trgovinu, ugostiteljstvo, turizam i uslužne djelatnosti, OIB 70676517267, Ulica Slobode 5, Split</item>
      <item>HYPO ALPE-ADRIA-BANK dioničko društvo, OIB 14036333877, Slavonska avenija 6, 10000 Zagreb</item>
      <item>HELIOS Vienna Insurance Group dioničko društvo za osiguranje, OIB 59369087232, Poljička ulica 5, 10000 Zagreb</item>
      <item>HYPO-LEASING KROATIEN, društvo za financiranje, d.o.o., OIB 87064273078, Koranska 16, 10000 Zagreb</item>
      <item>HERUS d.o.o. za usluge, OIB 73063900220, Poljička Cesta 39, Split</item>
      <item>ELEKTROMATERIJAL dioničko društvo za trgovinu i usluge u stečaju, OIB 72091456912, Cambierieva 13, Rijeka</item>
      <item>ALING društvo s ograničenom odgovornošću za tehničku zaštitu osoba i imovine, OIB 67349852816, Andrije Žaje 61, 10000 Zagreb</item>
      <item>JADRANSKO OSIGURANJE dioničko društvo, OIB 94472454976, Put Supavla 1, 21000 Split</item>
      <item>SUNCE OSIGURANJE dioničko društvo za osiguranje, OIB 12012147571, Varaždinska  54, 21000 Split</item>
      <item>PORSCHE INTER AUTO d.o.o. za trgovinu i popravak motornih vozila, OIB 67492500921, Velimira Škorpika 21-23, 10000 Zagreb</item>
      <item>MERSTEEL d.o.o. za trgovinu i usluge, OIB 32913763672, Slavonska avenija 22 d, 10000 Zagreb</item>
      <item>KOMJATE za trgovinu i usluge društvo s ograničenom odgovornošću, OIB 92009564551, Komjate 9/A, Kaštel Lukšić</item>
      <item>VODOVOD-OSIJEK d.o.o. za vodoopskrbu i odvodnju, OIB 43654507669, Poljski Put 1, Osijek</item>
      <item>ING-ATEST d.o.o. za trgovinu i usluge, OIB 21777333810, Hrvatske mornarice 1/a, Split zastupanog po punomoćniku Vinko Radovani</item>
      <item>MORULA d.o.o. za trgovinu i usluge, OIB 88833097372, Domovinskog rata 29/c, Podstrana</item>
      <item>FRIGOOPREMA, društvo s  ograničenom odgovornošću za proizvodnju, trgovinu i usluge, OIB 60316076304, Ivankova 126, Stobreč</item>
      <item>MATEL d.o.o. za proizvodnju, zastupanje i trgovinu, OIB 11899215110, Popovićeva 8, 10000 Zagreb</item>
      <item>GERION d.o.o. za građenje, OIB 86354925004, Matice Hrvatske 59, Split</item>
      <item>MESSER CROATIA PLIN Poduzeće za proizvodnju i prodaju tehničkih plinova d.o.o., OIB 32179081874, Industrijska 1, Zaprešić</item>
      <item>MEĐIMURJE INFORMACIJSKO PROJEKTANTSKI CENTAR dioničko društvo za informatički inženjering, OIB 98483804275, Mihovljanska 72, 40000 Čakovec</item>
      <item>ERSTE FACTORING društvo s ograničenom odgovornošću za factoring, OIB 10194059689, Ivana Lučića 2, 10000 Zagreb</item>
      <item>ČISTOĆA društvo s ograničenom odgovornošću za obavljanje komunalnih djelatnosti održavanja čistoće i odlaganja komunaln, OIB 38812451417, Put Plokita 81, Split</item>
      <item>BRODOMERKUR trgovina i usluge, dioničko društvo, OIB 33956120458, Poljička Cesta 35, Split</item>
      <item>LAPIS-TEXTUM d.o.o. za trgovinu i proizvodnju, OIB 34024384265, Frankopanska 5/a, 10000 Zagreb</item>
      <item>CENTAR BANKA dioničko društvo, OIB 89296739230, Amruševa 6, 10000 Zagreb</item>
      <item>HP - Hrvatska pošta d.d., OIB 87311810356, Jurišićeva 13, 10000 Zagreb</item>
      <item>WAVIN CROATIA društvo s ograničenom odgovornošću za trgovinu - u likvidaciji, OIB 93287855819, Ogrizovićeva 40a, 10000 Zagreb</item>
      <item>MONT INSTALACIJA, društvo s ograničenom odgovornošću za instalacijske i završne radove u građevinarstvu, OIB 05084406987, Ulica Maka Dizdara 55, Split</item>
      <item>SCHRACK TECHNIK d.o.o. za promet elektrotehničkih uređaja, OIB 36365310424, Zavrtnica 17, 10000 Zagreb</item>
      <item>DUCA, društvo s ograničenom odgovornošću za građevinarstvo, projektiranje i trgovinu, OIB 01304089776, Ruđera Boškovića 4/II, Zadar</item>
      <item>ECCOS-INŽENJERING d.o.o. za projektiranje, nadzor i zaštitu osoba i imovine, OIB 71629027685, I Pile 21, 10000 Zagreb zastupanog po punomoćniku Sanja Paić</item>
      <item>RADAR d.o.o. za usluge, OIB 70063044422, Ivana Lučića 2/a, 10000 Zagreb</item>
      <item>ORBIS HOLDING, d.o.o. za graditeljstvo, trgovinu i usluge, OIB 18315544469, Ivana Lučića 2/A, 10000 Zagreb</item>
      <item>ST ARC, d.o.o. za završne i obrtničke radove u gradjevinarstvu i trgovinu, OIB 58632083307, Dubrovačka 49, Split</item>
      <item>DET NORSKE VERITAS ADRIATICA d. o. o. , društvo za klasifikaciju, certifikaciju i konzultacije, OIB 66958856391, Ružićeva 32, Rijeka</item>
      <item>ERSTE&amp;STEIERMÄRKISCHE BANKA dioničko društvo, OIB 23057039320, Jadranski Trg 3/a, Rijeka</item>
      <item>VISOKO POTKROVLJE društvo s ograničenom odgovornošću za građenje, OIB 28887408223, Don Rafaela Radice 38, Žrnovnica</item>
      <item>HYPO ALPE-ADRIA-BANK dioničko društvo, OIB 14036333877, Slavonska avenija 6, 10000 Zagreb</item>
      <item>TOMAS &amp; CO društvo s ograničenom odgovornošću za proizvodnju i inženjering u elektrotehnici, trgovinu i turizam, export-imp, OIB 52725486771, Kopilica 9, Split</item>
      <item>KREDITNA BANKA ZAGREB, dioničko društvo, OIB 70663193635, Ulica grada Vukovara 74, 10000 Zagreb</item>
      <item>KRAGIĆ d.o.o. za proizvodnju plastičnih metalnih predmeta i za trgovinu, OIB 35264136731, Put Firula 29, Split</item>
      <item>MONTER POLIS d.o.o. za građevinske i instalaterske radove "u stečaju", OIB 66697386731, Poljička cesta 39, Split</item>
      <item>TRGOMETAL za proizvodnju, trgovinu i usluge, društvo s ograničenom odgovornošću, OIB 14669056208, Put Dračanice 8, Dugopolje</item>
      <item>GDD za građenje i usluge, društvo s ograničenom odgovornošću, OIB 04524958627, Put Plokita 87, Split</item>
      <item>LUKA TERM d.o.o. za završne radove u graditeljstvu, OIB 16662980077, Vrapčanska draga 45, 10000 Zagreb</item>
      <item>TISS d.o.o. za inženjering, OIB 37779812687, Ulica Fra Grge Martića 30, Split</item>
      <item>HRVATSKE ŠUME društvo s ograničenom odgovornošću, OIB 69693144506, Ul.Ljudevita Farkaša Vukotinovića 2, 10000 Zagreb</item>
      <item>TEA PHARIA, društvo s ograničenom odgovornošću za trgovinu i usluge, OIB 99294824555, 114.Brigade 10, Split</item>
      <item>HEP - Opskrba d.o.o. za opskrbu potrošača električnom, toplinskom energijom i plinom, OIB 63073332379, Ulica grada Vukovara 37, 10000 Zagreb</item>
      <item>MONT INSTALACIJA, društvo s ograničenom odgovornošću za instalacijske i završne radove u građevinarstvu, OIB 05084406987, Visoka 55, Split zastupanog po punomoćniku Stjepan Čaljkušić</item>
      <item>ST ARC, d.o.o. za završne i obrtničke radove u gradjevinarstvu i trgovinu, OIB 58632083307, Dubrovačka 49, Split</item>
      <item>Odvjetničko društvo GLAMUZINA &amp; GROŠETA, OIB 69402757072, Krajiška 27, 10000 Zagreb</item>
      <item>ELEKTROKOVINA ADRIA, d.o.o. za izradu, prodaju, montažu i popravak elektrotehničkih proizvoda, OIB 86742905038, Vukovarska 52/A, Split</item>
      <item>MAĆEŠIĆ I PARTNERI odvjetničko društvo, OIB 11793113837, Pod Kaštelom 4, Rijeka</item>
      <item>SVEUČILIŠTE U SPLITU, STUDENTSKI CENTAR-SPLIT, OIB 25975412650, Sinjska Ulica 6, Split</item>
      <item>Siemens dioničko društvo za elektrotehniku, OIB 12673471493, Heinzelova 70/a, 10000 Zagreb</item>
      <item>ANTOLIĆ I SURADNICI odvjetničko društvo, javno trgovačko društvo, OIB 82891991682, Ulica Pavla Hatza 3, 10000 Zagreb</item>
      <item>Igor Nazor, vlasnik  Obrta za usluge  NAVA, OIB 10447826313, Tršćanska  53, 21000 Split</item>
      <item>OT-OPTIMA TELEKOM d.d. za telekomunikacije, OIB 36004425025, Bani 75/a, 10000 Zagreb</item>
      <item>SVEUČILIŠTE U SPLITU, STUDENTSKI CENTAR-SPLIT, OIB 25975412650, Sinjska Ulica 6, 21000 Split</item>
    </izvorni_sadrzaj>
    <derivirana_varijabla naziv="DomainObject.Predmet.StrankaListFormatedWithAdressOIB_1">
      <item>PASTOR INŽENJERING d.d., OIB 55598634637, Novačka 2, Rakitje zastupanog po punomoćniku KSENIJA ČERIN</item>
      <item>TEA PHARIA, društvo s ograničenom odgovornošću za trgovinu i usluge, OIB 99294824555, 114.Brigade 10, Split</item>
      <item>TISS d.o.o. za inženjering, OIB 37779812687, Ulica Fra Grge Martića 30, Split</item>
      <item>JADRANSKO OSIGURANJE dioničko društvo, OIB 94472454976, Listopadska 2, 10000 Zagreb</item>
      <item>TEHNOPLAST d.o.o. za građevinarstvo, trgovinu, ugostiteljstvo, turizam i uslužne djelatnosti, OIB 70676517267, Ulica Slobode 5, Split</item>
      <item>HYPO ALPE-ADRIA-BANK dioničko društvo, OIB 14036333877, Slavonska avenija 6, 10000 Zagreb</item>
      <item>HELIOS Vienna Insurance Group dioničko društvo za osiguranje, OIB 59369087232, Poljička ulica 5, 10000 Zagreb</item>
      <item>HYPO-LEASING KROATIEN, društvo za financiranje, d.o.o., OIB 87064273078, Koranska 16, 10000 Zagreb</item>
      <item>HERUS d.o.o. za usluge, OIB 73063900220, Poljička Cesta 39, Split</item>
      <item>ELEKTROMATERIJAL dioničko društvo za trgovinu i usluge u stečaju, OIB 72091456912, Cambierieva 13, Rijeka</item>
      <item>ALING društvo s ograničenom odgovornošću za tehničku zaštitu osoba i imovine, OIB 67349852816, Andrije Žaje 61, 10000 Zagreb</item>
      <item>JADRANSKO OSIGURANJE dioničko društvo, OIB 94472454976, Put Supavla 1, 21000 Split</item>
      <item>SUNCE OSIGURANJE dioničko društvo za osiguranje, OIB 12012147571, Varaždinska  54, 21000 Split</item>
      <item>PORSCHE INTER AUTO d.o.o. za trgovinu i popravak motornih vozila, OIB 67492500921, Velimira Škorpika 21-23, 10000 Zagreb</item>
      <item>MERSTEEL d.o.o. za trgovinu i usluge, OIB 32913763672, Slavonska avenija 22 d, 10000 Zagreb</item>
      <item>KOMJATE za trgovinu i usluge društvo s ograničenom odgovornošću, OIB 92009564551, Komjate 9/A, Kaštel Lukšić</item>
      <item>VODOVOD-OSIJEK d.o.o. za vodoopskrbu i odvodnju, OIB 43654507669, Poljski Put 1, Osijek</item>
      <item>ING-ATEST d.o.o. za trgovinu i usluge, OIB 21777333810, Hrvatske mornarice 1/a, Split zastupanog po punomoćniku Vinko Radovani</item>
      <item>MORULA d.o.o. za trgovinu i usluge, OIB 88833097372, Domovinskog rata 29/c, Podstrana</item>
      <item>FRIGOOPREMA, društvo s  ograničenom odgovornošću za proizvodnju, trgovinu i usluge, OIB 60316076304, Ivankova 126, Stobreč</item>
      <item>MATEL d.o.o. za proizvodnju, zastupanje i trgovinu, OIB 11899215110, Popovićeva 8, 10000 Zagreb</item>
      <item>GERION d.o.o. za građenje, OIB 86354925004, Matice Hrvatske 59, Split</item>
      <item>MESSER CROATIA PLIN Poduzeće za proizvodnju i prodaju tehničkih plinova d.o.o., OIB 32179081874, Industrijska 1, Zaprešić</item>
      <item>MEĐIMURJE INFORMACIJSKO PROJEKTANTSKI CENTAR dioničko društvo za informatički inženjering, OIB 98483804275, Mihovljanska 72, 40000 Čakovec</item>
      <item>ERSTE FACTORING društvo s ograničenom odgovornošću za factoring, OIB 10194059689, Ivana Lučića 2, 10000 Zagreb</item>
      <item>ČISTOĆA društvo s ograničenom odgovornošću za obavljanje komunalnih djelatnosti održavanja čistoće i odlaganja komunaln, OIB 38812451417, Put Plokita 81, Split</item>
      <item>BRODOMERKUR trgovina i usluge, dioničko društvo, OIB 33956120458, Poljička Cesta 35, Split</item>
      <item>LAPIS-TEXTUM d.o.o. za trgovinu i proizvodnju, OIB 34024384265, Frankopanska 5/a, 10000 Zagreb</item>
      <item>CENTAR BANKA dioničko društvo, OIB 89296739230, Amruševa 6, 10000 Zagreb</item>
      <item>HP - Hrvatska pošta d.d., OIB 87311810356, Jurišićeva 13, 10000 Zagreb</item>
      <item>WAVIN CROATIA društvo s ograničenom odgovornošću za trgovinu - u likvidaciji, OIB 93287855819, Ogrizovićeva 40a, 10000 Zagreb</item>
      <item>MONT INSTALACIJA, društvo s ograničenom odgovornošću za instalacijske i završne radove u građevinarstvu, OIB 05084406987, Ulica Maka Dizdara 55, Split</item>
      <item>SCHRACK TECHNIK d.o.o. za promet elektrotehničkih uređaja, OIB 36365310424, Zavrtnica 17, 10000 Zagreb</item>
      <item>DUCA, društvo s ograničenom odgovornošću za građevinarstvo, projektiranje i trgovinu, OIB 01304089776, Ruđera Boškovića 4/II, Zadar</item>
      <item>ECCOS-INŽENJERING d.o.o. za projektiranje, nadzor i zaštitu osoba i imovine, OIB 71629027685, I Pile 21, 10000 Zagreb zastupanog po punomoćniku Sanja Paić</item>
      <item>RADAR d.o.o. za usluge, OIB 70063044422, Ivana Lučića 2/a, 10000 Zagreb</item>
      <item>ORBIS HOLDING, d.o.o. za graditeljstvo, trgovinu i usluge, OIB 18315544469, Ivana Lučića 2/A, 10000 Zagreb</item>
      <item>ST ARC, d.o.o. za završne i obrtničke radove u gradjevinarstvu i trgovinu, OIB 58632083307, Dubrovačka 49, Split</item>
      <item>DET NORSKE VERITAS ADRIATICA d. o. o. , društvo za klasifikaciju, certifikaciju i konzultacije, OIB 66958856391, Ružićeva 32, Rijeka</item>
      <item>ERSTE&amp;STEIERMÄRKISCHE BANKA dioničko društvo, OIB 23057039320, Jadranski Trg 3/a, Rijeka</item>
      <item>VISOKO POTKROVLJE društvo s ograničenom odgovornošću za građenje, OIB 28887408223, Don Rafaela Radice 38, Žrnovnica</item>
      <item>HYPO ALPE-ADRIA-BANK dioničko društvo, OIB 14036333877, Slavonska avenija 6, 10000 Zagreb</item>
      <item>TOMAS &amp; CO društvo s ograničenom odgovornošću za proizvodnju i inženjering u elektrotehnici, trgovinu i turizam, export-imp, OIB 52725486771, Kopilica 9, Split</item>
      <item>KREDITNA BANKA ZAGREB, dioničko društvo, OIB 70663193635, Ulica grada Vukovara 74, 10000 Zagreb</item>
      <item>KRAGIĆ d.o.o. za proizvodnju plastičnih metalnih predmeta i za trgovinu, OIB 35264136731, Put Firula 29, Split</item>
      <item>MONTER POLIS d.o.o. za građevinske i instalaterske radove "u stečaju", OIB 66697386731, Poljička cesta 39, Split</item>
      <item>TRGOMETAL za proizvodnju, trgovinu i usluge, društvo s ograničenom odgovornošću, OIB 14669056208, Put Dračanice 8, Dugopolje</item>
      <item>GDD za građenje i usluge, društvo s ograničenom odgovornošću, OIB 04524958627, Put Plokita 87, Split</item>
      <item>LUKA TERM d.o.o. za završne radove u graditeljstvu, OIB 16662980077, Vrapčanska draga 45, 10000 Zagreb</item>
      <item>TISS d.o.o. za inženjering, OIB 37779812687, Ulica Fra Grge Martića 30, Split</item>
      <item>HRVATSKE ŠUME društvo s ograničenom odgovornošću, OIB 69693144506, Ul.Ljudevita Farkaša Vukotinovića 2, 10000 Zagreb</item>
      <item>TEA PHARIA, društvo s ograničenom odgovornošću za trgovinu i usluge, OIB 99294824555, 114.Brigade 10, Split</item>
      <item>HEP - Opskrba d.o.o. za opskrbu potrošača električnom, toplinskom energijom i plinom, OIB 63073332379, Ulica grada Vukovara 37, 10000 Zagreb</item>
      <item>MONT INSTALACIJA, društvo s ograničenom odgovornošću za instalacijske i završne radove u građevinarstvu, OIB 05084406987, Visoka 55, Split zastupanog po punomoćniku Stjepan Čaljkušić</item>
      <item>ST ARC, d.o.o. za završne i obrtničke radove u gradjevinarstvu i trgovinu, OIB 58632083307, Dubrovačka 49, Split</item>
      <item>Odvjetničko društvo GLAMUZINA &amp; GROŠETA, OIB 69402757072, Krajiška 27, 10000 Zagreb</item>
      <item>ELEKTROKOVINA ADRIA, d.o.o. za izradu, prodaju, montažu i popravak elektrotehničkih proizvoda, OIB 86742905038, Vukovarska 52/A, Split</item>
      <item>MAĆEŠIĆ I PARTNERI odvjetničko društvo, OIB 11793113837, Pod Kaštelom 4, Rijeka</item>
      <item>SVEUČILIŠTE U SPLITU, STUDENTSKI CENTAR-SPLIT, OIB 25975412650, Sinjska Ulica 6, Split</item>
      <item>Siemens dioničko društvo za elektrotehniku, OIB 12673471493, Heinzelova 70/a, 10000 Zagreb</item>
      <item>ANTOLIĆ I SURADNICI odvjetničko društvo, javno trgovačko društvo, OIB 82891991682, Ulica Pavla Hatza 3, 10000 Zagreb</item>
      <item>Igor Nazor, vlasnik  Obrta za usluge  NAVA, OIB 10447826313, Tršćanska  53, 21000 Split</item>
      <item>OT-OPTIMA TELEKOM d.d. za telekomunikacije, OIB 36004425025, Bani 75/a, 10000 Zagreb</item>
      <item>SVEUČILIŠTE U SPLITU, STUDENTSKI CENTAR-SPLIT, OIB 25975412650, Sinjska Ulica 6, 21000 Split</item>
    </derivirana_varijabla>
  </DomainObject.Predmet.StrankaListFormatedWithAdressOIB>
  <DomainObject.Predmet.StrankaListNazivFormated>
    <izvorni_sadrzaj>
      <item>PASTOR INŽENJERING d.d.</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izvorni_sadrzaj>
    <derivirana_varijabla naziv="DomainObject.Predmet.StrankaListNazivFormated_1">
      <item>PASTOR INŽENJERING d.d.</item>
      <item>TEA PHARIA, društvo s ograničenom odgovornošću za trgovinu i usluge</item>
      <item>TISS d.o.o. za inženjering</item>
      <item>JADRANSKO OSIGURANJE dioničko društvo</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ANTOLIĆ I SURADNICI odvjetničko društvo, javno trgovačko društvo</item>
      <item>Igor Nazor, vlasnik  Obrta za usluge  NAVA</item>
      <item>OT-OPTIMA TELEKOM d.d. za telekomunikacije</item>
      <item>SVEUČILIŠTE U SPLITU, STUDENTSKI CENTAR-SPLIT</item>
    </derivirana_varijabla>
  </DomainObject.Predmet.StrankaListNazivFormated>
  <DomainObject.Predmet.StrankaListNazivFormatedOIB>
    <izvorni_sadrzaj>
      <item>PASTOR INŽENJERING d.d., OIB 55598634637</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izvorni_sadrzaj>
    <derivirana_varijabla naziv="DomainObject.Predmet.StrankaListNazivFormatedOIB_1">
      <item>PASTOR INŽENJERING d.d., OIB 55598634637</item>
      <item>TEA PHARIA, društvo s ograničenom odgovornošću za trgovinu i usluge, OIB 99294824555</item>
      <item>TISS d.o.o. za inženjering, OIB 37779812687</item>
      <item>JADRANSKO OSIGURANJE dioničko društvo, OIB 94472454976</item>
      <item>TEHNOPLAST d.o.o. za građevinarstvo, trgovinu, ugostiteljstvo, turizam i uslužne djelatnosti, OIB 70676517267</item>
      <item>HYPO ALPE-ADRIA-BANK dioničko društvo, OIB 14036333877</item>
      <item>HELIOS Vienna Insurance Group dioničko društvo za osiguranje, OIB 59369087232</item>
      <item>HYPO-LEASING KROATIEN, društvo za financiranje, d.o.o., OIB 87064273078</item>
      <item>HERUS d.o.o. za usluge, OIB 73063900220</item>
      <item>ELEKTROMATERIJAL dioničko društvo za trgovinu i usluge u stečaju, OIB 72091456912</item>
      <item>ALING društvo s ograničenom odgovornošću za tehničku zaštitu osoba i imovine, OIB 67349852816</item>
      <item>JADRANSKO OSIGURANJE dioničko društvo, OIB 94472454976</item>
      <item>SUNCE OSIGURANJE dioničko društvo za osiguranje, OIB 12012147571</item>
      <item>PORSCHE INTER AUTO d.o.o. za trgovinu i popravak motornih vozila, OIB 67492500921</item>
      <item>MERSTEEL d.o.o. za trgovinu i usluge, OIB 32913763672</item>
      <item>KOMJATE za trgovinu i usluge društvo s ograničenom odgovornošću, OIB 92009564551</item>
      <item>VODOVOD-OSIJEK d.o.o. za vodoopskrbu i odvodnju, OIB 43654507669</item>
      <item>ING-ATEST d.o.o. za trgovinu i usluge, OIB 21777333810</item>
      <item>MORULA d.o.o. za trgovinu i usluge, OIB 88833097372</item>
      <item>FRIGOOPREMA, društvo s  ograničenom odgovornošću za proizvodnju, trgovinu i usluge, OIB 60316076304</item>
      <item>MATEL d.o.o. za proizvodnju, zastupanje i trgovinu, OIB 11899215110</item>
      <item>GERION d.o.o. za građenje, OIB 86354925004</item>
      <item>MESSER CROATIA PLIN Poduzeće za proizvodnju i prodaju tehničkih plinova d.o.o., OIB 32179081874</item>
      <item>MEĐIMURJE INFORMACIJSKO PROJEKTANTSKI CENTAR dioničko društvo za informatički inženjering, OIB 98483804275</item>
      <item>ERSTE FACTORING društvo s ograničenom odgovornošću za factoring, OIB 10194059689</item>
      <item>ČISTOĆA društvo s ograničenom odgovornošću za obavljanje komunalnih djelatnosti održavanja čistoće i odlaganja komunaln, OIB 38812451417</item>
      <item>BRODOMERKUR trgovina i usluge, dioničko društvo, OIB 33956120458</item>
      <item>LAPIS-TEXTUM d.o.o. za trgovinu i proizvodnju, OIB 34024384265</item>
      <item>CENTAR BANKA dioničko društvo, OIB 89296739230</item>
      <item>HP - Hrvatska pošta d.d., OIB 87311810356</item>
      <item>WAVIN CROATIA društvo s ograničenom odgovornošću za trgovinu - u likvidaciji, OIB 93287855819</item>
      <item>MONT INSTALACIJA, društvo s ograničenom odgovornošću za instalacijske i završne radove u građevinarstvu, OIB 05084406987</item>
      <item>SCHRACK TECHNIK d.o.o. za promet elektrotehničkih uređaja, OIB 36365310424</item>
      <item>DUCA, društvo s ograničenom odgovornošću za građevinarstvo, projektiranje i trgovinu, OIB 01304089776</item>
      <item>ECCOS-INŽENJERING d.o.o. za projektiranje, nadzor i zaštitu osoba i imovine, OIB 71629027685</item>
      <item>RADAR d.o.o. za usluge, OIB 70063044422</item>
      <item>ORBIS HOLDING, d.o.o. za graditeljstvo, trgovinu i usluge, OIB 18315544469</item>
      <item>ST ARC, d.o.o. za završne i obrtničke radove u gradjevinarstvu i trgovinu, OIB 58632083307</item>
      <item>DET NORSKE VERITAS ADRIATICA d. o. o. , društvo za klasifikaciju, certifikaciju i konzultacije, OIB 66958856391</item>
      <item>ERSTE&amp;STEIERMÄRKISCHE BANKA dioničko društvo, OIB 23057039320</item>
      <item>VISOKO POTKROVLJE društvo s ograničenom odgovornošću za građenje, OIB 28887408223</item>
      <item>HYPO ALPE-ADRIA-BANK dioničko društvo, OIB 14036333877</item>
      <item>TOMAS &amp; CO društvo s ograničenom odgovornošću za proizvodnju i inženjering u elektrotehnici, trgovinu i turizam, export-imp, OIB 52725486771</item>
      <item>KREDITNA BANKA ZAGREB, dioničko društvo, OIB 70663193635</item>
      <item>KRAGIĆ d.o.o. za proizvodnju plastičnih metalnih predmeta i za trgovinu, OIB 35264136731</item>
      <item>MONTER POLIS d.o.o. za građevinske i instalaterske radove "u stečaju", OIB 66697386731</item>
      <item>TRGOMETAL za proizvodnju, trgovinu i usluge, društvo s ograničenom odgovornošću, OIB 14669056208</item>
      <item>GDD za građenje i usluge, društvo s ograničenom odgovornošću, OIB 04524958627</item>
      <item>LUKA TERM d.o.o. za završne radove u graditeljstvu, OIB 16662980077</item>
      <item>TISS d.o.o. za inženjering, OIB 37779812687</item>
      <item>HRVATSKE ŠUME društvo s ograničenom odgovornošću, OIB 69693144506</item>
      <item>TEA PHARIA, društvo s ograničenom odgovornošću za trgovinu i usluge, OIB 99294824555</item>
      <item>HEP - Opskrba d.o.o. za opskrbu potrošača električnom, toplinskom energijom i plinom, OIB 63073332379</item>
      <item>MONT INSTALACIJA, društvo s ograničenom odgovornošću za instalacijske i završne radove u građevinarstvu, OIB 05084406987</item>
      <item>ST ARC, d.o.o. za završne i obrtničke radove u gradjevinarstvu i trgovinu, OIB 58632083307</item>
      <item>Odvjetničko društvo GLAMUZINA &amp; GROŠETA, OIB 69402757072</item>
      <item>ELEKTROKOVINA ADRIA, d.o.o. za izradu, prodaju, montažu i popravak elektrotehničkih proizvoda, OIB 86742905038</item>
      <item>MAĆEŠIĆ I PARTNERI odvjetničko društvo, OIB 11793113837</item>
      <item>SVEUČILIŠTE U SPLITU, STUDENTSKI CENTAR-SPLIT, OIB 25975412650</item>
      <item>Siemens dioničko društvo za elektrotehniku, OIB 12673471493</item>
      <item>ANTOLIĆ I SURADNICI odvjetničko društvo, javno trgovačko društvo, OIB 82891991682</item>
      <item>Igor Nazor, vlasnik  Obrta za usluge  NAVA, OIB 10447826313</item>
      <item>OT-OPTIMA TELEKOM d.d. za telekomunikacije, OIB 36004425025</item>
      <item>SVEUČILIŠTE U SPLITU, STUDENTSKI CENTAR-SPLIT, OIB 25975412650</item>
    </derivirana_varijabla>
  </DomainObject.Predmet.StrankaListNazivFormatedOIB>
  <DomainObject.Predmet.ProtuStrankaListFormated>
    <izvorni_sadrzaj>
      <item>MONTER PROJEKT, društvo s ograničenom odgovornošću za inženjering poslove u građevinarstvu "u stečaju"</item>
    </izvorni_sadrzaj>
    <derivirana_varijabla naziv="DomainObject.Predmet.ProtuStrankaListFormated_1">
      <item>MONTER PROJEKT, društvo s ograničenom odgovornošću za inženjering poslove u građevinarstvu "u stečaju"</item>
    </derivirana_varijabla>
  </DomainObject.Predmet.ProtuStrankaListFormated>
  <DomainObject.Predmet.ProtuStrankaListFormatedOIB>
    <izvorni_sadrzaj>
      <item>MONTER PROJEKT, društvo s ograničenom odgovornošću za inženjering poslove u građevinarstvu "u stečaju", OIB 02734084556</item>
    </izvorni_sadrzaj>
    <derivirana_varijabla naziv="DomainObject.Predmet.ProtuStrankaListFormatedOIB_1">
      <item>MONTER PROJEKT, društvo s ograničenom odgovornošću za inženjering poslove u građevinarstvu "u stečaju", OIB 02734084556</item>
    </derivirana_varijabla>
  </DomainObject.Predmet.ProtuStrankaListFormatedOIB>
  <DomainObject.Predmet.ProtuStrankaListFormatedWithAdress>
    <izvorni_sadrzaj>
      <item>MONTER PROJEKT, društvo s ograničenom odgovornošću za inženjering poslove u građevinarstvu "u stečaju", Poljička cesta 39, 21000 Split</item>
    </izvorni_sadrzaj>
    <derivirana_varijabla naziv="DomainObject.Predmet.ProtuStrankaListFormatedWithAdress_1">
      <item>MONTER PROJEKT, društvo s ograničenom odgovornošću za inženjering poslove u građevinarstvu "u stečaju", Poljička cesta 39, 21000 Split</item>
    </derivirana_varijabla>
  </DomainObject.Predmet.ProtuStrankaListFormatedWithAdress>
  <DomainObject.Predmet.ProtuStrankaListFormatedWithAdressOIB>
    <izvorni_sadrzaj>
      <item>MONTER PROJEKT, društvo s ograničenom odgovornošću za inženjering poslove u građevinarstvu "u stečaju", OIB 02734084556, Poljička cesta 39, 21000 Split</item>
    </izvorni_sadrzaj>
    <derivirana_varijabla naziv="DomainObject.Predmet.ProtuStrankaListFormatedWithAdressOIB_1">
      <item>MONTER PROJEKT, društvo s ograničenom odgovornošću za inženjering poslove u građevinarstvu "u stečaju", OIB 02734084556, Poljička cesta 39, 21000 Split</item>
    </derivirana_varijabla>
  </DomainObject.Predmet.ProtuStrankaListFormatedWithAdressOIB>
  <DomainObject.Predmet.ProtuStrankaListNazivFormated>
    <izvorni_sadrzaj>
      <item>MONTER PROJEKT, društvo s ograničenom odgovornošću za inženjering poslove u građevinarstvu "u stečaju"</item>
    </izvorni_sadrzaj>
    <derivirana_varijabla naziv="DomainObject.Predmet.ProtuStrankaListNazivFormated_1">
      <item>MONTER PROJEKT, društvo s ograničenom odgovornošću za inženjering poslove u građevinarstvu "u stečaju"</item>
    </derivirana_varijabla>
  </DomainObject.Predmet.ProtuStrankaListNazivFormated>
  <DomainObject.Predmet.ProtuStrankaListNazivFormatedOIB>
    <izvorni_sadrzaj>
      <item>MONTER PROJEKT, društvo s ograničenom odgovornošću za inženjering poslove u građevinarstvu "u stečaju", OIB 02734084556</item>
    </izvorni_sadrzaj>
    <derivirana_varijabla naziv="DomainObject.Predmet.ProtuStrankaListNazivFormatedOIB_1">
      <item>MONTER PROJEKT, društvo s ograničenom odgovornošću za inženjering poslove u građevinarstvu "u stečaju", OIB 02734084556</item>
    </derivirana_varijabla>
  </DomainObject.Predmet.ProtuStrankaListNazivFormatedOIB>
  <DomainObject.Predmet.OstaliListFormated>
    <izvorni_sadrzaj>
      <item>KSENIJA ČERIN punomoćnik sudionika u postupku PASTOR INŽENJERING d.d.</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 punomoćnik sudionika u postupku ING-ATEST d.o.o. za trgovinu i usluge</item>
      <item>Sanja Paić punomoćnik sudionika u postupku ECCOS-INŽENJERING d.o.o. za projektiranje, nadzor i zaštitu osoba i imovine</item>
      <item>Stjepan Čaljkušić punomoćnik sudionika u postupku MONT INSTALACIJA, društvo s ograničenom odgovornošću za instalacijske i završne radove u građevinarstvu</item>
      <item>Agencija za osiguranje radničkih potraživanja u slučaju stečaja poslodavca</item>
      <item>HYPO ALPE-ADRIA-BANK dioničko društvo</item>
      <item>Porezna uprava Dubrovnik</item>
      <item>Županijsko državno odvjetništvo u Splitu Građansko upravni odjel</item>
    </izvorni_sadrzaj>
    <derivirana_varijabla naziv="DomainObject.Predmet.OstaliListFormated_1">
      <item>KSENIJA ČERIN punomoćnik sudionika u postupku PASTOR INŽENJERING d.d.</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 punomoćnik sudionika u postupku ING-ATEST d.o.o. za trgovinu i usluge</item>
      <item>Sanja Paić punomoćnik sudionika u postupku ECCOS-INŽENJERING d.o.o. za projektiranje, nadzor i zaštitu osoba i imovine</item>
      <item>Stjepan Čaljkušić punomoćnik sudionika u postupku MONT INSTALACIJA, društvo s ograničenom odgovornošću za instalacijske i završne radove u građevinarstvu</item>
      <item>Agencija za osiguranje radničkih potraživanja u slučaju stečaja poslodavca</item>
      <item>HYPO ALPE-ADRIA-BANK dioničko društvo</item>
      <item>Porezna uprava Dubrovnik</item>
      <item>Županijsko državno odvjetništvo u Splitu Građansko upravni odjel</item>
    </derivirana_varijabla>
  </DomainObject.Predmet.OstaliListFormated>
  <DomainObject.Predmet.OstaliListFormatedOIB>
    <izvorni_sadrzaj>
      <item>KSENIJA ČERIN punomoćnik sudionika u postupku PASTOR INŽENJERING d.d.</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 punomoćnik sudionika u postupku ING-ATEST d.o.o. za trgovinu i usluge</item>
      <item>Sanja Paić punomoćnik sudionika u postupku ECCOS-INŽENJERING d.o.o. za projektiranje, nadzor i zaštitu osoba i imovine</item>
      <item>Stjepan Čaljkušić, OIB 06283498942 punomoćnik sudionika u postupku MONT INSTALACIJA, društvo s ograničenom odgovornošću za instalacijske i završne radove u građevinarstvu</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izvorni_sadrzaj>
    <derivirana_varijabla naziv="DomainObject.Predmet.OstaliListFormatedOIB_1">
      <item>KSENIJA ČERIN punomoćnik sudionika u postupku PASTOR INŽENJERING d.d.</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 punomoćnik sudionika u postupku ING-ATEST d.o.o. za trgovinu i usluge</item>
      <item>Sanja Paić punomoćnik sudionika u postupku ECCOS-INŽENJERING d.o.o. za projektiranje, nadzor i zaštitu osoba i imovine</item>
      <item>Stjepan Čaljkušić, OIB 06283498942 punomoćnik sudionika u postupku MONT INSTALACIJA, društvo s ograničenom odgovornošću za instalacijske i završne radove u građevinarstvu</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derivirana_varijabla>
  </DomainObject.Predmet.OstaliListFormatedOIB>
  <DomainObject.Predmet.OstaliListFormatedWithAdress>
    <izvorni_sadrzaj>
      <item>KSENIJA ČERIN, Savska c. 129/III, 10000 Zagreb punomoćnik sudionika u postupku PASTOR INŽENJERING d.d.</item>
      <item>Visoki trgovački sud, Berislavićeva 11, 10000 Zagreb</item>
      <item>Financijska agencija, Vrtni put 3, 10000 Zagreb</item>
      <item>ANTE KATURA, Palmotićeva 13, 21000 Split</item>
      <item>Goran Katura, Domovinskog rata 26/I, 21000 Split</item>
      <item>Maja Smrke, Domovinskog rata 11, 21000 Split</item>
      <item>Dragan Bijelić dipl.oec., Put Kroz Meterize 25, 22000 Šibenik</item>
      <item>Trgovački sud Registarski odjel, Sukoišanska 6, 21000 Split</item>
      <item>Trgovački sud Split Pisarnica, Sukoišanska 6, 21000 Split</item>
      <item>Općinski sud Split Zemljišno knjižni ocjel, 21000 Split</item>
      <item>Trgovački sud Split Ovršni odjel, Sukoišanska 6, 21000 Split</item>
      <item>Tgovački sud Split Oglasna ploča, Sukoišanska 6, 21000 Split</item>
      <item>Trgovački sud Split Računovodstvo, Sukoišanska 6, 21000 Split</item>
      <item>Marijo Granić, Kliška 29, 21000 Split</item>
      <item>Grgić &amp; Partneri odvjetničko društvo j.t.d. PISARNICA SPLIT, Ulica grada Vukovara 282, 10000 Zagreb</item>
      <item>mr.sc. Blaženka Prpić,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Sv. Mihovila 19, 21311 Žrnovnica</item>
      <item>Zoran Kačić dipl. iur., Marmontova 1/II, 21000 Split</item>
      <item>NARODNE NOVINE, dioničko društvo za izdavanje i tiskanje Službenog lista Republike Hrvatske, službenih i drugih obrazaca te ,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Put Starog Sela 54, 21311 Podstrana punomoćnik sudionika u postupku MONT INSTALACIJA, društvo s ograničenom odgovornošću za instalacijske i završne radove u građevinarstvu</item>
      <item>Agencija za osiguranje radničkih potraživanja u slučaju stečaja poslodavca, Frankopanska 11, 10000 Zagreb</item>
      <item>HYPO ALPE-ADRIA-BANK dioničko društvo, Slavonska avenija 6, 10000 Zagreb</item>
      <item>Porezna uprava Dubrovnik, Vukovarska 6, 20000 Dubrovnik</item>
      <item>Županijsko državno odvjetništvo u Splitu Građansko upravni odjel, Gundulićeva 29 A, 21000 Split</item>
    </izvorni_sadrzaj>
    <derivirana_varijabla naziv="DomainObject.Predmet.OstaliListFormatedWithAdress_1">
      <item>KSENIJA ČERIN, Savska c. 129/III, 10000 Zagreb punomoćnik sudionika u postupku PASTOR INŽENJERING d.d.</item>
      <item>Visoki trgovački sud, Berislavićeva 11, 10000 Zagreb</item>
      <item>Financijska agencija, Vrtni put 3, 10000 Zagreb</item>
      <item>ANTE KATURA, Palmotićeva 13, 21000 Split</item>
      <item>Goran Katura, Domovinskog rata 26/I, 21000 Split</item>
      <item>Maja Smrke, Domovinskog rata 11, 21000 Split</item>
      <item>Dragan Bijelić dipl.oec., Put Kroz Meterize 25, 22000 Šibenik</item>
      <item>Trgovački sud Registarski odjel, Sukoišanska 6, 21000 Split</item>
      <item>Trgovački sud Split Pisarnica, Sukoišanska 6, 21000 Split</item>
      <item>Općinski sud Split Zemljišno knjižni ocjel, 21000 Split</item>
      <item>Trgovački sud Split Ovršni odjel, Sukoišanska 6, 21000 Split</item>
      <item>Tgovački sud Split Oglasna ploča, Sukoišanska 6, 21000 Split</item>
      <item>Trgovački sud Split Računovodstvo, Sukoišanska 6, 21000 Split</item>
      <item>Marijo Granić, Kliška 29, 21000 Split</item>
      <item>Grgić &amp; Partneri odvjetničko društvo j.t.d. PISARNICA SPLIT, Ulica grada Vukovara 282, 10000 Zagreb</item>
      <item>mr.sc. Blaženka Prpić,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Sv. Mihovila 19, 21311 Žrnovnica</item>
      <item>Zoran Kačić dipl. iur., Marmontova 1/II, 21000 Split</item>
      <item>NARODNE NOVINE, dioničko društvo za izdavanje i tiskanje Službenog lista Republike Hrvatske, službenih i drugih obrazaca te ,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Put Starog Sela 54, 21311 Podstrana punomoćnik sudionika u postupku MONT INSTALACIJA, društvo s ograničenom odgovornošću za instalacijske i završne radove u građevinarstvu</item>
      <item>Agencija za osiguranje radničkih potraživanja u slučaju stečaja poslodavca, Frankopanska 11, 10000 Zagreb</item>
      <item>HYPO ALPE-ADRIA-BANK dioničko društvo, Slavonska avenija 6, 10000 Zagreb</item>
      <item>Porezna uprava Dubrovnik, Vukovarska 6, 20000 Dubrovnik</item>
      <item>Županijsko državno odvjetništvo u Splitu Građansko upravni odjel, Gundulićeva 29 A, 21000 Split</item>
    </derivirana_varijabla>
  </DomainObject.Predmet.OstaliListFormatedWithAdress>
  <DomainObject.Predmet.OstaliListFormatedWithAdressOIB>
    <izvorni_sadrzaj>
      <item>KSENIJA ČERIN, Savska c. 129/III, 10000 Zagreb punomoćnik sudionika u postupku PASTOR INŽENJERING d.d.</item>
      <item>Visoki trgovački sud, OIB 97349366519, Berislavićeva 11, 10000 Zagreb</item>
      <item>Financijska agencija, OIB 85821130368, Vrtni put 3, 10000 Zagreb</item>
      <item>ANTE KATURA, Palmotićeva 13, 21000 Split</item>
      <item>Goran Katura, Domovinskog rata 26/I, 21000 Split</item>
      <item>Maja Smrke, Domovinskog rata 11, 21000 Split</item>
      <item>Dragan Bijelić dipl.oec., OIB 53755649931, Put Kroz Meterize 25, 22000 Šibenik</item>
      <item>Trgovački sud Registarski odjel, OIB 11748694684, Sukoišanska 6, 21000 Split</item>
      <item>Trgovački sud Split Pisarnica, OIB 11748694684, Sukoišanska 6, 21000 Split</item>
      <item>Općinski sud Split Zemljišno knjižni ocjel, 21000 Split</item>
      <item>Trgovački sud Split Ovršni odjel, OIB 11748694684, Sukoišanska 6, 21000 Split</item>
      <item>Tgovački sud Split Oglasna ploča, OIB 11748694684, Sukoišanska 6, 21000 Split</item>
      <item>Trgovački sud Split Računovodstvo, OIB 11748694684, Sukoišanska 6, 21000 Split</item>
      <item>Marijo Granić, Kliška 29, 21000 Split</item>
      <item>Grgić &amp; Partneri odvjetničko društvo j.t.d. PISARNICA SPLIT, OIB 16457179668, Ulica grada Vukovara 282, 10000 Zagreb</item>
      <item>mr.sc. Blaženka Prpić, OIB 58591486513,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OIB 64116173584, Sv. Mihovila 19, 21311 Žrnovnica</item>
      <item>Zoran Kačić dipl. iur., Marmontova 1/II, 21000 Split</item>
      <item>NARODNE NOVINE, dioničko društvo za izdavanje i tiskanje Službenog lista Republike Hrvatske, službenih i drugih obrazaca te , OIB 64546066176,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OIB 06283498942, Put Starog Sela 54, 21311 Podstrana punomoćnik sudionika u postupku MONT INSTALACIJA, društvo s ograničenom odgovornošću za instalacijske i završne radove u građevinarstvu</item>
      <item>Agencija za osiguranje radničkih potraživanja u slučaju stečaja poslodavca, OIB 04323472109, Frankopanska 11, 10000 Zagreb</item>
      <item>HYPO ALPE-ADRIA-BANK dioničko društvo, OIB 14036333877, Slavonska avenija 6, 10000 Zagreb</item>
      <item>Porezna uprava Dubrovnik, OIB 18683136487, Vukovarska 6, 20000 Dubrovnik</item>
      <item>Županijsko državno odvjetništvo u Splitu Građansko upravni odjel, OIB 70793241859, Gundulićeva 29 A, 21000 Split</item>
    </izvorni_sadrzaj>
    <derivirana_varijabla naziv="DomainObject.Predmet.OstaliListFormatedWithAdressOIB_1">
      <item>KSENIJA ČERIN, Savska c. 129/III, 10000 Zagreb punomoćnik sudionika u postupku PASTOR INŽENJERING d.d.</item>
      <item>Visoki trgovački sud, OIB 97349366519, Berislavićeva 11, 10000 Zagreb</item>
      <item>Financijska agencija, OIB 85821130368, Vrtni put 3, 10000 Zagreb</item>
      <item>ANTE KATURA, Palmotićeva 13, 21000 Split</item>
      <item>Goran Katura, Domovinskog rata 26/I, 21000 Split</item>
      <item>Maja Smrke, Domovinskog rata 11, 21000 Split</item>
      <item>Dragan Bijelić dipl.oec., OIB 53755649931, Put Kroz Meterize 25, 22000 Šibenik</item>
      <item>Trgovački sud Registarski odjel, OIB 11748694684, Sukoišanska 6, 21000 Split</item>
      <item>Trgovački sud Split Pisarnica, OIB 11748694684, Sukoišanska 6, 21000 Split</item>
      <item>Općinski sud Split Zemljišno knjižni ocjel, 21000 Split</item>
      <item>Trgovački sud Split Ovršni odjel, OIB 11748694684, Sukoišanska 6, 21000 Split</item>
      <item>Tgovački sud Split Oglasna ploča, OIB 11748694684, Sukoišanska 6, 21000 Split</item>
      <item>Trgovački sud Split Računovodstvo, OIB 11748694684, Sukoišanska 6, 21000 Split</item>
      <item>Marijo Granić, Kliška 29, 21000 Split</item>
      <item>Grgić &amp; Partneri odvjetničko društvo j.t.d. PISARNICA SPLIT, OIB 16457179668, Ulica grada Vukovara 282, 10000 Zagreb</item>
      <item>mr.sc. Blaženka Prpić, OIB 58591486513, Corrada Ilijassicha 21, 51000 Rijeka</item>
      <item>Zoran Kačić dipl. iur., Marmontova 1/II, 21000 Split</item>
      <item>Sanda Lukić dipl.iur., Ulica domovinskog rata 49, 21000 Split</item>
      <item>Goran Katura, Domovinskog rata 26/I, 21000 Split</item>
      <item>Nada Lović dipl.iur., Mažuranićevo šetalište 24 B, 21000 Split</item>
      <item>Iskra Maras dipl. iur., Rokova 64, 21000 Split</item>
      <item>Sanda Lukić dipl.iur., Ulica Domovinskog rata 49, 21000 Split</item>
      <item>Nada Lović dipl. iur., Pujanke 1, 21000 Split</item>
      <item>Marijana Kolak, OIB 64116173584, Sv. Mihovila 19, 21311 Žrnovnica</item>
      <item>Zoran Kačić dipl. iur., Marmontova 1/II, 21000 Split</item>
      <item>NARODNE NOVINE, dioničko društvo za izdavanje i tiskanje Službenog lista Republike Hrvatske, službenih i drugih obrazaca te , OIB 64546066176, Savski Gaj XIII. put 6, 10000 Zagreb</item>
      <item>Vinko Radovani, Hrvatske mornarice 1 j, 21000 Split punomoćnik sudionika u postupku ING-ATEST d.o.o. za trgovinu i usluge</item>
      <item>Sanja Paić, Horvaćanska 47, 10000 Zagreb punomoćnik sudionika u postupku ECCOS-INŽENJERING d.o.o. za projektiranje, nadzor i zaštitu osoba i imovine</item>
      <item>Stjepan Čaljkušić, OIB 06283498942, Put Starog Sela 54, 21311 Podstrana punomoćnik sudionika u postupku MONT INSTALACIJA, društvo s ograničenom odgovornošću za instalacijske i završne radove u građevinarstvu</item>
      <item>Agencija za osiguranje radničkih potraživanja u slučaju stečaja poslodavca, OIB 04323472109, Frankopanska 11, 10000 Zagreb</item>
      <item>HYPO ALPE-ADRIA-BANK dioničko društvo, OIB 14036333877, Slavonska avenija 6, 10000 Zagreb</item>
      <item>Porezna uprava Dubrovnik, OIB 18683136487, Vukovarska 6, 20000 Dubrovnik</item>
      <item>Županijsko državno odvjetništvo u Splitu Građansko upravni odjel, OIB 70793241859, Gundulićeva 29 A, 21000 Split</item>
    </derivirana_varijabla>
  </DomainObject.Predmet.OstaliListFormatedWithAdressOIB>
  <DomainObject.Predmet.OstaliListNazivFormated>
    <izvorni_sadrzaj>
      <item>KSENIJA ČERIN</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item>
      <item>Sanja Paić</item>
      <item>Stjepan Čaljkušić</item>
      <item>Agencija za osiguranje radničkih potraživanja u slučaju stečaja poslodavca</item>
      <item>HYPO ALPE-ADRIA-BANK dioničko društvo</item>
      <item>Porezna uprava Dubrovnik</item>
      <item>Županijsko državno odvjetništvo u Splitu Građansko upravni odjel</item>
    </izvorni_sadrzaj>
    <derivirana_varijabla naziv="DomainObject.Predmet.OstaliListNazivFormated_1">
      <item>KSENIJA ČERIN</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Marijo Granić</item>
      <item>Grgić &amp; Partneri odvjetničko društvo j.t.d. PISARNICA SPLIT</item>
      <item>mr.sc. Blaženka Prpić</item>
      <item>Zoran Kačić dipl. iur.</item>
      <item>Sanda Lukić dipl.iur.</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Vinko Radovani</item>
      <item>Sanja Paić</item>
      <item>Stjepan Čaljkušić</item>
      <item>Agencija za osiguranje radničkih potraživanja u slučaju stečaja poslodavca</item>
      <item>HYPO ALPE-ADRIA-BANK dioničko društvo</item>
      <item>Porezna uprava Dubrovnik</item>
      <item>Županijsko državno odvjetništvo u Splitu Građansko upravni odjel</item>
    </derivirana_varijabla>
  </DomainObject.Predmet.OstaliListNazivFormated>
  <DomainObject.Predmet.OstaliListNazivFormatedOIB>
    <izvorni_sadrzaj>
      <item>KSENIJA ČERIN</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item>
      <item>Sanja Paić</item>
      <item>Stjepan Čaljkušić, OIB 06283498942</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izvorni_sadrzaj>
    <derivirana_varijabla naziv="DomainObject.Predmet.OstaliListNazivFormatedOIB_1">
      <item>KSENIJA ČERIN</item>
      <item>Visoki trgovački sud, OIB 97349366519</item>
      <item>Financijska agencija, OIB 85821130368</item>
      <item>ANTE KATURA</item>
      <item>Goran Katura</item>
      <item>Maja Smrke</item>
      <item>Dragan Bijelić dipl.oec., OIB 53755649931</item>
      <item>Trgovački sud Registarski odjel, OIB 11748694684</item>
      <item>Trgovački sud Split Pisarnica, OIB 11748694684</item>
      <item>Općinski sud Split Zemljišno knjižni ocjel</item>
      <item>Trgovački sud Split Ovršni odjel, OIB 11748694684</item>
      <item>Tgovački sud Split Oglasna ploča, OIB 11748694684</item>
      <item>Trgovački sud Split Računovodstvo, OIB 11748694684</item>
      <item>Marijo Granić</item>
      <item>Grgić &amp; Partneri odvjetničko društvo j.t.d. PISARNICA SPLIT, OIB 16457179668</item>
      <item>mr.sc. Blaženka Prpić, OIB 58591486513</item>
      <item>Zoran Kačić dipl. iur.</item>
      <item>Sanda Lukić dipl.iur.</item>
      <item>Goran Katura</item>
      <item>Nada Lović dipl.iur.</item>
      <item>Iskra Maras dipl. iur.</item>
      <item>Sanda Lukić dipl.iur.</item>
      <item>Nada Lović dipl. iur.</item>
      <item>Marijana Kolak, OIB 64116173584</item>
      <item>Zoran Kačić dipl. iur.</item>
      <item>NARODNE NOVINE, dioničko društvo za izdavanje i tiskanje Službenog lista Republike Hrvatske, službenih i drugih obrazaca te , OIB 64546066176</item>
      <item>Vinko Radovani</item>
      <item>Sanja Paić</item>
      <item>Stjepan Čaljkušić, OIB 06283498942</item>
      <item>Agencija za osiguranje radničkih potraživanja u slučaju stečaja poslodavca, OIB 04323472109</item>
      <item>HYPO ALPE-ADRIA-BANK dioničko društvo, OIB 14036333877</item>
      <item>Porezna uprava Dubrovnik, OIB 18683136487</item>
      <item>Županijsko državno odvjetništvo u Splitu Građansko upravni odjel,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2017.</izvorni_sadrzaj>
    <derivirana_varijabla naziv="DomainObject.Datum_1">29. lipnja 2017.</derivirana_varijabla>
  </DomainObject.Datum>
  <DomainObject.PoslovniBrojDokumenta>
    <izvorni_sadrzaj>St-70/2010-312</izvorni_sadrzaj>
    <derivirana_varijabla naziv="DomainObject.PoslovniBrojDokumenta_1">St-70/2010-312</derivirana_varijabla>
  </DomainObject.PoslovniBrojDokumenta>
  <DomainObject.Predmet.StrankaIDrugi>
    <izvorni_sadrzaj>TEA PHARIA, društvo s ograničenom odgovornošću za trgovinu i usluge i dr.</izvorni_sadrzaj>
    <derivirana_varijabla naziv="DomainObject.Predmet.StrankaIDrugi_1">TEA PHARIA, društvo s ograničenom odgovornošću za trgovinu i usluge i dr.</derivirana_varijabla>
  </DomainObject.Predmet.StrankaIDrugi>
  <DomainObject.Predmet.ProtustrankaIDrugi>
    <izvorni_sadrzaj>MONTER PROJEKT, društvo s ograničenom odgovornošću za inženjering poslove u građevinarstvu "u stečaju"</izvorni_sadrzaj>
    <derivirana_varijabla naziv="DomainObject.Predmet.ProtustrankaIDrugi_1">MONTER PROJEKT, društvo s ograničenom odgovornošću za inženjering poslove u građevinarstvu "u stečaju"</derivirana_varijabla>
  </DomainObject.Predmet.ProtustrankaIDrugi>
  <DomainObject.Predmet.StrankaIDrugiAdressOIB>
    <izvorni_sadrzaj>TEA PHARIA, društvo s ograničenom odgovornošću za trgovinu i usluge, OIB 99294824555, 114.Brigade 10, Split i dr.</izvorni_sadrzaj>
    <derivirana_varijabla naziv="DomainObject.Predmet.StrankaIDrugiAdressOIB_1">TEA PHARIA, društvo s ograničenom odgovornošću za trgovinu i usluge, OIB 99294824555, 114.Brigade 10, Split i dr.</derivirana_varijabla>
  </DomainObject.Predmet.StrankaIDrugiAdressOIB>
  <DomainObject.Predmet.ProtustrankaIDrugiAdressOIB>
    <izvorni_sadrzaj>MONTER PROJEKT, društvo s ograničenom odgovornošću za inženjering poslove u građevinarstvu "u stečaju", OIB 02734084556, Poljička cesta 39, 21000 Split</izvorni_sadrzaj>
    <derivirana_varijabla naziv="DomainObject.Predmet.ProtustrankaIDrugiAdressOIB_1">MONTER PROJEKT, društvo s ograničenom odgovornošću za inženjering poslove u građevinarstvu "u stečaju", OIB 02734084556,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KSENIJA ČERIN</item>
      <item>PASTOR INŽENJERING d.d.</item>
      <item>MONTER PROJEKT, društvo s ograničenom odgovornošću za inženjering poslove u građevinarstvu "u stečaju"</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TEA PHARIA, društvo s ograničenom odgovornošću za trgovinu i usluge</item>
      <item>Marijo Granić</item>
      <item>TISS d.o.o. za inženjering</item>
      <item>JADRANSKO OSIGURANJE dioničko društvo</item>
      <item>Grgić &amp; Partneri odvjetničko društvo j.t.d. PISARNICA SPLIT</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mr.sc. Blaženka Prpić</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Zoran Kačić dipl. iur.</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Sanda Lukić dipl.iur.</item>
      <item>ANTOLIĆ I SURADNICI odvjetničko društvo, javno trgovačko društvo</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Igor Nazor, vlasnik  Obrta za usluge  NAVA</item>
      <item>OT-OPTIMA TELEKOM d.d. za telekomunikacije</item>
      <item>Vinko Radovani</item>
      <item>Sanja Paić</item>
      <item>Stjepan Čaljkušić</item>
      <item>Agencija za osiguranje radničkih potraživanja u slučaju stečaja poslodavca</item>
      <item>HYPO ALPE-ADRIA-BANK dioničko društvo</item>
      <item>Porezna uprava Dubrovnik</item>
      <item>SVEUČILIŠTE U SPLITU, STUDENTSKI CENTAR-SPLIT</item>
      <item>Županijsko državno odvjetništvo u Splitu Građansko upravni odjel</item>
    </izvorni_sadrzaj>
    <derivirana_varijabla naziv="DomainObject.Predmet.SudioniciListNaziv_1">
      <item>KSENIJA ČERIN</item>
      <item>PASTOR INŽENJERING d.d.</item>
      <item>MONTER PROJEKT, društvo s ograničenom odgovornošću za inženjering poslove u građevinarstvu "u stečaju"</item>
      <item>Visoki trgovački sud</item>
      <item>Financijska agencija</item>
      <item>ANTE KATURA</item>
      <item>Goran Katura</item>
      <item>Maja Smrke</item>
      <item>Dragan Bijelić dipl.oec.</item>
      <item>Trgovački sud Registarski odjel</item>
      <item>Trgovački sud Split Pisarnica</item>
      <item>Općinski sud Split Zemljišno knjižni ocjel</item>
      <item>Trgovački sud Split Ovršni odjel</item>
      <item>Tgovački sud Split Oglasna ploča</item>
      <item>Trgovački sud Split Računovodstvo</item>
      <item>TEA PHARIA, društvo s ograničenom odgovornošću za trgovinu i usluge</item>
      <item>Marijo Granić</item>
      <item>TISS d.o.o. za inženjering</item>
      <item>JADRANSKO OSIGURANJE dioničko društvo</item>
      <item>Grgić &amp; Partneri odvjetničko društvo j.t.d. PISARNICA SPLIT</item>
      <item>TEHNOPLAST d.o.o. za građevinarstvo, trgovinu, ugostiteljstvo, turizam i uslužne djelatnosti</item>
      <item>HYPO ALPE-ADRIA-BANK dioničko društvo</item>
      <item>HELIOS Vienna Insurance Group dioničko društvo za osiguranje</item>
      <item>HYPO-LEASING KROATIEN, društvo za financiranje, d.o.o.</item>
      <item>HERUS d.o.o. za usluge</item>
      <item>ELEKTROMATERIJAL dioničko društvo za trgovinu i usluge u stečaju</item>
      <item>mr.sc. Blaženka Prpić</item>
      <item>ALING društvo s ograničenom odgovornošću za tehničku zaštitu osoba i imovine</item>
      <item>JADRANSKO OSIGURANJE dioničko društvo</item>
      <item>SUNCE OSIGURANJE dioničko društvo za osiguranje</item>
      <item>PORSCHE INTER AUTO d.o.o. za trgovinu i popravak motornih vozila</item>
      <item>MERSTEEL d.o.o. za trgovinu i usluge</item>
      <item>KOMJATE za trgovinu i usluge društvo s ograničenom odgovornošću</item>
      <item>VODOVOD-OSIJEK d.o.o. za vodoopskrbu i odvodnju</item>
      <item>ING-ATEST d.o.o. za trgovinu i usluge</item>
      <item>MORULA d.o.o. za trgovinu i usluge</item>
      <item>FRIGOOPREMA, društvo s  ograničenom odgovornošću za proizvodnju, trgovinu i usluge</item>
      <item>MATEL d.o.o. za proizvodnju, zastupanje i trgovinu</item>
      <item>GERION d.o.o. za građenje</item>
      <item>MESSER CROATIA PLIN Poduzeće za proizvodnju i prodaju tehničkih plinova d.o.o.</item>
      <item>MEĐIMURJE INFORMACIJSKO PROJEKTANTSKI CENTAR dioničko društvo za informatički inženjering</item>
      <item>ERSTE FACTORING društvo s ograničenom odgovornošću za factoring</item>
      <item>ČISTOĆA društvo s ograničenom odgovornošću za obavljanje komunalnih djelatnosti održavanja čistoće i odlaganja komunaln</item>
      <item>BRODOMERKUR trgovina i usluge, dioničko društvo</item>
      <item>LAPIS-TEXTUM d.o.o. za trgovinu i proizvodnju</item>
      <item>CENTAR BANKA dioničko društvo</item>
      <item>HP - Hrvatska pošta d.d.</item>
      <item>WAVIN CROATIA društvo s ograničenom odgovornošću za trgovinu - u likvidaciji</item>
      <item>MONT INSTALACIJA, društvo s ograničenom odgovornošću za instalacijske i završne radove u građevinarstvu</item>
      <item>SCHRACK TECHNIK d.o.o. za promet elektrotehničkih uređaja</item>
      <item>DUCA, društvo s ograničenom odgovornošću za građevinarstvo, projektiranje i trgovinu</item>
      <item>ECCOS-INŽENJERING d.o.o. za projektiranje, nadzor i zaštitu osoba i imovine</item>
      <item>RADAR d.o.o. za usluge</item>
      <item>ORBIS HOLDING, d.o.o. za graditeljstvo, trgovinu i usluge</item>
      <item>ST ARC, d.o.o. za završne i obrtničke radove u gradjevinarstvu i trgovinu</item>
      <item>DET NORSKE VERITAS ADRIATICA d. o. o. , društvo za klasifikaciju, certifikaciju i konzultacije</item>
      <item>ERSTE&amp;STEIERMÄRKISCHE BANKA dioničko društvo</item>
      <item>VISOKO POTKROVLJE društvo s ograničenom odgovornošću za građenje</item>
      <item>HYPO ALPE-ADRIA-BANK dioničko društvo</item>
      <item>TOMAS &amp; CO društvo s ograničenom odgovornošću za proizvodnju i inženjering u elektrotehnici, trgovinu i turizam, export-imp</item>
      <item>KREDITNA BANKA ZAGREB, dioničko društvo</item>
      <item>KRAGIĆ d.o.o. za proizvodnju plastičnih metalnih predmeta i za trgovinu</item>
      <item>MONTER POLIS d.o.o. za građevinske i instalaterske radove "u stečaju"</item>
      <item>TRGOMETAL za proizvodnju, trgovinu i usluge, društvo s ograničenom odgovornošću</item>
      <item>GDD za građenje i usluge, društvo s ograničenom odgovornošću</item>
      <item>LUKA TERM d.o.o. za završne radove u graditeljstvu</item>
      <item>TISS d.o.o. za inženjering</item>
      <item>HRVATSKE ŠUME društvo s ograničenom odgovornošću</item>
      <item>TEA PHARIA, društvo s ograničenom odgovornošću za trgovinu i usluge</item>
      <item>HEP - Opskrba d.o.o. za opskrbu potrošača električnom, toplinskom energijom i plinom</item>
      <item>MONT INSTALACIJA, društvo s ograničenom odgovornošću za instalacijske i završne radove u građevinarstvu</item>
      <item>ST ARC, d.o.o. za završne i obrtničke radove u gradjevinarstvu i trgovinu</item>
      <item>Zoran Kačić dipl. iur.</item>
      <item>Odvjetničko društvo GLAMUZINA &amp; GROŠETA</item>
      <item>ELEKTROKOVINA ADRIA, d.o.o. za izradu, prodaju, montažu i popravak elektrotehničkih proizvoda</item>
      <item>MAĆEŠIĆ I PARTNERI odvjetničko društvo</item>
      <item>SVEUČILIŠTE U SPLITU, STUDENTSKI CENTAR-SPLIT</item>
      <item>Siemens dioničko društvo za elektrotehniku</item>
      <item>Sanda Lukić dipl.iur.</item>
      <item>ANTOLIĆ I SURADNICI odvjetničko društvo, javno trgovačko društvo</item>
      <item>Goran Katura</item>
      <item>Nada Lović dipl.iur.</item>
      <item>Iskra Maras dipl. iur.</item>
      <item>Sanda Lukić dipl.iur.</item>
      <item>Nada Lović dipl. iur.</item>
      <item>Marijana Kolak</item>
      <item>Zoran Kačić dipl. iur.</item>
      <item>NARODNE NOVINE, dioničko društvo za izdavanje i tiskanje Službenog lista Republike Hrvatske, službenih i drugih obrazaca te </item>
      <item>Igor Nazor, vlasnik  Obrta za usluge  NAVA</item>
      <item>OT-OPTIMA TELEKOM d.d. za telekomunikacije</item>
      <item>Vinko Radovani</item>
      <item>Sanja Paić</item>
      <item>Stjepan Čaljkušić</item>
      <item>Agencija za osiguranje radničkih potraživanja u slučaju stečaja poslodavca</item>
      <item>HYPO ALPE-ADRIA-BANK dioničko društvo</item>
      <item>Porezna uprava Dubrovnik</item>
      <item>SVEUČILIŠTE U SPLITU, STUDENTSKI CENTAR-SPLIT</item>
      <item>Županijsko državno odvjetništvo u Splitu Građansko upravni odjel</item>
    </derivirana_varijabla>
  </DomainObject.Predmet.SudioniciListNaziv>
  <DomainObject.Predmet.SudioniciListAdressOIB>
    <izvorni_sadrzaj>
      <item>KSENIJA ČERIN, Savska c. 129/III,10000 Zagreb</item>
      <item>PASTOR INŽENJERING d.d., OIB 55598634637, Novačka 2,Rakitje</item>
      <item>MONTER PROJEKT, društvo s ograničenom odgovornošću za inženjering poslove u građevinarstvu "u stečaju", OIB 02734084556, Poljička cesta 39,21000 Split</item>
      <item>Visoki trgovački sud, OIB 97349366519, Berislavićeva 11,10000 Zagreb</item>
      <item>Financijska agencija, OIB 85821130368, Vrtni put 3,10000 Zagreb</item>
      <item>ANTE KATURA, Palmotićeva 13,21000 Split</item>
      <item>Goran Katura, Domovinskog rata 26/I,21000 Split</item>
      <item>Maja Smrke, Domovinskog rata 11,21000 Split</item>
      <item>Dragan Bijelić dipl.oec., OIB 53755649931, Put Kroz Meterize 25,22000 Šibenik</item>
      <item>Trgovački sud Registarski odjel, OIB 11748694684, Sukoišanska 6,21000 Split</item>
      <item>Trgovački sud Split Pisarnica, OIB 11748694684, Sukoišanska 6,21000 Split</item>
      <item>Općinski sud Split Zemljišno knjižni ocjel, 21000 Split</item>
      <item>Trgovački sud Split Ovršni odjel, OIB 11748694684, Sukoišanska 6,21000 Split</item>
      <item>Tgovački sud Split Oglasna ploča, OIB 11748694684, Sukoišanska 6,21000 Split</item>
      <item>Trgovački sud Split Računovodstvo, OIB 11748694684, Sukoišanska 6,21000 Split</item>
      <item>TEA PHARIA, društvo s ograničenom odgovornošću za trgovinu i usluge, OIB 99294824555, 114.Brigade 10,Split</item>
      <item>Marijo Granić, Kliška 29,21000 Split</item>
      <item>TISS d.o.o. za inženjering, OIB 37779812687, Ulica Fra Grge Martića 30,Split</item>
      <item>JADRANSKO OSIGURANJE dioničko društvo, OIB 94472454976, Listopadska 2,10000 Zagreb</item>
      <item>Grgić &amp; Partneri odvjetničko društvo j.t.d. PISARNICA SPLIT, OIB 16457179668, Ulica grada Vukovara 282,10000 Zagreb</item>
      <item>TEHNOPLAST d.o.o. za građevinarstvo, trgovinu, ugostiteljstvo, turizam i uslužne djelatnosti, OIB 70676517267, Ulica Slobode 5,Split</item>
      <item>HYPO ALPE-ADRIA-BANK dioničko društvo, OIB 14036333877, Slavonska avenija 6,10000 Zagreb</item>
      <item>HELIOS Vienna Insurance Group dioničko društvo za osiguranje, OIB 59369087232, Poljička ulica 5,10000 Zagreb</item>
      <item>HYPO-LEASING KROATIEN, društvo za financiranje, d.o.o., OIB 87064273078, Koranska 16,10000 Zagreb</item>
      <item>HERUS d.o.o. za usluge, OIB 73063900220, Poljička Cesta 39,Split</item>
      <item>ELEKTROMATERIJAL dioničko društvo za trgovinu i usluge u stečaju, OIB 72091456912, Cambierieva 13,Rijeka</item>
      <item>mr.sc. Blaženka Prpić, OIB 58591486513, Corrada Ilijassicha 21,51000 Rijeka</item>
      <item>ALING društvo s ograničenom odgovornošću za tehničku zaštitu osoba i imovine, OIB 67349852816, Andrije Žaje 61,10000 Zagreb</item>
      <item>JADRANSKO OSIGURANJE dioničko društvo, OIB 94472454976, Put Supavla 1,21000 Split</item>
      <item>SUNCE OSIGURANJE dioničko društvo za osiguranje, OIB 12012147571, Varaždinska  54,21000 Split</item>
      <item>PORSCHE INTER AUTO d.o.o. za trgovinu i popravak motornih vozila, OIB 67492500921, Velimira Škorpika 21-23,10000 Zagreb</item>
      <item>MERSTEEL d.o.o. za trgovinu i usluge, OIB 32913763672, Slavonska avenija 22 d,10000 Zagreb</item>
      <item>KOMJATE za trgovinu i usluge društvo s ograničenom odgovornošću, OIB 92009564551, Komjate 9/A,Kaštel Lukšić</item>
      <item>VODOVOD-OSIJEK d.o.o. za vodoopskrbu i odvodnju, OIB 43654507669, Poljski Put 1,Osijek</item>
      <item>ING-ATEST d.o.o. za trgovinu i usluge, OIB 21777333810, Hrvatske mornarice 1/a,Split</item>
      <item>MORULA d.o.o. za trgovinu i usluge, OIB 88833097372, Domovinskog rata 29/c,Podstrana</item>
      <item>FRIGOOPREMA, društvo s  ograničenom odgovornošću za proizvodnju, trgovinu i usluge, OIB 60316076304, Ivankova 126,Stobreč</item>
      <item>MATEL d.o.o. za proizvodnju, zastupanje i trgovinu, OIB 11899215110, Popovićeva 8,10000 Zagreb</item>
      <item>GERION d.o.o. za građenje, OIB 86354925004, Matice Hrvatske 59,Split</item>
      <item>MESSER CROATIA PLIN Poduzeće za proizvodnju i prodaju tehničkih plinova d.o.o., OIB 32179081874, Industrijska 1,Zaprešić</item>
      <item>MEĐIMURJE INFORMACIJSKO PROJEKTANTSKI CENTAR dioničko društvo za informatički inženjering, OIB 98483804275, Mihovljanska 72,40000 Čakovec</item>
      <item>ERSTE FACTORING društvo s ograničenom odgovornošću za factoring, OIB 10194059689, Ivana Lučića 2,10000 Zagreb</item>
      <item>ČISTOĆA društvo s ograničenom odgovornošću za obavljanje komunalnih djelatnosti održavanja čistoće i odlaganja komunaln, OIB 38812451417, Put Plokita 81,Split</item>
      <item>BRODOMERKUR trgovina i usluge, dioničko društvo, OIB 33956120458, Poljička Cesta 35,Split</item>
      <item>LAPIS-TEXTUM d.o.o. za trgovinu i proizvodnju, OIB 34024384265, Frankopanska 5/a,10000 Zagreb</item>
      <item>CENTAR BANKA dioničko društvo, OIB 89296739230, Amruševa 6,10000 Zagreb</item>
      <item>HP - Hrvatska pošta d.d., OIB 87311810356, Jurišićeva 13,10000 Zagreb</item>
      <item>WAVIN CROATIA društvo s ograničenom odgovornošću za trgovinu - u likvidaciji, OIB 93287855819, Ogrizovićeva 40a,10000 Zagreb</item>
      <item>MONT INSTALACIJA, društvo s ograničenom odgovornošću za instalacijske i završne radove u građevinarstvu, OIB 05084406987, Ulica Maka Dizdara 55,Split</item>
      <item>SCHRACK TECHNIK d.o.o. za promet elektrotehničkih uređaja, OIB 36365310424, Zavrtnica 17,10000 Zagreb</item>
      <item>DUCA, društvo s ograničenom odgovornošću za građevinarstvo, projektiranje i trgovinu, OIB 01304089776, Ruđera Boškovića 4/II,Zadar</item>
      <item>ECCOS-INŽENJERING d.o.o. za projektiranje, nadzor i zaštitu osoba i imovine, OIB 71629027685, I Pile 21,10000 Zagreb</item>
      <item>RADAR d.o.o. za usluge, OIB 70063044422, Ivana Lučića 2/a,10000 Zagreb</item>
      <item>ORBIS HOLDING, d.o.o. za graditeljstvo, trgovinu i usluge, OIB 18315544469, Ivana Lučića 2/A,10000 Zagreb</item>
      <item>ST ARC, d.o.o. za završne i obrtničke radove u gradjevinarstvu i trgovinu, OIB 58632083307, Dubrovačka 49,Split</item>
      <item>DET NORSKE VERITAS ADRIATICA d. o. o. , društvo za klasifikaciju, certifikaciju i konzultacije, OIB 66958856391, Ružićeva 32,Rijeka</item>
      <item>ERSTE&amp;STEIERMÄRKISCHE BANKA dioničko društvo, OIB 23057039320, Jadranski Trg 3/a,Rijeka</item>
      <item>VISOKO POTKROVLJE društvo s ograničenom odgovornošću za građenje, OIB 28887408223, Don Rafaela Radice 38,Žrnovnica</item>
      <item>HYPO ALPE-ADRIA-BANK dioničko društvo, OIB 14036333877, Slavonska avenija 6,10000 Zagreb</item>
      <item>TOMAS &amp; CO društvo s ograničenom odgovornošću za proizvodnju i inženjering u elektrotehnici, trgovinu i turizam, export-imp, OIB 52725486771, Kopilica 9,Split</item>
      <item>KREDITNA BANKA ZAGREB, dioničko društvo, OIB 70663193635, Ulica grada Vukovara 74,10000 Zagreb</item>
      <item>KRAGIĆ d.o.o. za proizvodnju plastičnih metalnih predmeta i za trgovinu, OIB 35264136731, Put Firula 29,Split</item>
      <item>MONTER POLIS d.o.o. za građevinske i instalaterske radove "u stečaju", OIB 66697386731, Poljička cesta 39,Split</item>
      <item>TRGOMETAL za proizvodnju, trgovinu i usluge, društvo s ograničenom odgovornošću, OIB 14669056208, Put Dračanice 8,Dugopolje</item>
      <item>GDD za građenje i usluge, društvo s ograničenom odgovornošću, OIB 04524958627, Put Plokita 87,Split</item>
      <item>LUKA TERM d.o.o. za završne radove u graditeljstvu, OIB 16662980077, Vrapčanska draga 45,10000 Zagreb</item>
      <item>TISS d.o.o. za inženjering, OIB 37779812687, Ulica Fra Grge Martića 30,Split</item>
      <item>HRVATSKE ŠUME društvo s ograničenom odgovornošću, OIB 69693144506, Ul.Ljudevita Farkaša Vukotinovića 2,10000 Zagreb</item>
      <item>TEA PHARIA, društvo s ograničenom odgovornošću za trgovinu i usluge, OIB 99294824555, 114.Brigade 10,Split</item>
      <item>HEP - Opskrba d.o.o. za opskrbu potrošača električnom, toplinskom energijom i plinom, OIB 63073332379, Ulica grada Vukovara 37,10000 Zagreb</item>
      <item>MONT INSTALACIJA, društvo s ograničenom odgovornošću za instalacijske i završne radove u građevinarstvu, OIB 05084406987, Visoka 55,Split</item>
      <item>ST ARC, d.o.o. za završne i obrtničke radove u gradjevinarstvu i trgovinu, OIB 58632083307, Dubrovačka 49,Split</item>
      <item>Zoran Kačić dipl. iur., Marmontova 1/II,21000 Split</item>
      <item>Odvjetničko društvo GLAMUZINA &amp; GROŠETA, OIB 69402757072, Krajiška 27,10000 Zagreb</item>
      <item>ELEKTROKOVINA ADRIA, d.o.o. za izradu, prodaju, montažu i popravak elektrotehničkih proizvoda, OIB 86742905038, Vukovarska 52/A,Split</item>
      <item>MAĆEŠIĆ I PARTNERI odvjetničko društvo, OIB 11793113837, Pod Kaštelom 4,Rijeka</item>
      <item>SVEUČILIŠTE U SPLITU, STUDENTSKI CENTAR-SPLIT, OIB 25975412650, Sinjska Ulica 6,Split</item>
      <item>Siemens dioničko društvo za elektrotehniku, OIB 12673471493, Heinzelova 70/a,10000 Zagreb</item>
      <item>Sanda Lukić dipl.iur., Ulica domovinskog rata 49,21000 Split</item>
      <item>ANTOLIĆ I SURADNICI odvjetničko društvo, javno trgovačko društvo, OIB 82891991682, Ulica Pavla Hatza 3,10000 Zagreb</item>
      <item>Goran Katura, Domovinskog rata 26/I,21000 Split</item>
      <item>Nada Lović dipl.iur., Mažuranićevo šetalište 24 B,21000 Split</item>
      <item>Iskra Maras dipl. iur., Rokova 64,21000 Split</item>
      <item>Sanda Lukić dipl.iur., Ulica Domovinskog rata 49,21000 Split</item>
      <item>Nada Lović dipl. iur., Pujanke 1,21000 Split</item>
      <item>Marijana Kolak, OIB 64116173584, Sv. Mihovila 19,21311 Žrnovnica</item>
      <item>Zoran Kačić dipl. iur., Marmontova 1/II,21000 Split</item>
      <item>NARODNE NOVINE, dioničko društvo za izdavanje i tiskanje Službenog lista Republike Hrvatske, službenih i drugih obrazaca te , OIB 64546066176, Savski Gaj XIII. put 6,10000 Zagreb</item>
      <item>Igor Nazor, vlasnik  Obrta za usluge  NAVA, OIB 10447826313, Tršćanska  53,21000 Split</item>
      <item>OT-OPTIMA TELEKOM d.d. za telekomunikacije, OIB 36004425025, Bani 75/a,10000 Zagreb</item>
      <item>Vinko Radovani, Hrvatske mornarice 1 j,21000 Split</item>
      <item>Sanja Paić, Horvaćanska 47,10000 Zagreb</item>
      <item>Stjepan Čaljkušić, OIB 06283498942, Put Starog Sela 54,21311 Podstrana</item>
      <item>Agencija za osiguranje radničkih potraživanja u slučaju stečaja poslodavca, OIB 04323472109, Frankopanska 11,10000 Zagreb</item>
      <item>HYPO ALPE-ADRIA-BANK dioničko društvo, OIB 14036333877, Slavonska avenija 6,10000 Zagreb</item>
      <item>Porezna uprava Dubrovnik, OIB 18683136487, Vukovarska 6,20000 Dubrovnik</item>
      <item>SVEUČILIŠTE U SPLITU, STUDENTSKI CENTAR-SPLIT, OIB 25975412650, Sinjska Ulica 6,21000 Split</item>
      <item>Županijsko državno odvjetništvo u Splitu Građansko upravni odjel, OIB 70793241859, Gundulićeva 29 A,21000 Split</item>
    </izvorni_sadrzaj>
    <derivirana_varijabla naziv="DomainObject.Predmet.SudioniciListAdressOIB_1">
      <item>KSENIJA ČERIN, Savska c. 129/III,10000 Zagreb</item>
      <item>PASTOR INŽENJERING d.d., OIB 55598634637, Novačka 2,Rakitje</item>
      <item>MONTER PROJEKT, društvo s ograničenom odgovornošću za inženjering poslove u građevinarstvu "u stečaju", OIB 02734084556, Poljička cesta 39,21000 Split</item>
      <item>Visoki trgovački sud, OIB 97349366519, Berislavićeva 11,10000 Zagreb</item>
      <item>Financijska agencija, OIB 85821130368, Vrtni put 3,10000 Zagreb</item>
      <item>ANTE KATURA, Palmotićeva 13,21000 Split</item>
      <item>Goran Katura, Domovinskog rata 26/I,21000 Split</item>
      <item>Maja Smrke, Domovinskog rata 11,21000 Split</item>
      <item>Dragan Bijelić dipl.oec., OIB 53755649931, Put Kroz Meterize 25,22000 Šibenik</item>
      <item>Trgovački sud Registarski odjel, OIB 11748694684, Sukoišanska 6,21000 Split</item>
      <item>Trgovački sud Split Pisarnica, OIB 11748694684, Sukoišanska 6,21000 Split</item>
      <item>Općinski sud Split Zemljišno knjižni ocjel, 21000 Split</item>
      <item>Trgovački sud Split Ovršni odjel, OIB 11748694684, Sukoišanska 6,21000 Split</item>
      <item>Tgovački sud Split Oglasna ploča, OIB 11748694684, Sukoišanska 6,21000 Split</item>
      <item>Trgovački sud Split Računovodstvo, OIB 11748694684, Sukoišanska 6,21000 Split</item>
      <item>TEA PHARIA, društvo s ograničenom odgovornošću za trgovinu i usluge, OIB 99294824555, 114.Brigade 10,Split</item>
      <item>Marijo Granić, Kliška 29,21000 Split</item>
      <item>TISS d.o.o. za inženjering, OIB 37779812687, Ulica Fra Grge Martića 30,Split</item>
      <item>JADRANSKO OSIGURANJE dioničko društvo, OIB 94472454976, Listopadska 2,10000 Zagreb</item>
      <item>Grgić &amp; Partneri odvjetničko društvo j.t.d. PISARNICA SPLIT, OIB 16457179668, Ulica grada Vukovara 282,10000 Zagreb</item>
      <item>TEHNOPLAST d.o.o. za građevinarstvo, trgovinu, ugostiteljstvo, turizam i uslužne djelatnosti, OIB 70676517267, Ulica Slobode 5,Split</item>
      <item>HYPO ALPE-ADRIA-BANK dioničko društvo, OIB 14036333877, Slavonska avenija 6,10000 Zagreb</item>
      <item>HELIOS Vienna Insurance Group dioničko društvo za osiguranje, OIB 59369087232, Poljička ulica 5,10000 Zagreb</item>
      <item>HYPO-LEASING KROATIEN, društvo za financiranje, d.o.o., OIB 87064273078, Koranska 16,10000 Zagreb</item>
      <item>HERUS d.o.o. za usluge, OIB 73063900220, Poljička Cesta 39,Split</item>
      <item>ELEKTROMATERIJAL dioničko društvo za trgovinu i usluge u stečaju, OIB 72091456912, Cambierieva 13,Rijeka</item>
      <item>mr.sc. Blaženka Prpić, OIB 58591486513, Corrada Ilijassicha 21,51000 Rijeka</item>
      <item>ALING društvo s ograničenom odgovornošću za tehničku zaštitu osoba i imovine, OIB 67349852816, Andrije Žaje 61,10000 Zagreb</item>
      <item>JADRANSKO OSIGURANJE dioničko društvo, OIB 94472454976, Put Supavla 1,21000 Split</item>
      <item>SUNCE OSIGURANJE dioničko društvo za osiguranje, OIB 12012147571, Varaždinska  54,21000 Split</item>
      <item>PORSCHE INTER AUTO d.o.o. za trgovinu i popravak motornih vozila, OIB 67492500921, Velimira Škorpika 21-23,10000 Zagreb</item>
      <item>MERSTEEL d.o.o. za trgovinu i usluge, OIB 32913763672, Slavonska avenija 22 d,10000 Zagreb</item>
      <item>KOMJATE za trgovinu i usluge društvo s ograničenom odgovornošću, OIB 92009564551, Komjate 9/A,Kaštel Lukšić</item>
      <item>VODOVOD-OSIJEK d.o.o. za vodoopskrbu i odvodnju, OIB 43654507669, Poljski Put 1,Osijek</item>
      <item>ING-ATEST d.o.o. za trgovinu i usluge, OIB 21777333810, Hrvatske mornarice 1/a,Split</item>
      <item>MORULA d.o.o. za trgovinu i usluge, OIB 88833097372, Domovinskog rata 29/c,Podstrana</item>
      <item>FRIGOOPREMA, društvo s  ograničenom odgovornošću za proizvodnju, trgovinu i usluge, OIB 60316076304, Ivankova 126,Stobreč</item>
      <item>MATEL d.o.o. za proizvodnju, zastupanje i trgovinu, OIB 11899215110, Popovićeva 8,10000 Zagreb</item>
      <item>GERION d.o.o. za građenje, OIB 86354925004, Matice Hrvatske 59,Split</item>
      <item>MESSER CROATIA PLIN Poduzeće za proizvodnju i prodaju tehničkih plinova d.o.o., OIB 32179081874, Industrijska 1,Zaprešić</item>
      <item>MEĐIMURJE INFORMACIJSKO PROJEKTANTSKI CENTAR dioničko društvo za informatički inženjering, OIB 98483804275, Mihovljanska 72,40000 Čakovec</item>
      <item>ERSTE FACTORING društvo s ograničenom odgovornošću za factoring, OIB 10194059689, Ivana Lučića 2,10000 Zagreb</item>
      <item>ČISTOĆA društvo s ograničenom odgovornošću za obavljanje komunalnih djelatnosti održavanja čistoće i odlaganja komunaln, OIB 38812451417, Put Plokita 81,Split</item>
      <item>BRODOMERKUR trgovina i usluge, dioničko društvo, OIB 33956120458, Poljička Cesta 35,Split</item>
      <item>LAPIS-TEXTUM d.o.o. za trgovinu i proizvodnju, OIB 34024384265, Frankopanska 5/a,10000 Zagreb</item>
      <item>CENTAR BANKA dioničko društvo, OIB 89296739230, Amruševa 6,10000 Zagreb</item>
      <item>HP - Hrvatska pošta d.d., OIB 87311810356, Jurišićeva 13,10000 Zagreb</item>
      <item>WAVIN CROATIA društvo s ograničenom odgovornošću za trgovinu - u likvidaciji, OIB 93287855819, Ogrizovićeva 40a,10000 Zagreb</item>
      <item>MONT INSTALACIJA, društvo s ograničenom odgovornošću za instalacijske i završne radove u građevinarstvu, OIB 05084406987, Ulica Maka Dizdara 55,Split</item>
      <item>SCHRACK TECHNIK d.o.o. za promet elektrotehničkih uređaja, OIB 36365310424, Zavrtnica 17,10000 Zagreb</item>
      <item>DUCA, društvo s ograničenom odgovornošću za građevinarstvo, projektiranje i trgovinu, OIB 01304089776, Ruđera Boškovića 4/II,Zadar</item>
      <item>ECCOS-INŽENJERING d.o.o. za projektiranje, nadzor i zaštitu osoba i imovine, OIB 71629027685, I Pile 21,10000 Zagreb</item>
      <item>RADAR d.o.o. za usluge, OIB 70063044422, Ivana Lučića 2/a,10000 Zagreb</item>
      <item>ORBIS HOLDING, d.o.o. za graditeljstvo, trgovinu i usluge, OIB 18315544469, Ivana Lučića 2/A,10000 Zagreb</item>
      <item>ST ARC, d.o.o. za završne i obrtničke radove u gradjevinarstvu i trgovinu, OIB 58632083307, Dubrovačka 49,Split</item>
      <item>DET NORSKE VERITAS ADRIATICA d. o. o. , društvo za klasifikaciju, certifikaciju i konzultacije, OIB 66958856391, Ružićeva 32,Rijeka</item>
      <item>ERSTE&amp;STEIERMÄRKISCHE BANKA dioničko društvo, OIB 23057039320, Jadranski Trg 3/a,Rijeka</item>
      <item>VISOKO POTKROVLJE društvo s ograničenom odgovornošću za građenje, OIB 28887408223, Don Rafaela Radice 38,Žrnovnica</item>
      <item>HYPO ALPE-ADRIA-BANK dioničko društvo, OIB 14036333877, Slavonska avenija 6,10000 Zagreb</item>
      <item>TOMAS &amp; CO društvo s ograničenom odgovornošću za proizvodnju i inženjering u elektrotehnici, trgovinu i turizam, export-imp, OIB 52725486771, Kopilica 9,Split</item>
      <item>KREDITNA BANKA ZAGREB, dioničko društvo, OIB 70663193635, Ulica grada Vukovara 74,10000 Zagreb</item>
      <item>KRAGIĆ d.o.o. za proizvodnju plastičnih metalnih predmeta i za trgovinu, OIB 35264136731, Put Firula 29,Split</item>
      <item>MONTER POLIS d.o.o. za građevinske i instalaterske radove "u stečaju", OIB 66697386731, Poljička cesta 39,Split</item>
      <item>TRGOMETAL za proizvodnju, trgovinu i usluge, društvo s ograničenom odgovornošću, OIB 14669056208, Put Dračanice 8,Dugopolje</item>
      <item>GDD za građenje i usluge, društvo s ograničenom odgovornošću, OIB 04524958627, Put Plokita 87,Split</item>
      <item>LUKA TERM d.o.o. za završne radove u graditeljstvu, OIB 16662980077, Vrapčanska draga 45,10000 Zagreb</item>
      <item>TISS d.o.o. za inženjering, OIB 37779812687, Ulica Fra Grge Martića 30,Split</item>
      <item>HRVATSKE ŠUME društvo s ograničenom odgovornošću, OIB 69693144506, Ul.Ljudevita Farkaša Vukotinovića 2,10000 Zagreb</item>
      <item>TEA PHARIA, društvo s ograničenom odgovornošću za trgovinu i usluge, OIB 99294824555, 114.Brigade 10,Split</item>
      <item>HEP - Opskrba d.o.o. za opskrbu potrošača električnom, toplinskom energijom i plinom, OIB 63073332379, Ulica grada Vukovara 37,10000 Zagreb</item>
      <item>MONT INSTALACIJA, društvo s ograničenom odgovornošću za instalacijske i završne radove u građevinarstvu, OIB 05084406987, Visoka 55,Split</item>
      <item>ST ARC, d.o.o. za završne i obrtničke radove u gradjevinarstvu i trgovinu, OIB 58632083307, Dubrovačka 49,Split</item>
      <item>Zoran Kačić dipl. iur., Marmontova 1/II,21000 Split</item>
      <item>Odvjetničko društvo GLAMUZINA &amp; GROŠETA, OIB 69402757072, Krajiška 27,10000 Zagreb</item>
      <item>ELEKTROKOVINA ADRIA, d.o.o. za izradu, prodaju, montažu i popravak elektrotehničkih proizvoda, OIB 86742905038, Vukovarska 52/A,Split</item>
      <item>MAĆEŠIĆ I PARTNERI odvjetničko društvo, OIB 11793113837, Pod Kaštelom 4,Rijeka</item>
      <item>SVEUČILIŠTE U SPLITU, STUDENTSKI CENTAR-SPLIT, OIB 25975412650, Sinjska Ulica 6,Split</item>
      <item>Siemens dioničko društvo za elektrotehniku, OIB 12673471493, Heinzelova 70/a,10000 Zagreb</item>
      <item>Sanda Lukić dipl.iur., Ulica domovinskog rata 49,21000 Split</item>
      <item>ANTOLIĆ I SURADNICI odvjetničko društvo, javno trgovačko društvo, OIB 82891991682, Ulica Pavla Hatza 3,10000 Zagreb</item>
      <item>Goran Katura, Domovinskog rata 26/I,21000 Split</item>
      <item>Nada Lović dipl.iur., Mažuranićevo šetalište 24 B,21000 Split</item>
      <item>Iskra Maras dipl. iur., Rokova 64,21000 Split</item>
      <item>Sanda Lukić dipl.iur., Ulica Domovinskog rata 49,21000 Split</item>
      <item>Nada Lović dipl. iur., Pujanke 1,21000 Split</item>
      <item>Marijana Kolak, OIB 64116173584, Sv. Mihovila 19,21311 Žrnovnica</item>
      <item>Zoran Kačić dipl. iur., Marmontova 1/II,21000 Split</item>
      <item>NARODNE NOVINE, dioničko društvo za izdavanje i tiskanje Službenog lista Republike Hrvatske, službenih i drugih obrazaca te , OIB 64546066176, Savski Gaj XIII. put 6,10000 Zagreb</item>
      <item>Igor Nazor, vlasnik  Obrta za usluge  NAVA, OIB 10447826313, Tršćanska  53,21000 Split</item>
      <item>OT-OPTIMA TELEKOM d.d. za telekomunikacije, OIB 36004425025, Bani 75/a,10000 Zagreb</item>
      <item>Vinko Radovani, Hrvatske mornarice 1 j,21000 Split</item>
      <item>Sanja Paić, Horvaćanska 47,10000 Zagreb</item>
      <item>Stjepan Čaljkušić, OIB 06283498942, Put Starog Sela 54,21311 Podstrana</item>
      <item>Agencija za osiguranje radničkih potraživanja u slučaju stečaja poslodavca, OIB 04323472109, Frankopanska 11,10000 Zagreb</item>
      <item>HYPO ALPE-ADRIA-BANK dioničko društvo, OIB 14036333877, Slavonska avenija 6,10000 Zagreb</item>
      <item>Porezna uprava Dubrovnik, OIB 18683136487, Vukovarska 6,20000 Dubrovnik</item>
      <item>SVEUČILIŠTE U SPLITU, STUDENTSKI CENTAR-SPLIT, OIB 25975412650, Sinjska Ulica 6,21000 Split</item>
      <item>Županijsko državno odvjetništvo u Splitu Građansko upravni odjel, OIB 70793241859, Gundulićeva 29 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55598634637</item>
      <item>, OIB 02734084556</item>
      <item>, OIB 97349366519</item>
      <item>, OIB 85821130368</item>
      <item>, OIB null</item>
      <item>, OIB null</item>
      <item>, OIB null</item>
      <item>, OIB 53755649931</item>
      <item>, OIB 11748694684</item>
      <item>, OIB 11748694684</item>
      <item>, OIB null</item>
      <item>, OIB 11748694684</item>
      <item>, OIB 11748694684</item>
      <item>, OIB 11748694684</item>
      <item>, OIB 99294824555</item>
      <item>, OIB null</item>
      <item>, OIB 37779812687</item>
      <item>, OIB 94472454976</item>
      <item>, OIB 16457179668</item>
      <item>, OIB 70676517267</item>
      <item>, OIB 14036333877</item>
      <item>, OIB 59369087232</item>
      <item>, OIB 87064273078</item>
      <item>, OIB 73063900220</item>
      <item>, OIB 72091456912</item>
      <item>, OIB 58591486513</item>
      <item>, OIB 67349852816</item>
      <item>, OIB 94472454976</item>
      <item>, OIB 12012147571</item>
      <item>, OIB 67492500921</item>
      <item>, OIB 32913763672</item>
      <item>, OIB 92009564551</item>
      <item>, OIB 43654507669</item>
      <item>, OIB 21777333810</item>
      <item>, OIB 88833097372</item>
      <item>, OIB 60316076304</item>
      <item>, OIB 11899215110</item>
      <item>, OIB 86354925004</item>
      <item>, OIB 32179081874</item>
      <item>, OIB 98483804275</item>
      <item>, OIB 10194059689</item>
      <item>, OIB 38812451417</item>
      <item>, OIB 33956120458</item>
      <item>, OIB 34024384265</item>
      <item>, OIB 89296739230</item>
      <item>, OIB 87311810356</item>
      <item>, OIB 93287855819</item>
      <item>, OIB 05084406987</item>
      <item>, OIB 36365310424</item>
      <item>, OIB 01304089776</item>
      <item>, OIB 71629027685</item>
      <item>, OIB 70063044422</item>
      <item>, OIB 18315544469</item>
      <item>, OIB 58632083307</item>
      <item>, OIB 66958856391</item>
      <item>, OIB 23057039320</item>
      <item>, OIB 28887408223</item>
      <item>, OIB 14036333877</item>
      <item>, OIB 52725486771</item>
      <item>, OIB 70663193635</item>
      <item>, OIB 35264136731</item>
      <item>, OIB 66697386731</item>
      <item>, OIB 14669056208</item>
      <item>, OIB 04524958627</item>
      <item>, OIB 16662980077</item>
      <item>, OIB 37779812687</item>
      <item>, OIB 69693144506</item>
      <item>, OIB 99294824555</item>
      <item>, OIB 63073332379</item>
      <item>, OIB 05084406987</item>
      <item>, OIB 58632083307</item>
      <item>, OIB null</item>
      <item>, OIB 69402757072</item>
      <item>, OIB 86742905038</item>
      <item>, OIB 11793113837</item>
      <item>, OIB 25975412650</item>
      <item>, OIB 12673471493</item>
      <item>, OIB null</item>
      <item>, OIB 82891991682</item>
      <item>, OIB null</item>
      <item>, OIB null</item>
      <item>, OIB null</item>
      <item>, OIB null</item>
      <item>, OIB null</item>
      <item>, OIB 64116173584</item>
      <item>, OIB null</item>
      <item>, OIB 64546066176</item>
      <item>, OIB 10447826313</item>
      <item>, OIB 36004425025</item>
      <item>, OIB null</item>
      <item>, OIB null</item>
      <item>, OIB 06283498942</item>
      <item>, OIB 04323472109</item>
      <item>, OIB 14036333877</item>
      <item>, OIB 18683136487</item>
      <item>, OIB 25975412650</item>
      <item>, OIB 70793241859</item>
    </izvorni_sadrzaj>
    <derivirana_varijabla naziv="DomainObject.Predmet.SudioniciListNazivOIB_1">
      <item>, OIB null</item>
      <item>, OIB 55598634637</item>
      <item>, OIB 02734084556</item>
      <item>, OIB 97349366519</item>
      <item>, OIB 85821130368</item>
      <item>, OIB null</item>
      <item>, OIB null</item>
      <item>, OIB null</item>
      <item>, OIB 53755649931</item>
      <item>, OIB 11748694684</item>
      <item>, OIB 11748694684</item>
      <item>, OIB null</item>
      <item>, OIB 11748694684</item>
      <item>, OIB 11748694684</item>
      <item>, OIB 11748694684</item>
      <item>, OIB 99294824555</item>
      <item>, OIB null</item>
      <item>, OIB 37779812687</item>
      <item>, OIB 94472454976</item>
      <item>, OIB 16457179668</item>
      <item>, OIB 70676517267</item>
      <item>, OIB 14036333877</item>
      <item>, OIB 59369087232</item>
      <item>, OIB 87064273078</item>
      <item>, OIB 73063900220</item>
      <item>, OIB 72091456912</item>
      <item>, OIB 58591486513</item>
      <item>, OIB 67349852816</item>
      <item>, OIB 94472454976</item>
      <item>, OIB 12012147571</item>
      <item>, OIB 67492500921</item>
      <item>, OIB 32913763672</item>
      <item>, OIB 92009564551</item>
      <item>, OIB 43654507669</item>
      <item>, OIB 21777333810</item>
      <item>, OIB 88833097372</item>
      <item>, OIB 60316076304</item>
      <item>, OIB 11899215110</item>
      <item>, OIB 86354925004</item>
      <item>, OIB 32179081874</item>
      <item>, OIB 98483804275</item>
      <item>, OIB 10194059689</item>
      <item>, OIB 38812451417</item>
      <item>, OIB 33956120458</item>
      <item>, OIB 34024384265</item>
      <item>, OIB 89296739230</item>
      <item>, OIB 87311810356</item>
      <item>, OIB 93287855819</item>
      <item>, OIB 05084406987</item>
      <item>, OIB 36365310424</item>
      <item>, OIB 01304089776</item>
      <item>, OIB 71629027685</item>
      <item>, OIB 70063044422</item>
      <item>, OIB 18315544469</item>
      <item>, OIB 58632083307</item>
      <item>, OIB 66958856391</item>
      <item>, OIB 23057039320</item>
      <item>, OIB 28887408223</item>
      <item>, OIB 14036333877</item>
      <item>, OIB 52725486771</item>
      <item>, OIB 70663193635</item>
      <item>, OIB 35264136731</item>
      <item>, OIB 66697386731</item>
      <item>, OIB 14669056208</item>
      <item>, OIB 04524958627</item>
      <item>, OIB 16662980077</item>
      <item>, OIB 37779812687</item>
      <item>, OIB 69693144506</item>
      <item>, OIB 99294824555</item>
      <item>, OIB 63073332379</item>
      <item>, OIB 05084406987</item>
      <item>, OIB 58632083307</item>
      <item>, OIB null</item>
      <item>, OIB 69402757072</item>
      <item>, OIB 86742905038</item>
      <item>, OIB 11793113837</item>
      <item>, OIB 25975412650</item>
      <item>, OIB 12673471493</item>
      <item>, OIB null</item>
      <item>, OIB 82891991682</item>
      <item>, OIB null</item>
      <item>, OIB null</item>
      <item>, OIB null</item>
      <item>, OIB null</item>
      <item>, OIB null</item>
      <item>, OIB 64116173584</item>
      <item>, OIB null</item>
      <item>, OIB 64546066176</item>
      <item>, OIB 10447826313</item>
      <item>, OIB 36004425025</item>
      <item>, OIB null</item>
      <item>, OIB null</item>
      <item>, OIB 06283498942</item>
      <item>, OIB 04323472109</item>
      <item>, OIB 14036333877</item>
      <item>, OIB 18683136487</item>
      <item>, OIB 25975412650</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1142</properties:Words>
  <properties:Characters>6493</properties:Characters>
  <properties:Lines>195</properties:Lines>
  <properties:Paragraphs>50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2017-06-29T07:50:00Z</dcterms:created>
  <dc:creator>Jozo Ćaleta</dc:creator>
  <cp:lastModifiedBy>Jozo Ćaleta</cp:lastModifiedBy>
  <cp:lastPrinted>2017-06-29T07:53:00Z</cp:lastPrinted>
  <dcterms:modified xmlns:xsi="http://www.w3.org/2001/XMLSchema-instance" xsi:type="dcterms:W3CDTF">2017-06-29T07:53:00Z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St-70/2010-312 / Zapisnik - Završno ročište vjerovnika</vt:lpwstr>
  </prop:property>
  <prop:property name="CC_coloring" pid="4" fmtid="{D5CDD505-2E9C-101B-9397-08002B2CF9AE}">
    <vt:bool>false</vt:bool>
  </prop:property>
  <prop:property name="BrojStranica" pid="5" fmtid="{D5CDD505-2E9C-101B-9397-08002B2CF9AE}">
    <vt:i4>4</vt:i4>
  </prop:property>
</prop:Properties>
</file>