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d16a" w14:paraId="990d16a" w:rsidRDefault="00EA584E" w:rsidP="00EA584E" w:rsidR="00EA584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LUCKY GUYS 25 j. d. o. o. Ližnjan, Ližnjan 190, OIB 47225238359, MBS 040327347, nakon izvršenog uvida u sudski registar, sukladno čl. 428. i 430. Stečajnog zakona (Narodne novine br. 71/15, nadalje SZ), 23. veljače 2017. objavljuje sljedeći</w:t>
      </w:r>
    </w:p>
    <w:p w:rsidRDefault="00EA584E" w:rsidP="00EA584E" w:rsidR="00EA584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A584E" w:rsidP="00EA584E" w:rsidR="00EA584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A584E" w:rsidP="00EA584E" w:rsidR="00EA584E">
      <w:pPr>
        <w:ind w:firstLine="708"/>
        <w:rPr>
          <w:szCs w:val="24"/>
        </w:rPr>
      </w:pPr>
    </w:p>
    <w:p w:rsidRDefault="00EA584E" w:rsidP="00EA584E" w:rsidR="00EA584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LUCKY GUYS 25 j. d. o. o. Ližnjan, Ližnjan 190, OIB 47225238359, MBS 040327347, je pravna osoba koja nema zaposlenih, koja je na dan 9. veljače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A584E" w:rsidP="00EA584E" w:rsidR="00EA584E">
      <w:pPr>
        <w:ind w:firstLine="708"/>
        <w:rPr>
          <w:szCs w:val="24"/>
        </w:rPr>
      </w:pPr>
    </w:p>
    <w:p w:rsidRDefault="00EA584E" w:rsidP="00EA584E" w:rsidR="00EA584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9. veljače 2017. iznosio 8.370,96 kn.</w:t>
      </w:r>
    </w:p>
    <w:p w:rsidRDefault="00EA584E" w:rsidP="00EA584E" w:rsidR="00EA584E">
      <w:pPr>
        <w:rPr>
          <w:szCs w:val="24"/>
        </w:rPr>
      </w:pPr>
    </w:p>
    <w:p w:rsidRDefault="00EA584E" w:rsidP="00EA584E" w:rsidR="00EA584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EA584E" w:rsidP="00EA584E" w:rsidR="00EA584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A584E" w:rsidP="00EA584E" w:rsidR="00EA584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3333-87-2017, i da u istom roku uplate na depozit ovog suda broj HR 4323900011300029763, poziv na broj 020-87-2017,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EA584E" w:rsidP="00EA584E" w:rsidR="00EA584E">
      <w:pPr>
        <w:ind w:firstLine="708"/>
        <w:rPr>
          <w:szCs w:val="24"/>
        </w:rPr>
      </w:pPr>
    </w:p>
    <w:p w:rsidRDefault="00EA584E" w:rsidP="00EA584E" w:rsidR="00EA584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A584E" w:rsidP="00EA584E" w:rsidR="00EA584E">
      <w:pPr>
        <w:ind w:firstLine="708"/>
        <w:rPr>
          <w:szCs w:val="24"/>
        </w:rPr>
      </w:pPr>
    </w:p>
    <w:p w:rsidRDefault="00EA584E" w:rsidP="00EA584E" w:rsidR="00EA584E">
      <w:pPr>
        <w:jc w:val="center"/>
        <w:rPr>
          <w:szCs w:val="24"/>
        </w:rPr>
      </w:pPr>
      <w:r>
        <w:rPr>
          <w:szCs w:val="24"/>
        </w:rPr>
        <w:t>U Pazinu 23. veljače 2017.</w:t>
      </w:r>
    </w:p>
    <w:p w:rsidRDefault="00EA584E" w:rsidP="00EA584E" w:rsidR="00EA584E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A584E" w:rsidP="00EA584E" w:rsidR="00EA584E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Kaligari, v. r.</w:t>
      </w:r>
    </w:p>
    <w:p w:rsidRDefault="00EA584E" w:rsidP="00EA584E" w:rsidR="00EA584E">
      <w:pPr>
        <w:rPr>
          <w:szCs w:val="24"/>
        </w:rPr>
      </w:pPr>
      <w:r>
        <w:rPr>
          <w:szCs w:val="24"/>
        </w:rPr>
        <w:t>DNA:</w:t>
      </w:r>
    </w:p>
    <w:p w:rsidRDefault="00EA584E" w:rsidP="00EA584E" w:rsidR="007E38E8" w:rsidRPr="00EA584E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E38E8" w:rsidRPr="00EA584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584E" w:rsidP="00EA584E" w:rsidR="00EA584E">
      <w:r>
        <w:separator/>
      </w:r>
    </w:p>
  </w:endnote>
  <w:endnote w:id="0" w:type="continuationSeparator">
    <w:p w:rsidRDefault="00EA584E" w:rsidP="00EA584E" w:rsidR="00EA5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584E" w:rsidP="00EA584E" w:rsidR="00EA584E">
      <w:r>
        <w:separator/>
      </w:r>
    </w:p>
  </w:footnote>
  <w:footnote w:id="0" w:type="continuationSeparator">
    <w:p w:rsidRDefault="00EA584E" w:rsidP="00EA584E" w:rsidR="00EA5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84E" w:rsidP="00C408E1" w:rsidR="00C408E1">
    <w:pPr>
      <w:pStyle w:val="Zaglavlje"/>
      <w:jc w:val="right"/>
    </w:pPr>
    <w:r>
      <w:t>11 St-87/2017-3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4D3"/>
    <w:rsid w:val="0001191D"/>
    <w:rsid w:val="0068309E"/>
    <w:rsid w:val="007E38E8"/>
    <w:rsid w:val="00C164D3"/>
    <w:rsid w:val="00EA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84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58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58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5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84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A58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584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1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9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91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9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9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84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58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58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5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84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A58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584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1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9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91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9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9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St-87/2017</izvorni_sadrzaj>
    <derivirana_varijabla naziv="DomainObject.Predmet.OznakaBroj_1">St-87/2017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LUCKY GUYS 25 j.d.o.o. LIŽNJAN</izvorni_sadrzaj>
    <derivirana_varijabla naziv="DomainObject.Predmet.ProtustrankaFormated_1">  LUCKY GUYS 25 j.d.o.o. LIŽNJAN</derivirana_varijabla>
  </DomainObject.Predmet.ProtustrankaFormated>
  <DomainObject.Predmet.ProtustrankaFormatedOIB>
    <izvorni_sadrzaj>  LUCKY GUYS 25 j.d.o.o. LIŽNJAN, OIB 47225238359</izvorni_sadrzaj>
    <derivirana_varijabla naziv="DomainObject.Predmet.ProtustrankaFormatedOIB_1">  LUCKY GUYS 25 j.d.o.o. LIŽNJAN, OIB 47225238359</derivirana_varijabla>
  </DomainObject.Predmet.ProtustrankaFormatedOIB>
  <DomainObject.Predmet.ProtustrankaFormatedWithAdress>
    <izvorni_sadrzaj> LUCKY GUYS 25 j.d.o.o. LIŽNJAN, Ližnjan 190, 52204 Ližnjan</izvorni_sadrzaj>
    <derivirana_varijabla naziv="DomainObject.Predmet.ProtustrankaFormatedWithAdress_1"> LUCKY GUYS 25 j.d.o.o. LIŽNJAN, Ližnjan 190, 52204 Ližnjan</derivirana_varijabla>
  </DomainObject.Predmet.ProtustrankaFormatedWithAdress>
  <DomainObject.Predmet.ProtustrankaFormatedWithAdressOIB>
    <izvorni_sadrzaj> LUCKY GUYS 25 j.d.o.o. LIŽNJAN, OIB 47225238359, Ližnjan 190, 52204 Ližnjan</izvorni_sadrzaj>
    <derivirana_varijabla naziv="DomainObject.Predmet.ProtustrankaFormatedWithAdressOIB_1"> LUCKY GUYS 25 j.d.o.o. LIŽNJAN, OIB 47225238359, Ližnjan 190, 52204 Ližnjan</derivirana_varijabla>
  </DomainObject.Predmet.ProtustrankaFormatedWithAdressOIB>
  <DomainObject.Predmet.ProtustrankaWithAdress>
    <izvorni_sadrzaj>LUCKY GUYS 25 j.d.o.o. LIŽNJAN Ližnjan 190, 52204 Ližnjan</izvorni_sadrzaj>
    <derivirana_varijabla naziv="DomainObject.Predmet.ProtustrankaWithAdress_1">LUCKY GUYS 25 j.d.o.o. LIŽNJAN Ližnjan 190, 52204 Ližnjan</derivirana_varijabla>
  </DomainObject.Predmet.ProtustrankaWithAdress>
  <DomainObject.Predmet.ProtustrankaWithAdressOIB>
    <izvorni_sadrzaj>LUCKY GUYS 25 j.d.o.o. LIŽNJAN, OIB 47225238359, Ližnjan 190, 52204 Ližnjan</izvorni_sadrzaj>
    <derivirana_varijabla naziv="DomainObject.Predmet.ProtustrankaWithAdressOIB_1">LUCKY GUYS 25 j.d.o.o. LIŽNJAN, OIB 47225238359, Ližnjan 190, 52204 Ližnjan</derivirana_varijabla>
  </DomainObject.Predmet.ProtustrankaWithAdressOIB>
  <DomainObject.Predmet.ProtustrankaNazivFormated>
    <izvorni_sadrzaj>LUCKY GUYS 25 j.d.o.o. LIŽNJAN</izvorni_sadrzaj>
    <derivirana_varijabla naziv="DomainObject.Predmet.ProtustrankaNazivFormated_1">LUCKY GUYS 25 j.d.o.o. LIŽNJAN</derivirana_varijabla>
  </DomainObject.Predmet.ProtustrankaNazivFormated>
  <DomainObject.Predmet.ProtustrankaNazivFormatedOIB>
    <izvorni_sadrzaj>LUCKY GUYS 25 j.d.o.o. LIŽNJAN, OIB 47225238359</izvorni_sadrzaj>
    <derivirana_varijabla naziv="DomainObject.Predmet.ProtustrankaNazivFormatedOIB_1">LUCKY GUYS 25 j.d.o.o. LIŽNJAN, OIB 47225238359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8370.96</izvorni_sadrzaj>
    <derivirana_varijabla naziv="DomainObject.Predmet.TrenutnaVrijednost_1">8370.96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LUCKY GUYS 25 j.d.o.o. LIŽNJAN</item>
    </izvorni_sadrzaj>
    <derivirana_varijabla naziv="DomainObject.Predmet.ProtuStrankaListFormated_1">
      <item>LUCKY GUYS 25 j.d.o.o. LIŽNJAN</item>
    </derivirana_varijabla>
  </DomainObject.Predmet.ProtuStrankaListFormated>
  <DomainObject.Predmet.ProtuStrankaListFormatedOIB>
    <izvorni_sadrzaj>
      <item>LUCKY GUYS 25 j.d.o.o. LIŽNJAN, OIB 47225238359</item>
    </izvorni_sadrzaj>
    <derivirana_varijabla naziv="DomainObject.Predmet.ProtuStrankaListFormatedOIB_1">
      <item>LUCKY GUYS 25 j.d.o.o. LIŽNJAN, OIB 47225238359</item>
    </derivirana_varijabla>
  </DomainObject.Predmet.ProtuStrankaListFormatedOIB>
  <DomainObject.Predmet.ProtuStrankaListFormatedWithAdress>
    <izvorni_sadrzaj>
      <item>LUCKY GUYS 25 j.d.o.o. LIŽNJAN, Ližnjan 190, 52204 Ližnjan</item>
    </izvorni_sadrzaj>
    <derivirana_varijabla naziv="DomainObject.Predmet.ProtuStrankaListFormatedWithAdress_1">
      <item>LUCKY GUYS 25 j.d.o.o. LIŽNJAN, Ližnjan 190, 52204 Ližnjan</item>
    </derivirana_varijabla>
  </DomainObject.Predmet.ProtuStrankaListFormatedWithAdress>
  <DomainObject.Predmet.ProtuStrankaListFormatedWithAdressOIB>
    <izvorni_sadrzaj>
      <item>LUCKY GUYS 25 j.d.o.o. LIŽNJAN, OIB 47225238359, Ližnjan 190, 52204 Ližnjan</item>
    </izvorni_sadrzaj>
    <derivirana_varijabla naziv="DomainObject.Predmet.ProtuStrankaListFormatedWithAdressOIB_1">
      <item>LUCKY GUYS 25 j.d.o.o. LIŽNJAN, OIB 47225238359, Ližnjan 190, 52204 Ližnjan</item>
    </derivirana_varijabla>
  </DomainObject.Predmet.ProtuStrankaListFormatedWithAdressOIB>
  <DomainObject.Predmet.ProtuStrankaListNazivFormated>
    <izvorni_sadrzaj>
      <item>LUCKY GUYS 25 j.d.o.o. LIŽNJAN</item>
    </izvorni_sadrzaj>
    <derivirana_varijabla naziv="DomainObject.Predmet.ProtuStrankaListNazivFormated_1">
      <item>LUCKY GUYS 25 j.d.o.o. LIŽNJAN</item>
    </derivirana_varijabla>
  </DomainObject.Predmet.ProtuStrankaListNazivFormated>
  <DomainObject.Predmet.ProtuStrankaListNazivFormatedOIB>
    <izvorni_sadrzaj>
      <item>LUCKY GUYS 25 j.d.o.o. LIŽNJAN, OIB 47225238359</item>
    </izvorni_sadrzaj>
    <derivirana_varijabla naziv="DomainObject.Predmet.ProtuStrankaListNazivFormatedOIB_1">
      <item>LUCKY GUYS 25 j.d.o.o. LIŽNJAN, OIB 47225238359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LUCKY GUYS 25 j.d.o.o. LIŽNJAN</izvorni_sadrzaj>
    <derivirana_varijabla naziv="DomainObject.Predmet.ProtustrankaIDrugi_1">LUCKY GUYS 25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LUCKY GUYS 25 j.d.o.o. LIŽNJAN, OIB 47225238359, Ližnjan 190, 52204 Ližnjan</izvorni_sadrzaj>
    <derivirana_varijabla naziv="DomainObject.Predmet.ProtustrankaIDrugiAdressOIB_1">LUCKY GUYS 25 j.d.o.o. LIŽNJAN, OIB 47225238359, Ližnjan 190,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LUCKY GUYS 25 j.d.o.o. LIŽNJAN</item>
    </izvorni_sadrzaj>
    <derivirana_varijabla naziv="DomainObject.Predmet.SudioniciListNaziv_1">
      <item>FINANCIJSKA AGENCIJA, RC RIJEKA, PODRUŽNICA PULA, PULA</item>
      <item>LUCKY GUYS 25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LUCKY GUYS 25 j.d.o.o. LIŽNJAN, OIB 47225238359, Ližnjan 190,52204 Ližnjan</item>
    </izvorni_sadrzaj>
    <derivirana_varijabla naziv="DomainObject.Predmet.SudioniciListAdressOIB_1">
      <item>FINANCIJSKA AGENCIJA, RC RIJEKA, PODRUŽNICA PULA, PULA, OIB 85821130368, Giardini 5,52100 Pula</item>
      <item>LUCKY GUYS 25 j.d.o.o. LIŽNJAN, OIB 47225238359, Ližnjan 190,52204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47225238359</item>
    </izvorni_sadrzaj>
    <derivirana_varijabla naziv="DomainObject.Predmet.SudioniciListNazivOIB_1">
      <item>, OIB 85821130368</item>
      <item>, OIB 47225238359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2661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2017-02-21T09:21:00Z</dcterms:created>
  <dc:creator>Mihaela Kaligari</dc:creator>
  <dc:description/>
  <cp:keywords/>
  <cp:lastModifiedBy>Sanja Prodan</cp:lastModifiedBy>
  <cp:lastPrinted>2017-02-21T09:26:00Z</cp:lastPrinted>
  <dcterms:modified xmlns:xsi="http://www.w3.org/2001/XMLSchema-instance" xsi:type="dcterms:W3CDTF">2017-02-23T09:18:00Z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