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3737" w14:paraId="8cf3737" w:rsidRDefault="000D4D55" w:rsidP="00982346" w:rsidR="000D4D55" w:rsidRPr="00982346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982346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ab/>
        <w:t>20. St-655/12</w:t>
      </w:r>
    </w:p>
    <w:p w:rsidRDefault="000D4D55" w:rsidP="00D80203" w:rsidR="000D4D55" w:rsidRPr="00982346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Republika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Hrvatska</w:t>
      </w:r>
      <w:proofErr w:type="spellEnd"/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>TRGOVAČKI SUD U ZAGREBU</w:t>
      </w: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      Zagreb,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Amruševa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2/II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</w:t>
      </w: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982346" w:rsidR="000D4D55" w:rsidRPr="0098234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ZAGREBU,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Luciji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Butigan, u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masom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82346">
        <w:rPr>
          <w:rFonts w:cs="Times New Roman" w:hAnsi="Times New Roman" w:ascii="Times New Roman"/>
          <w:color w:val="000000"/>
          <w:sz w:val="24"/>
          <w:szCs w:val="24"/>
        </w:rPr>
        <w:t xml:space="preserve">TOPLANA </w:t>
      </w:r>
      <w:proofErr w:type="spellStart"/>
      <w:r w:rsidR="00982346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="00982346">
        <w:rPr>
          <w:rFonts w:cs="Times New Roman" w:hAnsi="Times New Roman" w:ascii="Times New Roman"/>
          <w:color w:val="000000"/>
          <w:sz w:val="24"/>
          <w:szCs w:val="24"/>
        </w:rPr>
        <w:t xml:space="preserve">., </w:t>
      </w:r>
      <w:r w:rsidR="00982346" w:rsidRPr="00982346">
        <w:t xml:space="preserve"> </w:t>
      </w:r>
      <w:proofErr w:type="spellStart"/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>Karlovac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Tina </w:t>
      </w:r>
      <w:proofErr w:type="spellStart"/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>Ujevića</w:t>
      </w:r>
      <w:proofErr w:type="spellEnd"/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7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982346">
        <w:rPr>
          <w:rFonts w:cs="Times New Roman" w:hAnsi="Times New Roman" w:ascii="Times New Roman"/>
          <w:color w:val="000000"/>
          <w:sz w:val="24"/>
          <w:szCs w:val="24"/>
        </w:rPr>
        <w:t xml:space="preserve">OIB: </w:t>
      </w:r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>38690277940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dana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82346">
        <w:rPr>
          <w:rFonts w:cs="Times New Roman" w:hAnsi="Times New Roman" w:ascii="Times New Roman"/>
          <w:color w:val="000000"/>
          <w:sz w:val="24"/>
          <w:szCs w:val="24"/>
        </w:rPr>
        <w:t>11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982346">
        <w:rPr>
          <w:rFonts w:cs="Times New Roman" w:hAnsi="Times New Roman" w:ascii="Times New Roman"/>
          <w:color w:val="000000"/>
          <w:sz w:val="24"/>
          <w:szCs w:val="24"/>
        </w:rPr>
        <w:t>listopada</w:t>
      </w:r>
      <w:proofErr w:type="spellEnd"/>
      <w:proofErr w:type="gramEnd"/>
      <w:r w:rsidR="00982346">
        <w:rPr>
          <w:rFonts w:cs="Times New Roman" w:hAnsi="Times New Roman" w:ascii="Times New Roman"/>
          <w:color w:val="000000"/>
          <w:sz w:val="24"/>
          <w:szCs w:val="24"/>
        </w:rPr>
        <w:t xml:space="preserve"> 2017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982346" w:rsidR="000D4D55" w:rsidRPr="0098234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o    j e</w:t>
      </w: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I.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Određuje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nastavak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masom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82346">
        <w:rPr>
          <w:rFonts w:cs="Times New Roman" w:hAnsi="Times New Roman" w:ascii="Times New Roman"/>
          <w:color w:val="000000"/>
          <w:sz w:val="24"/>
          <w:szCs w:val="24"/>
        </w:rPr>
        <w:t xml:space="preserve">TOPLANA </w:t>
      </w:r>
      <w:proofErr w:type="spellStart"/>
      <w:r w:rsidR="00982346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="00982346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982346">
        <w:rPr>
          <w:rFonts w:cs="Times New Roman" w:hAnsi="Times New Roman" w:ascii="Times New Roman"/>
          <w:color w:val="000000"/>
          <w:sz w:val="24"/>
          <w:szCs w:val="24"/>
        </w:rPr>
        <w:t>Karlovac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Tina </w:t>
      </w:r>
      <w:proofErr w:type="spellStart"/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>Ujevića</w:t>
      </w:r>
      <w:proofErr w:type="spellEnd"/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7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82346">
        <w:rPr>
          <w:rFonts w:cs="Times New Roman" w:hAnsi="Times New Roman" w:ascii="Times New Roman"/>
          <w:color w:val="000000"/>
          <w:sz w:val="24"/>
          <w:szCs w:val="24"/>
        </w:rPr>
        <w:t xml:space="preserve">OIB: </w:t>
      </w:r>
      <w:r w:rsidR="00982346" w:rsidRPr="00982346">
        <w:rPr>
          <w:rFonts w:cs="Times New Roman" w:hAnsi="Times New Roman" w:ascii="Times New Roman"/>
          <w:color w:val="000000"/>
          <w:sz w:val="24"/>
          <w:szCs w:val="24"/>
        </w:rPr>
        <w:t>38690277940</w:t>
      </w:r>
      <w:r w:rsidR="00982346">
        <w:rPr>
          <w:rFonts w:cs="Times New Roman" w:hAnsi="Times New Roman" w:ascii="Times New Roman"/>
          <w:color w:val="000000"/>
          <w:sz w:val="24"/>
          <w:szCs w:val="24"/>
        </w:rPr>
        <w:t xml:space="preserve">,  </w:t>
      </w: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naknadne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diobe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II.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Ovo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rješenje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dostavit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registru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u Zagrebu.</w:t>
      </w: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982346" w:rsidR="000D4D55" w:rsidRPr="0098234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Obrazloženje</w:t>
      </w:r>
      <w:proofErr w:type="spellEnd"/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D4D55" w:rsidP="000D4D55" w:rsidR="000D4D55" w:rsidRPr="0098234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Rješenjem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u Zagrebu br. St-273/99 </w:t>
      </w:r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18. </w:t>
      </w:r>
      <w:proofErr w:type="spellStart"/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studenog</w:t>
      </w:r>
      <w:proofErr w:type="spellEnd"/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2005. </w:t>
      </w:r>
      <w:proofErr w:type="spellStart"/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zaključen</w:t>
      </w:r>
      <w:proofErr w:type="spellEnd"/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postupak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FERIMPORT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d.d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., u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, Zagreb,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Ilica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1. Na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temelju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u Zagrebu br. Tt-06/1089-2 </w:t>
      </w:r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3. </w:t>
      </w:r>
      <w:proofErr w:type="spellStart"/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veljače</w:t>
      </w:r>
      <w:proofErr w:type="spellEnd"/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2006. </w:t>
      </w:r>
      <w:proofErr w:type="spellStart"/>
      <w:proofErr w:type="gram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navedeni</w:t>
      </w:r>
      <w:proofErr w:type="spellEnd"/>
      <w:proofErr w:type="gram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dužnik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brisan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registra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82346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82346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0D4D55" w:rsidP="000D4D55" w:rsidR="00FA56A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982346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FA56A2" w:rsidP="00FA56A2" w:rsidR="00FA56A2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Dana 6.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listopada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2017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upravitelj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pisanim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podneskom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ovosudni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spis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izvijestio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stekli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uvjeti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provedbu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naknadne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diobe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mase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prihodovan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novčani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iznos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od 1.295.733,43  kn.</w:t>
      </w:r>
    </w:p>
    <w:p w:rsidRDefault="00FA56A2" w:rsidP="00FA56A2" w:rsidR="00FA56A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Slijedom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iznesenog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temelju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odredbe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članka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289.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stavak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1.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Narodne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71/15)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doneseno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rješenje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FA56A2" w:rsidP="00FA56A2" w:rsidR="00FA56A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A56A2" w:rsidP="00FA56A2" w:rsidR="00FA56A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U Zagrebu 11.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listopada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2017.</w:t>
      </w:r>
    </w:p>
    <w:p w:rsidRDefault="00FA56A2" w:rsidP="00FA56A2" w:rsidR="00FA56A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A56A2" w:rsidP="00FA56A2" w:rsidR="00FA56A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 U D A C:</w:t>
      </w:r>
    </w:p>
    <w:p w:rsidRDefault="00FA56A2" w:rsidP="00FA56A2" w:rsidR="00FA56A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LUCIJA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BUTIGAN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,v.r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FA56A2" w:rsidP="00FA56A2" w:rsidR="00FA56A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A56A2" w:rsidP="00FA56A2" w:rsidR="00FA56A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UPUTA O PRAVNOM LIJEKU:</w:t>
      </w:r>
    </w:p>
    <w:p w:rsidRDefault="00FA56A2" w:rsidP="00FA56A2" w:rsidR="00FA56A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može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izjaviti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putem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Visokom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RH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primjerka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8 (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osam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)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dana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primitka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FA56A2" w:rsidP="00FA56A2" w:rsidR="00FA56A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A56A2" w:rsidP="00FA56A2" w:rsidR="00FA56A2">
      <w:pPr>
        <w:jc w:val="right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FA56A2" w:rsidP="00FA56A2" w:rsidR="00E33188" w:rsidRPr="00982346">
      <w:pPr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t>Katica</w:t>
      </w:r>
      <w:proofErr w:type="spellEnd"/>
      <w:r>
        <w:t xml:space="preserve"> </w:t>
      </w:r>
      <w:proofErr w:type="spellStart"/>
      <w:r>
        <w:t>Franjić</w:t>
      </w:r>
      <w:proofErr w:type="spellEnd"/>
    </w:p>
    <w:sectPr w:rsidSect="00FA56A2" w:rsidR="00E33188" w:rsidRPr="00982346"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331AD6"/>
    <w:rsid w:val="005801A2"/>
    <w:rsid w:val="00982346"/>
    <w:rsid w:val="00BE3772"/>
    <w:rsid w:val="00D80203"/>
    <w:rsid w:val="00E33188"/>
    <w:rsid w:val="00FA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801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01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1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1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1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801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01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812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St-655/2012-102</izvorni_sadrzaj>
    <derivirana_varijabla naziv="DomainObject.Oznaka_1">St-655/2012-102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2012.</izvorni_sadrzaj>
    <derivirana_varijabla naziv="DomainObject.Predmet.DatumOsnivanja_1">18.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srpnja 2014.</izvorni_sadrzaj>
    <derivirana_varijabla naziv="DomainObject.Predmet.DatumRjesavanja_1">28.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St-655/2012</izvorni_sadrzaj>
    <derivirana_varijabla naziv="DomainObject.Predmet.OznakaBroj_1">St-655/2012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TOPLANA d.o.o. zastupanog po punomoćniku JOSIP SLADIĆ; DENIS JANŽETIĆ</izvorni_sadrzaj>
    <derivirana_varijabla naziv="DomainObject.Predmet.ProtustrankaFormated_1">  TOPLANA d.o.o. zastupanog po punomoćniku JOSIP SLADIĆ; DENIS JANŽETIĆ</derivirana_varijabla>
  </DomainObject.Predmet.ProtustrankaFormated>
  <DomainObject.Predmet.ProtustrankaFormatedOIB>
    <izvorni_sadrzaj>  TOPLANA d.o.o., OIB 38690277940 zastupanog po punomoćniku JOSIP SLADIĆ; DENIS JANŽETIĆ</izvorni_sadrzaj>
    <derivirana_varijabla naziv="DomainObject.Predmet.ProtustrankaFormatedOIB_1">  TOPLANA d.o.o., OIB 38690277940 zastupanog po punomoćniku JOSIP SLADIĆ; DENIS JANŽETIĆ</derivirana_varijabla>
  </DomainObject.Predmet.ProtustrankaFormatedOIB>
  <DomainObject.Predmet.ProtustrankaFormatedWithAdress>
    <izvorni_sadrzaj> TOPLANA d.o.o., Tina Ujevića 7, 47000 Karlovac zastupanog po punomoćniku JOSIP SLADIĆ; DENIS JANŽETIĆ</izvorni_sadrzaj>
    <derivirana_varijabla naziv="DomainObject.Predmet.ProtustrankaFormatedWithAdress_1"> TOPLANA d.o.o., Tina Ujevića 7, 47000 Karlovac zastupanog po punomoćniku JOSIP SLADIĆ; DENIS JANŽETIĆ</derivirana_varijabla>
  </DomainObject.Predmet.ProtustrankaFormatedWithAdress>
  <DomainObject.Predmet.ProtustrankaFormatedWithAdressOIB>
    <izvorni_sadrzaj> TOPLANA d.o.o., OIB 38690277940, Tina Ujevića 7, 47000 Karlovac zastupanog po punomoćniku JOSIP SLADIĆ; DENIS JANŽETIĆ</izvorni_sadrzaj>
    <derivirana_varijabla naziv="DomainObject.Predmet.ProtustrankaFormatedWithAdressOIB_1"> TOPLANA d.o.o., OIB 38690277940, Tina Ujevića 7, 47000 Karlovac zastupanog po punomoćniku JOSIP SLADIĆ; DENIS JANŽETIĆ</derivirana_varijabla>
  </DomainObject.Predmet.ProtustrankaFormatedWithAdressOIB>
  <DomainObject.Predmet.ProtustrankaWithAdress>
    <izvorni_sadrzaj>TOPLANA d.o.o. Tina Ujevića 7, 47000 Karlovac</izvorni_sadrzaj>
    <derivirana_varijabla naziv="DomainObject.Predmet.ProtustrankaWithAdress_1">TOPLANA d.o.o. Tina Ujevića 7, 47000 Karlovac</derivirana_varijabla>
  </DomainObject.Predmet.ProtustrankaWithAdress>
  <DomainObject.Predmet.ProtustrankaWithAdressOIB>
    <izvorni_sadrzaj>TOPLANA d.o.o., OIB 38690277940, Tina Ujevića 7, 47000 Karlovac</izvorni_sadrzaj>
    <derivirana_varijabla naziv="DomainObject.Predmet.ProtustrankaWithAdressOIB_1">TOPLANA d.o.o., OIB 38690277940, Tina Ujevića 7, 47000 Karlovac</derivirana_varijabla>
  </DomainObject.Predmet.ProtustrankaWithAdressOIB>
  <DomainObject.Predmet.ProtustrankaNazivFormated>
    <izvorni_sadrzaj>TOPLANA d.o.o.</izvorni_sadrzaj>
    <derivirana_varijabla naziv="DomainObject.Predmet.ProtustrankaNazivFormated_1">TOPLANA d.o.o.</derivirana_varijabla>
  </DomainObject.Predmet.ProtustrankaNazivFormated>
  <DomainObject.Predmet.ProtustrankaNazivFormatedOIB>
    <izvorni_sadrzaj>TOPLANA d.o.o., OIB 38690277940</izvorni_sadrzaj>
    <derivirana_varijabla naziv="DomainObject.Predmet.ProtustrankaNazivFormatedOIB_1">TOPLANA d.o.o., OIB 38690277940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 RADOVIĆ; VJEROVNICI</izvorni_sadrzaj>
    <derivirana_varijabla naziv="DomainObject.Predmet.StrankaFormated_1">  MARA RADOVIĆ; VJEROVNICI</derivirana_varijabla>
  </DomainObject.Predmet.StrankaFormated>
  <DomainObject.Predmet.StrankaFormatedOIB>
    <izvorni_sadrzaj>  MARA RADOVIĆ, OIB 15013489340; VJEROVNICI</izvorni_sadrzaj>
    <derivirana_varijabla naziv="DomainObject.Predmet.StrankaFormatedOIB_1">  MARA RADOVIĆ, OIB 15013489340; VJEROVNICI</derivirana_varijabla>
  </DomainObject.Predmet.StrankaFormatedOIB>
  <DomainObject.Predmet.StrankaFormatedWithAdress>
    <izvorni_sadrzaj> MARA RADOVIĆ, Grabovac 63, 47245 Rakovica; VJEROVNICI</izvorni_sadrzaj>
    <derivirana_varijabla naziv="DomainObject.Predmet.StrankaFormatedWithAdress_1"> MARA RADOVIĆ, Grabovac 63, 47245 Rakovica; VJEROVNICI</derivirana_varijabla>
  </DomainObject.Predmet.StrankaFormatedWithAdress>
  <DomainObject.Predmet.StrankaFormatedWithAdressOIB>
    <izvorni_sadrzaj> MARA RADOVIĆ, OIB 15013489340, Grabovac 63, 47245 Rakovica; VJEROVNICI</izvorni_sadrzaj>
    <derivirana_varijabla naziv="DomainObject.Predmet.StrankaFormatedWithAdressOIB_1"> MARA RADOVIĆ, OIB 15013489340, Grabovac 63, 47245 Rakovica; VJEROVNICI</derivirana_varijabla>
  </DomainObject.Predmet.StrankaFormatedWithAdressOIB>
  <DomainObject.Predmet.StrankaWithAdress>
    <izvorni_sadrzaj>MARA RADOVIĆ Grabovac 63,47245 Rakovica,VJEROVNICI </izvorni_sadrzaj>
    <derivirana_varijabla naziv="DomainObject.Predmet.StrankaWithAdress_1">MARA RADOVIĆ Grabovac 63,47245 Rakovica,VJEROVNICI </derivirana_varijabla>
  </DomainObject.Predmet.StrankaWithAdress>
  <DomainObject.Predmet.StrankaWithAdressOIB>
    <izvorni_sadrzaj>MARA RADOVIĆ, OIB 15013489340, Grabovac 63,47245 Rakovica,VJEROVNICI</izvorni_sadrzaj>
    <derivirana_varijabla naziv="DomainObject.Predmet.StrankaWithAdressOIB_1">MARA RADOVIĆ, OIB 15013489340, Grabovac 63,47245 Rakovica,VJEROVNICI</derivirana_varijabla>
  </DomainObject.Predmet.StrankaWithAdressOIB>
  <DomainObject.Predmet.StrankaNazivFormated>
    <izvorni_sadrzaj>MARA RADOVIĆ,VJEROVNICI</izvorni_sadrzaj>
    <derivirana_varijabla naziv="DomainObject.Predmet.StrankaNazivFormated_1">MARA RADOVIĆ,VJEROVNICI</derivirana_varijabla>
  </DomainObject.Predmet.StrankaNazivFormated>
  <DomainObject.Predmet.StrankaNazivFormatedOIB>
    <izvorni_sadrzaj>MARA RADOVIĆ, OIB 15013489340,VJEROVNICI</izvorni_sadrzaj>
    <derivirana_varijabla naziv="DomainObject.Predmet.StrankaNazivFormatedOIB_1">MARA RADOVIĆ, OIB 15013489340,VJEROVNICI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MARA RADOVIĆ</item>
      <item>VJEROVNICI</item>
    </izvorni_sadrzaj>
    <derivirana_varijabla naziv="DomainObject.Predmet.StrankaListFormated_1">
      <item>MARA RADOVIĆ</item>
      <item>VJEROVNICI</item>
    </derivirana_varijabla>
  </DomainObject.Predmet.StrankaListFormated>
  <DomainObject.Predmet.StrankaListFormatedOIB>
    <izvorni_sadrzaj>
      <item>MARA RADOVIĆ, OIB 15013489340</item>
      <item>VJEROVNICI</item>
    </izvorni_sadrzaj>
    <derivirana_varijabla naziv="DomainObject.Predmet.StrankaListFormatedOIB_1">
      <item>MARA RADOVIĆ, OIB 15013489340</item>
      <item>VJEROVNICI</item>
    </derivirana_varijabla>
  </DomainObject.Predmet.StrankaListFormatedOIB>
  <DomainObject.Predmet.StrankaListFormatedWithAdress>
    <izvorni_sadrzaj>
      <item>MARA RADOVIĆ, Grabovac 63, 47245 Rakovica</item>
      <item>VJEROVNICI</item>
    </izvorni_sadrzaj>
    <derivirana_varijabla naziv="DomainObject.Predmet.StrankaListFormatedWithAdress_1">
      <item>MARA RADOVIĆ, Grabovac 63, 47245 Rakovica</item>
      <item>VJEROVNICI</item>
    </derivirana_varijabla>
  </DomainObject.Predmet.StrankaListFormatedWithAdress>
  <DomainObject.Predmet.StrankaListFormatedWithAdressOIB>
    <izvorni_sadrzaj>
      <item>MARA RADOVIĆ, OIB 15013489340, Grabovac 63, 47245 Rakovica</item>
      <item>VJEROVNICI</item>
    </izvorni_sadrzaj>
    <derivirana_varijabla naziv="DomainObject.Predmet.StrankaListFormatedWithAdressOIB_1">
      <item>MARA RADOVIĆ, OIB 15013489340, Grabovac 63, 47245 Rakovica</item>
      <item>VJEROVNICI</item>
    </derivirana_varijabla>
  </DomainObject.Predmet.StrankaListFormatedWithAdressOIB>
  <DomainObject.Predmet.StrankaListNazivFormated>
    <izvorni_sadrzaj>
      <item>MARA RADOVIĆ</item>
      <item>VJEROVNICI</item>
    </izvorni_sadrzaj>
    <derivirana_varijabla naziv="DomainObject.Predmet.StrankaListNazivFormated_1">
      <item>MARA RADOVIĆ</item>
      <item>VJEROVNICI</item>
    </derivirana_varijabla>
  </DomainObject.Predmet.StrankaListNazivFormated>
  <DomainObject.Predmet.StrankaListNazivFormatedOIB>
    <izvorni_sadrzaj>
      <item>MARA RADOVIĆ, OIB 15013489340</item>
      <item>VJEROVNICI</item>
    </izvorni_sadrzaj>
    <derivirana_varijabla naziv="DomainObject.Predmet.StrankaListNazivFormatedOIB_1">
      <item>MARA RADOVIĆ, OIB 15013489340</item>
      <item>VJEROVNICI</item>
    </derivirana_varijabla>
  </DomainObject.Predmet.StrankaListNazivFormatedOIB>
  <DomainObject.Predmet.ProtuStrankaListFormated>
    <izvorni_sadrzaj>
      <item>TOPLANA d.o.o. zastupanog po punomoćniku JOSIP SLADIĆ; DENIS JANŽETIĆ</item>
    </izvorni_sadrzaj>
    <derivirana_varijabla naziv="DomainObject.Predmet.ProtuStrankaListFormated_1">
      <item>TOPLANA d.o.o. zastupanog po punomoćniku JOSIP SLADIĆ; DENIS JANŽETIĆ</item>
    </derivirana_varijabla>
  </DomainObject.Predmet.ProtuStrankaListFormated>
  <DomainObject.Predmet.ProtuStrankaListFormatedOIB>
    <izvorni_sadrzaj>
      <item>TOPLANA d.o.o., OIB 38690277940 zastupanog po punomoćniku JOSIP SLADIĆ; DENIS JANŽETIĆ</item>
    </izvorni_sadrzaj>
    <derivirana_varijabla naziv="DomainObject.Predmet.ProtuStrankaListFormatedOIB_1">
      <item>TOPLANA d.o.o., OIB 38690277940 zastupanog po punomoćniku JOSIP SLADIĆ; DENIS JANŽETIĆ</item>
    </derivirana_varijabla>
  </DomainObject.Predmet.ProtuStrankaListFormatedOIB>
  <DomainObject.Predmet.ProtuStrankaListFormatedWithAdress>
    <izvorni_sadrzaj>
      <item>TOPLANA d.o.o., Tina Ujevića 7, 47000 Karlovac zastupanog po punomoćniku JOSIP SLADIĆ; DENIS JANŽETIĆ</item>
    </izvorni_sadrzaj>
    <derivirana_varijabla naziv="DomainObject.Predmet.ProtuStrankaListFormatedWithAdress_1">
      <item>TOPLANA d.o.o., Tina Ujevića 7, 47000 Karlovac zastupanog po punomoćniku JOSIP SLADIĆ; DENIS JANŽETIĆ</item>
    </derivirana_varijabla>
  </DomainObject.Predmet.ProtuStrankaListFormatedWithAdress>
  <DomainObject.Predmet.ProtuStrankaListFormatedWithAdressOIB>
    <izvorni_sadrzaj>
      <item>TOPLANA d.o.o., OIB 38690277940, Tina Ujevića 7, 47000 Karlovac zastupanog po punomoćniku JOSIP SLADIĆ; DENIS JANŽETIĆ</item>
    </izvorni_sadrzaj>
    <derivirana_varijabla naziv="DomainObject.Predmet.ProtuStrankaListFormatedWithAdressOIB_1">
      <item>TOPLANA d.o.o., OIB 38690277940, Tina Ujevića 7, 47000 Karlovac zastupanog po punomoćniku JOSIP SLADIĆ; DENIS JANŽETIĆ</item>
    </derivirana_varijabla>
  </DomainObject.Predmet.ProtuStrankaListFormatedWithAdressOIB>
  <DomainObject.Predmet.ProtuStrankaListNazivFormated>
    <izvorni_sadrzaj>
      <item>TOPLANA d.o.o.</item>
    </izvorni_sadrzaj>
    <derivirana_varijabla naziv="DomainObject.Predmet.ProtuStrankaListNazivFormated_1">
      <item>TOPLANA d.o.o.</item>
    </derivirana_varijabla>
  </DomainObject.Predmet.ProtuStrankaListNazivFormated>
  <DomainObject.Predmet.ProtuStrankaListNazivFormatedOIB>
    <izvorni_sadrzaj>
      <item>TOPLANA d.o.o., OIB 38690277940</item>
    </izvorni_sadrzaj>
    <derivirana_varijabla naziv="DomainObject.Predmet.ProtuStrankaListNazivFormatedOIB_1">
      <item>TOPLANA d.o.o., OIB 38690277940</item>
    </derivirana_varijabla>
  </DomainObject.Predmet.ProtuStrankaListNazivFormatedOIB>
  <DomainObject.Predmet.OstaliListFormated>
    <izvorni_sadrzaj>
      <item>FINA KARLOVAC</item>
      <item>Ministarstvo financija RH, Porezna uprava Karlovac</item>
      <item>KARLOVAČKA BANKA d.d.</item>
      <item>ALEKSANDAR JAKIĆ, odvjetnik</item>
      <item>DENIS JANŽETIĆ punomoćnik sudionika u postupku TOPLANA d.o.o.</item>
      <item>MILAN JANJANIN, odvjetnik</item>
      <item>JOSIP SLADIĆ punomoćnik sudionika u postupku TOPLANA d.o.o.</item>
      <item>ŽUPANIJSKO DRŽAVNO ODVJETNIŠTVO U ZAGREBU</item>
      <item>MATO ČIČAK</item>
      <item>MARKO REŠKOVAC, odvjetnik</item>
      <item>OD HANŽEKOVIĆ I PARTNERI</item>
    </izvorni_sadrzaj>
    <derivirana_varijabla naziv="DomainObject.Predmet.OstaliListFormated_1">
      <item>FINA KARLOVAC</item>
      <item>Ministarstvo financija RH, Porezna uprava Karlovac</item>
      <item>KARLOVAČKA BANKA d.d.</item>
      <item>ALEKSANDAR JAKIĆ, odvjetnik</item>
      <item>DENIS JANŽETIĆ punomoćnik sudionika u postupku TOPLANA d.o.o.</item>
      <item>MILAN JANJANIN, odvjetnik</item>
      <item>JOSIP SLADIĆ punomoćnik sudionika u postupku TOPLANA d.o.o.</item>
      <item>ŽUPANIJSKO DRŽAVNO ODVJETNIŠTVO U ZAGREBU</item>
      <item>MATO ČIČAK</item>
      <item>MARKO REŠKOVAC, odvjetnik</item>
      <item>OD HANŽEKOVIĆ I PARTNERI</item>
    </derivirana_varijabla>
  </DomainObject.Predmet.OstaliListFormated>
  <DomainObject.Predmet.OstaliListFormatedOIB>
    <izvorni_sadrzaj>
      <item>FINA KARLOVAC</item>
      <item>Ministarstvo financija RH, Porezna uprava Karlovac</item>
      <item>KARLOVAČKA BANKA d.d.</item>
      <item>ALEKSANDAR JAKIĆ, odvjetnik</item>
      <item>DENIS JANŽETIĆ punomoćnik sudionika u postupku TOPLANA d.o.o.</item>
      <item>MILAN JANJANIN, odvjetnik</item>
      <item>JOSIP SLADIĆ punomoćnik sudionika u postupku TOPLANA d.o.o.</item>
      <item>ŽUPANIJSKO DRŽAVNO ODVJETNIŠTVO U ZAGREBU</item>
      <item>MATO ČIČAK, OIB 63670108668</item>
      <item>MARKO REŠKOVAC, odvjetnik</item>
      <item>OD HANŽEKOVIĆ I PARTNERI</item>
    </izvorni_sadrzaj>
    <derivirana_varijabla naziv="DomainObject.Predmet.OstaliListFormatedOIB_1">
      <item>FINA KARLOVAC</item>
      <item>Ministarstvo financija RH, Porezna uprava Karlovac</item>
      <item>KARLOVAČKA BANKA d.d.</item>
      <item>ALEKSANDAR JAKIĆ, odvjetnik</item>
      <item>DENIS JANŽETIĆ punomoćnik sudionika u postupku TOPLANA d.o.o.</item>
      <item>MILAN JANJANIN, odvjetnik</item>
      <item>JOSIP SLADIĆ punomoćnik sudionika u postupku TOPLANA d.o.o.</item>
      <item>ŽUPANIJSKO DRŽAVNO ODVJETNIŠTVO U ZAGREBU</item>
      <item>MATO ČIČAK, OIB 63670108668</item>
      <item>MARKO REŠKOVAC, odvjetnik</item>
      <item>OD HANŽEKOVIĆ I PARTNERI</item>
    </derivirana_varijabla>
  </DomainObject.Predmet.OstaliListFormatedOIB>
  <DomainObject.Predmet.OstaliListFormatedWithAdress>
    <izvorni_sadrzaj>
      <item>FINA KARLOVAC, 47000 Karlovac</item>
      <item>Ministarstvo financija RH, Porezna uprava Karlovac, 47000 Karlovac</item>
      <item>KARLOVAČKA BANKA d.d., 47000 Karlovac</item>
      <item>ALEKSANDAR JAKIĆ, odvjetnik, Vlaška 64, 10000 Zagreb</item>
      <item>DENIS JANŽETIĆ, Tina Ujevića 6, 47000 Karlovac punomoćnik sudionika u postupku TOPLANA d.o.o.</item>
      <item>MILAN JANJANIN, odvjetnik, Sarajevska 2/VI, 47000 Karlovac</item>
      <item>JOSIP SLADIĆ, Tina Ujevića 7, 47000 Karlovac punomoćnik sudionika u postupku TOPLANA d.o.o.</item>
      <item>ŽUPANIJSKO DRŽAVNO ODVJETNIŠTVO U ZAGREBU, Savska c. 41/II, 10000 Zagreb</item>
      <item>MATO ČIČAK, Donja Lomnica, II. Odvojak Deverićeve 5, 10410 Velika Gorica</item>
      <item>MARKO REŠKOVAC, odvjetnik, Preradovićeva 16, 47000 Karlovac</item>
      <item>OD HANŽEKOVIĆ I PARTNERI, Radnička c. 22, 10000 Zagreb</item>
    </izvorni_sadrzaj>
    <derivirana_varijabla naziv="DomainObject.Predmet.OstaliListFormatedWithAdress_1">
      <item>FINA KARLOVAC, 47000 Karlovac</item>
      <item>Ministarstvo financija RH, Porezna uprava Karlovac, 47000 Karlovac</item>
      <item>KARLOVAČKA BANKA d.d., 47000 Karlovac</item>
      <item>ALEKSANDAR JAKIĆ, odvjetnik, Vlaška 64, 10000 Zagreb</item>
      <item>DENIS JANŽETIĆ, Tina Ujevića 6, 47000 Karlovac punomoćnik sudionika u postupku TOPLANA d.o.o.</item>
      <item>MILAN JANJANIN, odvjetnik, Sarajevska 2/VI, 47000 Karlovac</item>
      <item>JOSIP SLADIĆ, Tina Ujevića 7, 47000 Karlovac punomoćnik sudionika u postupku TOPLANA d.o.o.</item>
      <item>ŽUPANIJSKO DRŽAVNO ODVJETNIŠTVO U ZAGREBU, Savska c. 41/II, 10000 Zagreb</item>
      <item>MATO ČIČAK, Donja Lomnica, II. Odvojak Deverićeve 5, 10410 Velika Gorica</item>
      <item>MARKO REŠKOVAC, odvjetnik, Preradovićeva 16, 47000 Karlovac</item>
      <item>OD HANŽEKOVIĆ I PARTNERI, Radnička c. 22, 10000 Zagreb</item>
    </derivirana_varijabla>
  </DomainObject.Predmet.OstaliListFormatedWithAdress>
  <DomainObject.Predmet.OstaliListFormatedWithAdressOIB>
    <izvorni_sadrzaj>
      <item>FINA KARLOVAC, 47000 Karlovac</item>
      <item>Ministarstvo financija RH, Porezna uprava Karlovac, 47000 Karlovac</item>
      <item>KARLOVAČKA BANKA d.d., 47000 Karlovac</item>
      <item>ALEKSANDAR JAKIĆ, odvjetnik, Vlaška 64, 10000 Zagreb</item>
      <item>DENIS JANŽETIĆ, Tina Ujevića 6, 47000 Karlovac punomoćnik sudionika u postupku TOPLANA d.o.o.</item>
      <item>MILAN JANJANIN, odvjetnik, Sarajevska 2/VI, 47000 Karlovac</item>
      <item>JOSIP SLADIĆ, Tina Ujevića 7, 47000 Karlovac punomoćnik sudionika u postupku TOPLANA d.o.o.</item>
      <item>ŽUPANIJSKO DRŽAVNO ODVJETNIŠTVO U ZAGREBU, Savska c. 41/II, 10000 Zagreb</item>
      <item>MATO ČIČAK, OIB 63670108668, Donja Lomnica, II. Odvojak Deverićeve 5, 10410 Velika Gorica</item>
      <item>MARKO REŠKOVAC, odvjetnik, Preradovićeva 16, 47000 Karlovac</item>
      <item>OD HANŽEKOVIĆ I PARTNERI, Radnička c. 22, 10000 Zagreb</item>
    </izvorni_sadrzaj>
    <derivirana_varijabla naziv="DomainObject.Predmet.OstaliListFormatedWithAdressOIB_1">
      <item>FINA KARLOVAC, 47000 Karlovac</item>
      <item>Ministarstvo financija RH, Porezna uprava Karlovac, 47000 Karlovac</item>
      <item>KARLOVAČKA BANKA d.d., 47000 Karlovac</item>
      <item>ALEKSANDAR JAKIĆ, odvjetnik, Vlaška 64, 10000 Zagreb</item>
      <item>DENIS JANŽETIĆ, Tina Ujevića 6, 47000 Karlovac punomoćnik sudionika u postupku TOPLANA d.o.o.</item>
      <item>MILAN JANJANIN, odvjetnik, Sarajevska 2/VI, 47000 Karlovac</item>
      <item>JOSIP SLADIĆ, Tina Ujevića 7, 47000 Karlovac punomoćnik sudionika u postupku TOPLANA d.o.o.</item>
      <item>ŽUPANIJSKO DRŽAVNO ODVJETNIŠTVO U ZAGREBU, Savska c. 41/II, 10000 Zagreb</item>
      <item>MATO ČIČAK, OIB 63670108668, Donja Lomnica, II. Odvojak Deverićeve 5, 10410 Velika Gorica</item>
      <item>MARKO REŠKOVAC, odvjetnik, Preradovićeva 16, 47000 Karlovac</item>
      <item>OD HANŽEKOVIĆ I PARTNERI, Radnička c. 22, 10000 Zagreb</item>
    </derivirana_varijabla>
  </DomainObject.Predmet.OstaliListFormatedWithAdressOIB>
  <DomainObject.Predmet.OstaliListNazivFormated>
    <izvorni_sadrzaj>
      <item>FINA KARLOVAC</item>
      <item>Ministarstvo financija RH, Porezna uprava Karlovac</item>
      <item>KARLOVAČKA BANKA d.d.</item>
      <item>ALEKSANDAR JAKIĆ, odvjetnik</item>
      <item>DENIS JANŽETIĆ</item>
      <item>MILAN JANJANIN, odvjetnik</item>
      <item>JOSIP SLADIĆ</item>
      <item>ŽUPANIJSKO DRŽAVNO ODVJETNIŠTVO U ZAGREBU</item>
      <item>MATO ČIČAK</item>
      <item>MARKO REŠKOVAC, odvjetnik</item>
      <item>OD HANŽEKOVIĆ I PARTNERI</item>
    </izvorni_sadrzaj>
    <derivirana_varijabla naziv="DomainObject.Predmet.OstaliListNazivFormated_1">
      <item>FINA KARLOVAC</item>
      <item>Ministarstvo financija RH, Porezna uprava Karlovac</item>
      <item>KARLOVAČKA BANKA d.d.</item>
      <item>ALEKSANDAR JAKIĆ, odvjetnik</item>
      <item>DENIS JANŽETIĆ</item>
      <item>MILAN JANJANIN, odvjetnik</item>
      <item>JOSIP SLADIĆ</item>
      <item>ŽUPANIJSKO DRŽAVNO ODVJETNIŠTVO U ZAGREBU</item>
      <item>MATO ČIČAK</item>
      <item>MARKO REŠKOVAC, odvjetnik</item>
      <item>OD HANŽEKOVIĆ I PARTNERI</item>
    </derivirana_varijabla>
  </DomainObject.Predmet.OstaliListNazivFormated>
  <DomainObject.Predmet.OstaliListNazivFormatedOIB>
    <izvorni_sadrzaj>
      <item>FINA KARLOVAC</item>
      <item>Ministarstvo financija RH, Porezna uprava Karlovac</item>
      <item>KARLOVAČKA BANKA d.d.</item>
      <item>ALEKSANDAR JAKIĆ, odvjetnik</item>
      <item>DENIS JANŽETIĆ</item>
      <item>MILAN JANJANIN, odvjetnik</item>
      <item>JOSIP SLADIĆ</item>
      <item>ŽUPANIJSKO DRŽAVNO ODVJETNIŠTVO U ZAGREBU</item>
      <item>MATO ČIČAK, OIB 63670108668</item>
      <item>MARKO REŠKOVAC, odvjetnik</item>
      <item>OD HANŽEKOVIĆ I PARTNERI</item>
    </izvorni_sadrzaj>
    <derivirana_varijabla naziv="DomainObject.Predmet.OstaliListNazivFormatedOIB_1">
      <item>FINA KARLOVAC</item>
      <item>Ministarstvo financija RH, Porezna uprava Karlovac</item>
      <item>KARLOVAČKA BANKA d.d.</item>
      <item>ALEKSANDAR JAKIĆ, odvjetnik</item>
      <item>DENIS JANŽETIĆ</item>
      <item>MILAN JANJANIN, odvjetnik</item>
      <item>JOSIP SLADIĆ</item>
      <item>ŽUPANIJSKO DRŽAVNO ODVJETNIŠTVO U ZAGREBU</item>
      <item>MATO ČIČAK, OIB 63670108668</item>
      <item>MARKO REŠKOVAC, odvjetnik</item>
      <item>OD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St-655/2012-102</izvorni_sadrzaj>
    <derivirana_varijabla naziv="DomainObject.PoslovniBrojDokumenta_1">St-655/2012-102</derivirana_varijabla>
  </DomainObject.PoslovniBrojDokumenta>
  <DomainObject.Predmet.StrankaIDrugi>
    <izvorni_sadrzaj>MARA RADOVIĆ i dr.</izvorni_sadrzaj>
    <derivirana_varijabla naziv="DomainObject.Predmet.StrankaIDrugi_1">MARA RADOVIĆ i dr.</derivirana_varijabla>
  </DomainObject.Predmet.StrankaIDrugi>
  <DomainObject.Predmet.ProtustrankaIDrugi>
    <izvorni_sadrzaj>TOPLANA d.o.o.</izvorni_sadrzaj>
    <derivirana_varijabla naziv="DomainObject.Predmet.ProtustrankaIDrugi_1">TOPLANA d.o.o.</derivirana_varijabla>
  </DomainObject.Predmet.ProtustrankaIDrugi>
  <DomainObject.Predmet.StrankaIDrugiAdressOIB>
    <izvorni_sadrzaj>MARA RADOVIĆ, OIB 15013489340, Grabovac 63, 47245 Rakovica i dr.</izvorni_sadrzaj>
    <derivirana_varijabla naziv="DomainObject.Predmet.StrankaIDrugiAdressOIB_1">MARA RADOVIĆ, OIB 15013489340, Grabovac 63, 47245 Rakovica i dr.</derivirana_varijabla>
  </DomainObject.Predmet.StrankaIDrugiAdressOIB>
  <DomainObject.Predmet.ProtustrankaIDrugiAdressOIB>
    <izvorni_sadrzaj>TOPLANA d.o.o., OIB 38690277940, Tina Ujevića 7, 47000 Karlovac</izvorni_sadrzaj>
    <derivirana_varijabla naziv="DomainObject.Predmet.ProtustrankaIDrugiAdressOIB_1">TOPLANA d.o.o., OIB 38690277940, Tina Ujevića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srpnja 2014.</izvorni_sadrzaj>
    <derivirana_varijabla naziv="DomainObject.Predmet.OdlukaRjesenje.DatumDonosenjaOdluke_1">22. srpnja 2014.</derivirana_varijabla>
  </DomainObject.Predmet.OdlukaRjesenje.DatumDonosenjaOdluke>
  <DomainObject.Predmet.OdlukaRjesenje.DatumPravomocnosti>
    <izvorni_sadrzaj>26. kolovoza 2014.</izvorni_sadrzaj>
    <derivirana_varijabla naziv="DomainObject.Predmet.OdlukaRjesenje.DatumPravomocnosti_1">26. kolovoza 2014.</derivirana_varijabla>
  </DomainObject.Predmet.OdlukaRjesenje.DatumPravomocnosti>
  <DomainObject.Predmet.OdlukaRjesenje.Oznaka>
    <izvorni_sadrzaj>St-655/2012-88</izvorni_sadrzaj>
    <derivirana_varijabla naziv="DomainObject.Predmet.OdlukaRjesenje.Oznaka_1">St-655/2012-88</derivirana_varijabla>
  </DomainObject.Predmet.OdlukaRjesenje.Oznaka>
  <DomainObject.Predmet.SudioniciListNaziv>
    <izvorni_sadrzaj>
      <item>TOPLANA d.o.o.</item>
      <item>MARA RADOVIĆ</item>
      <item>VJEROVNICI</item>
      <item>FINA KARLOVAC</item>
      <item>Ministarstvo financija RH, Porezna uprava Karlovac</item>
      <item>KARLOVAČKA BANKA d.d.</item>
      <item>ALEKSANDAR JAKIĆ, odvjetnik</item>
      <item>DENIS JANŽETIĆ</item>
      <item>MILAN JANJANIN, odvjetnik</item>
      <item>JOSIP SLADIĆ</item>
      <item>ŽUPANIJSKO DRŽAVNO ODVJETNIŠTVO U ZAGREBU</item>
      <item>MATO ČIČAK</item>
      <item>MARKO REŠKOVAC, odvjetnik</item>
      <item>OD HANŽEKOVIĆ I PARTNERI</item>
    </izvorni_sadrzaj>
    <derivirana_varijabla naziv="DomainObject.Predmet.SudioniciListNaziv_1">
      <item>TOPLANA d.o.o.</item>
      <item>MARA RADOVIĆ</item>
      <item>VJEROVNICI</item>
      <item>FINA KARLOVAC</item>
      <item>Ministarstvo financija RH, Porezna uprava Karlovac</item>
      <item>KARLOVAČKA BANKA d.d.</item>
      <item>ALEKSANDAR JAKIĆ, odvjetnik</item>
      <item>DENIS JANŽETIĆ</item>
      <item>MILAN JANJANIN, odvjetnik</item>
      <item>JOSIP SLADIĆ</item>
      <item>ŽUPANIJSKO DRŽAVNO ODVJETNIŠTVO U ZAGREBU</item>
      <item>MATO ČIČAK</item>
      <item>MARKO REŠKOVAC, odvjetnik</item>
      <item>OD HANŽEKOVIĆ I PARTNERI</item>
    </derivirana_varijabla>
  </DomainObject.Predmet.SudioniciListNaziv>
  <DomainObject.Predmet.SudioniciListAdressOIB>
    <izvorni_sadrzaj>
      <item>TOPLANA d.o.o., OIB 38690277940, Tina Ujevića 7,47000 Karlovac</item>
      <item>MARA RADOVIĆ, OIB 15013489340, Grabovac 63,47245 Rakovica</item>
      <item>VJEROVNICI</item>
      <item>FINA KARLOVAC, 47000 Karlovac</item>
      <item>Ministarstvo financija RH, Porezna uprava Karlovac, 47000 Karlovac</item>
      <item>KARLOVAČKA BANKA d.d., 47000 Karlovac</item>
      <item>ALEKSANDAR JAKIĆ, odvjetnik, Vlaška 64,10000 Zagreb</item>
      <item>DENIS JANŽETIĆ, Tina Ujevića 6,47000 Karlovac</item>
      <item>MILAN JANJANIN, odvjetnik, Sarajevska 2/VI,47000 Karlovac</item>
      <item>JOSIP SLADIĆ, Tina Ujevića 7,47000 Karlovac</item>
      <item>ŽUPANIJSKO DRŽAVNO ODVJETNIŠTVO U ZAGREBU, Savska c. 41/II,10000 Zagreb</item>
      <item>MATO ČIČAK, OIB 63670108668, Donja Lomnica, II. Odvojak Deverićeve 5,10410 Velika Gorica</item>
      <item>MARKO REŠKOVAC, odvjetnik, Preradovićeva 16,47000 Karlovac</item>
      <item>OD HANŽEKOVIĆ I PARTNERI, Radnička c. 22,10000 Zagreb</item>
    </izvorni_sadrzaj>
    <derivirana_varijabla naziv="DomainObject.Predmet.SudioniciListAdressOIB_1">
      <item>TOPLANA d.o.o., OIB 38690277940, Tina Ujevića 7,47000 Karlovac</item>
      <item>MARA RADOVIĆ, OIB 15013489340, Grabovac 63,47245 Rakovica</item>
      <item>VJEROVNICI</item>
      <item>FINA KARLOVAC, 47000 Karlovac</item>
      <item>Ministarstvo financija RH, Porezna uprava Karlovac, 47000 Karlovac</item>
      <item>KARLOVAČKA BANKA d.d., 47000 Karlovac</item>
      <item>ALEKSANDAR JAKIĆ, odvjetnik, Vlaška 64,10000 Zagreb</item>
      <item>DENIS JANŽETIĆ, Tina Ujevića 6,47000 Karlovac</item>
      <item>MILAN JANJANIN, odvjetnik, Sarajevska 2/VI,47000 Karlovac</item>
      <item>JOSIP SLADIĆ, Tina Ujevića 7,47000 Karlovac</item>
      <item>ŽUPANIJSKO DRŽAVNO ODVJETNIŠTVO U ZAGREBU, Savska c. 41/II,10000 Zagreb</item>
      <item>MATO ČIČAK, OIB 63670108668, Donja Lomnica, II. Odvojak Deverićeve 5,10410 Velika Gorica</item>
      <item>MARKO REŠKOVAC, odvjetnik, Preradovićeva 16,47000 Karlovac</item>
      <item>OD HANŽEKOVIĆ I PARTNERI, Radnička c.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38690277940</item>
      <item>, OIB 15013489340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63670108668</item>
      <item>, OIB null</item>
      <item>, OIB null</item>
    </izvorni_sadrzaj>
    <derivirana_varijabla naziv="DomainObject.Predmet.SudioniciListNazivOIB_1">
      <item>, OIB 38690277940</item>
      <item>, OIB 15013489340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63670108668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1253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2017-10-11T12:07:00Z</dcterms:created>
  <dc:creator>Valentina Kranjčić</dc:creator>
  <cp:lastModifiedBy>Valentina Kranjčić</cp:lastModifiedBy>
  <cp:lastPrinted>2017-10-11T12:23:00Z</cp:lastPrinted>
  <dcterms:modified xmlns:xsi="http://www.w3.org/2001/XMLSchema-instance" xsi:type="dcterms:W3CDTF">2017-10-11T12:52:00Z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St-655/2012-102 / Odluka - Rješenje - nastavak postupka zbog naknadne diobe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