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0389C" w:rsidR="00B15477" w:rsidP="0064540B" w:rsidRDefault="0064540B" w14:paraId="ada301f" w14:textId="ada301f">
      <w:pPr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 w:rsidRPr="0010389C" w:rsidR="00B15477"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10389C" w:rsidR="0070027B" w:rsidP="0070027B" w:rsidRDefault="0064540B">
      <w:pPr>
        <w:jc w:val="both"/>
      </w:pPr>
      <w:r>
        <w:t xml:space="preserve">  </w:t>
      </w:r>
      <w:r w:rsidRPr="0010389C" w:rsidR="0070027B">
        <w:t>REPUBLIKA HRVATSKA</w:t>
      </w:r>
    </w:p>
    <w:p w:rsidRPr="0010389C" w:rsidR="0070027B" w:rsidP="0070027B" w:rsidRDefault="0070027B">
      <w:pPr>
        <w:jc w:val="both"/>
      </w:pPr>
      <w:r w:rsidRPr="0010389C">
        <w:t xml:space="preserve">TRGOVAČKI SUD U ZAGREBU                                     </w:t>
      </w:r>
      <w:r w:rsidR="00180407">
        <w:t xml:space="preserve">                     67. St-176/14</w:t>
      </w:r>
      <w:r w:rsidR="0064540B">
        <w:t>-61</w:t>
      </w:r>
    </w:p>
    <w:p w:rsidRPr="0010389C" w:rsidR="00AE30AB" w:rsidP="008E4F45" w:rsidRDefault="0064540B">
      <w:pPr>
        <w:jc w:val="both"/>
      </w:pPr>
      <w:r>
        <w:t xml:space="preserve">          </w:t>
      </w:r>
      <w:r w:rsidRPr="0010389C" w:rsidR="0070027B">
        <w:t>Amruševa 2/II</w:t>
      </w:r>
    </w:p>
    <w:p w:rsidR="00626DC1" w:rsidP="00AE30AB" w:rsidRDefault="00626DC1">
      <w:pPr>
        <w:jc w:val="center"/>
      </w:pPr>
    </w:p>
    <w:p w:rsidRPr="0010389C" w:rsidR="0070027B" w:rsidP="00AE30AB" w:rsidRDefault="005F5756">
      <w:pPr>
        <w:jc w:val="center"/>
      </w:pPr>
      <w:r>
        <w:t>R E P U B L I K A   H R V A T S K A</w:t>
      </w:r>
      <w:r w:rsidRPr="0010389C" w:rsidR="00AE30AB">
        <w:t xml:space="preserve"> </w:t>
      </w:r>
    </w:p>
    <w:p w:rsidRPr="0010389C" w:rsidR="00F24636" w:rsidP="0070027B" w:rsidRDefault="00F24636">
      <w:pPr>
        <w:jc w:val="center"/>
      </w:pPr>
    </w:p>
    <w:p w:rsidR="0070027B" w:rsidP="0070027B" w:rsidRDefault="00645B73">
      <w:pPr>
        <w:jc w:val="center"/>
      </w:pPr>
      <w:r w:rsidRPr="0010389C">
        <w:t>R J E Š E NJ E</w:t>
      </w:r>
    </w:p>
    <w:p w:rsidRPr="0010389C" w:rsidR="0070027B" w:rsidP="0070027B" w:rsidRDefault="0070027B">
      <w:pPr>
        <w:jc w:val="both"/>
      </w:pPr>
    </w:p>
    <w:p w:rsidRPr="0010389C" w:rsidR="00EB51F8" w:rsidP="0070027B" w:rsidRDefault="00061A00">
      <w:pPr>
        <w:jc w:val="both"/>
      </w:pPr>
      <w:r w:rsidRPr="0010389C">
        <w:t>Trgovački sud u Za</w:t>
      </w:r>
      <w:r w:rsidR="00180407">
        <w:t>grebu, po sucu Gordanu Zubaku,</w:t>
      </w:r>
      <w:r w:rsidRPr="0010389C">
        <w:t xml:space="preserve"> </w:t>
      </w:r>
      <w:r w:rsidRPr="0010389C">
        <w:rPr>
          <w:lang w:val="pt-BR"/>
        </w:rPr>
        <w:t xml:space="preserve">u stečajnom postupku nad </w:t>
      </w:r>
      <w:r w:rsidR="00645BDF">
        <w:rPr>
          <w:lang w:val="pt-BR"/>
        </w:rPr>
        <w:t xml:space="preserve">dužnikom </w:t>
      </w:r>
      <w:r w:rsidRPr="00180407" w:rsidR="00180407">
        <w:rPr>
          <w:bCs/>
        </w:rPr>
        <w:t>ROBERT UGOSTITELJSTVO d.o.o. u stečaju, Banova Jaruga, S Radića 35, OIB: 00478992365</w:t>
      </w:r>
      <w:r w:rsidRPr="0010389C" w:rsidR="00DC268C">
        <w:t xml:space="preserve">, </w:t>
      </w:r>
      <w:r w:rsidR="00180407">
        <w:rPr>
          <w:lang w:val="pt-BR"/>
        </w:rPr>
        <w:t>19. kolovoza 2019</w:t>
      </w:r>
      <w:r w:rsidRPr="0010389C" w:rsidR="00EB51F8">
        <w:rPr>
          <w:lang w:val="pt-BR"/>
        </w:rPr>
        <w:t>.</w:t>
      </w:r>
      <w:r w:rsidRPr="0010389C" w:rsidR="00EB51F8">
        <w:t>,</w:t>
      </w:r>
    </w:p>
    <w:p w:rsidRPr="0010389C" w:rsidR="00C12410" w:rsidP="0023149C" w:rsidRDefault="00C12410">
      <w:pPr>
        <w:jc w:val="both"/>
      </w:pPr>
    </w:p>
    <w:p w:rsidRPr="0010389C" w:rsidR="00C12410" w:rsidP="00D85CC6" w:rsidRDefault="00C12410">
      <w:pPr>
        <w:jc w:val="center"/>
      </w:pPr>
      <w:r w:rsidRPr="0010389C">
        <w:t>r i j e š i o     j e</w:t>
      </w:r>
    </w:p>
    <w:p w:rsidRPr="0010389C" w:rsidR="00C12410" w:rsidP="00C12410" w:rsidRDefault="00C12410">
      <w:r w:rsidRPr="0010389C">
        <w:t xml:space="preserve"> </w:t>
      </w:r>
    </w:p>
    <w:p w:rsidR="00A93839" w:rsidP="0075137A" w:rsidRDefault="0075137A">
      <w:pPr>
        <w:pStyle w:val="Odlomakpopisa"/>
        <w:numPr>
          <w:ilvl w:val="0"/>
          <w:numId w:val="2"/>
        </w:numPr>
        <w:jc w:val="both"/>
      </w:pPr>
      <w:r>
        <w:t xml:space="preserve">Određuje se upis stečajne mase iza dužnika </w:t>
      </w:r>
      <w:r w:rsidRPr="00566C70" w:rsidR="00566C70">
        <w:rPr>
          <w:bCs/>
        </w:rPr>
        <w:t>ROBERT UGOSTITELJSTVO d.o.o. u stečaju, Banova Jaruga, S Radića 35, OIB: 00478992365</w:t>
      </w:r>
      <w:r>
        <w:t>, u sudski registar Trgovačkog suda u Zagrebu.</w:t>
      </w:r>
    </w:p>
    <w:p w:rsidR="0075137A" w:rsidP="0075137A" w:rsidRDefault="0075137A">
      <w:pPr>
        <w:pStyle w:val="Odlomakpopisa"/>
        <w:numPr>
          <w:ilvl w:val="0"/>
          <w:numId w:val="2"/>
        </w:numPr>
        <w:jc w:val="both"/>
      </w:pPr>
      <w:r>
        <w:t xml:space="preserve">Sjedište stečajne mase </w:t>
      </w:r>
      <w:r w:rsidR="009301DB">
        <w:t>je na adresi stečajnog upravitelja</w:t>
      </w:r>
      <w:r w:rsidR="00645BDF">
        <w:t>:</w:t>
      </w:r>
      <w:r w:rsidR="009301DB">
        <w:t xml:space="preserve"> </w:t>
      </w:r>
      <w:r w:rsidR="00566C70">
        <w:t>Velika Gorica, Slavka Kolara 25</w:t>
      </w:r>
      <w:r w:rsidR="009301DB">
        <w:t>.</w:t>
      </w:r>
    </w:p>
    <w:p w:rsidR="009301DB" w:rsidP="0075137A" w:rsidRDefault="006F535A">
      <w:pPr>
        <w:pStyle w:val="Odlomakpopisa"/>
        <w:numPr>
          <w:ilvl w:val="0"/>
          <w:numId w:val="2"/>
        </w:numPr>
        <w:jc w:val="both"/>
      </w:pPr>
      <w:r>
        <w:t>Mirjana Zuzija iz Velike Gorice, Slavka Kolara 25</w:t>
      </w:r>
      <w:r w:rsidR="00645BDF">
        <w:t xml:space="preserve">, </w:t>
      </w:r>
      <w:r w:rsidRPr="00645BDF" w:rsidR="00645BDF">
        <w:t xml:space="preserve">OIB: </w:t>
      </w:r>
      <w:r>
        <w:t>26497768352</w:t>
      </w:r>
      <w:r w:rsidR="009301DB">
        <w:t>, zastupa stečajnu masu.</w:t>
      </w:r>
    </w:p>
    <w:p w:rsidR="009301DB" w:rsidP="00645BDF" w:rsidRDefault="009301DB"/>
    <w:p w:rsidRPr="0010389C" w:rsidR="00C12410" w:rsidP="00D85CC6" w:rsidRDefault="00C12410">
      <w:pPr>
        <w:jc w:val="center"/>
      </w:pPr>
      <w:r w:rsidRPr="0010389C">
        <w:t>Obrazloženje</w:t>
      </w:r>
    </w:p>
    <w:p w:rsidR="009301DB" w:rsidP="008E4F45" w:rsidRDefault="009301DB">
      <w:pPr>
        <w:jc w:val="both"/>
        <w:rPr>
          <w:lang w:val="pt-BR"/>
        </w:rPr>
      </w:pPr>
    </w:p>
    <w:p w:rsidRPr="009301DB" w:rsidR="009301DB" w:rsidP="009301DB" w:rsidRDefault="00645BDF">
      <w:pPr>
        <w:ind w:firstLine="708"/>
        <w:jc w:val="both"/>
        <w:rPr>
          <w:lang w:val="pt-BR"/>
        </w:rPr>
      </w:pPr>
      <w:r>
        <w:rPr>
          <w:lang w:val="pt-BR"/>
        </w:rPr>
        <w:t>Stečajni upravitelj predložio</w:t>
      </w:r>
      <w:r w:rsidR="009301DB">
        <w:rPr>
          <w:lang w:val="pt-BR"/>
        </w:rPr>
        <w:t xml:space="preserve"> je sudu upisati stečajnu masu iza navedenog</w:t>
      </w:r>
      <w:r w:rsidR="008E4F45">
        <w:rPr>
          <w:lang w:val="pt-BR"/>
        </w:rPr>
        <w:t xml:space="preserve"> brisanog</w:t>
      </w:r>
      <w:r w:rsidR="009301DB">
        <w:rPr>
          <w:lang w:val="pt-BR"/>
        </w:rPr>
        <w:t xml:space="preserve"> dužnika u sudski </w:t>
      </w:r>
      <w:r>
        <w:rPr>
          <w:lang w:val="pt-BR"/>
        </w:rPr>
        <w:t xml:space="preserve">registar radi nastavka </w:t>
      </w:r>
      <w:r w:rsidR="008E4F45">
        <w:rPr>
          <w:lang w:val="pt-BR"/>
        </w:rPr>
        <w:t>provedbe stečajnog postupka</w:t>
      </w:r>
      <w:r w:rsidR="009301DB">
        <w:rPr>
          <w:lang w:val="pt-BR"/>
        </w:rPr>
        <w:t>. Slijedom navedenog, sud je riješio kao u izreci.</w:t>
      </w:r>
    </w:p>
    <w:p w:rsidRPr="0010389C" w:rsidR="00C12410" w:rsidP="00C12410" w:rsidRDefault="00C12410"/>
    <w:p w:rsidRPr="0010389C" w:rsidR="00C12410" w:rsidP="00363447" w:rsidRDefault="00363447">
      <w:pPr>
        <w:jc w:val="center"/>
      </w:pPr>
      <w:r w:rsidRPr="0010389C">
        <w:t xml:space="preserve">U </w:t>
      </w:r>
      <w:r w:rsidRPr="0010389C" w:rsidR="00C12410">
        <w:t>Zagreb</w:t>
      </w:r>
      <w:r w:rsidRPr="0010389C" w:rsidR="00CA4E71">
        <w:t xml:space="preserve">u </w:t>
      </w:r>
      <w:r w:rsidR="00626DC1">
        <w:t>19. kolovoza 2019</w:t>
      </w:r>
      <w:r w:rsidRPr="0010389C" w:rsidR="00C12410">
        <w:t>.</w:t>
      </w:r>
    </w:p>
    <w:p w:rsidRPr="0010389C" w:rsidR="00C12410" w:rsidP="00C12410" w:rsidRDefault="00C12410"/>
    <w:p w:rsidRPr="00310646" w:rsidR="006103FB" w:rsidP="00F213B6" w:rsidRDefault="006103FB">
      <w:pPr>
        <w:pStyle w:val="Tijeloteksta"/>
        <w:ind w:left="5760" w:firstLine="612"/>
      </w:pPr>
      <w:r>
        <w:t xml:space="preserve"> </w:t>
      </w:r>
      <w:r w:rsidRPr="00310646">
        <w:t>SUDAC:</w:t>
      </w:r>
    </w:p>
    <w:p w:rsidRPr="00310646" w:rsidR="006103FB" w:rsidP="0064540B" w:rsidRDefault="006103FB">
      <w:pPr>
        <w:pStyle w:val="Podnaslov"/>
        <w:ind w:left="4320" w:firstLine="720"/>
        <w:rPr>
          <w:rFonts w:ascii="Times New Roman" w:hAnsi="Times New Roman"/>
          <w:b w:val="false"/>
          <w:color w:val="auto"/>
          <w:szCs w:val="24"/>
        </w:rPr>
      </w:pPr>
      <w:r w:rsidRPr="00310646">
        <w:rPr>
          <w:rFonts w:ascii="Times New Roman" w:hAnsi="Times New Roman"/>
          <w:b w:val="false"/>
          <w:color w:val="auto"/>
          <w:szCs w:val="24"/>
        </w:rPr>
        <w:t xml:space="preserve">                      Gordan Zubak</w:t>
      </w:r>
      <w:r w:rsidR="00760778">
        <w:rPr>
          <w:rFonts w:ascii="Times New Roman" w:hAnsi="Times New Roman"/>
          <w:b w:val="false"/>
          <w:color w:val="auto"/>
          <w:szCs w:val="24"/>
        </w:rPr>
        <w:t>,v.r.</w:t>
      </w:r>
      <w:r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10389C" w:rsidR="00B15477" w:rsidP="00645BDF" w:rsidRDefault="00B15477"/>
    <w:p w:rsidRPr="0010389C" w:rsidR="00C12410" w:rsidP="00C12410" w:rsidRDefault="00C12410">
      <w:r w:rsidRPr="0010389C">
        <w:t>Uputa o pravnom lijeku:</w:t>
      </w:r>
    </w:p>
    <w:p w:rsidR="006103FB" w:rsidP="009301DB" w:rsidRDefault="00C12410">
      <w:pPr>
        <w:jc w:val="both"/>
      </w:pPr>
      <w:r w:rsidRPr="0010389C">
        <w:t xml:space="preserve">Protiv </w:t>
      </w:r>
      <w:r w:rsidR="009301DB">
        <w:t>ovog rješenja žalba je dopuštena.</w:t>
      </w:r>
    </w:p>
    <w:p w:rsidR="006103FB" w:rsidP="00C12410" w:rsidRDefault="006103FB"/>
    <w:p w:rsidRPr="00400817" w:rsidR="00760778" w:rsidP="00400817" w:rsidRDefault="00760778">
      <w:pPr>
        <w:jc w:val="right"/>
      </w:pPr>
      <w:r w:rsidRPr="00400817">
        <w:t>Za točnost otpravka – ovlašteni službenik</w:t>
      </w:r>
      <w:r>
        <w:t>:</w:t>
      </w:r>
    </w:p>
    <w:p w:rsidRPr="00400817" w:rsidR="00760778" w:rsidP="00400817" w:rsidRDefault="00760778">
      <w:pPr>
        <w:ind w:left="5664"/>
      </w:pPr>
      <w:r w:rsidRPr="00400817">
        <w:t xml:space="preserve">        Dijana Hadžić</w:t>
      </w:r>
    </w:p>
    <w:p w:rsidR="00C12410" w:rsidP="00760778" w:rsidRDefault="00C12410">
      <w:pPr>
        <w:ind w:left="720"/>
      </w:pPr>
    </w:p>
    <w:p w:rsidRPr="0010389C" w:rsidR="00760778" w:rsidP="00760778" w:rsidRDefault="00760778">
      <w:pPr>
        <w:ind w:left="720"/>
      </w:pPr>
    </w:p>
    <w:sectPr w:rsidRPr="0010389C" w:rsidR="00760778" w:rsidSect="00B15477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5477" w:rsidP="00B15477" w:rsidRDefault="00B15477">
      <w:r>
        <w:separator/>
      </w:r>
    </w:p>
  </w:endnote>
  <w:endnote w:type="continuationSeparator" w:id="0">
    <w:p w:rsidR="00B15477" w:rsidP="00B15477" w:rsidRDefault="00B154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5477" w:rsidP="00B15477" w:rsidRDefault="00B15477">
      <w:r>
        <w:separator/>
      </w:r>
    </w:p>
  </w:footnote>
  <w:footnote w:type="continuationSeparator" w:id="0">
    <w:p w:rsidR="00B15477" w:rsidP="00B15477" w:rsidRDefault="00B154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="00B15477" w:rsidP="00B15477" w:rsidRDefault="00290380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8E4F45">
          <w:rPr>
            <w:noProof/>
          </w:rPr>
          <w:t>2</w:t>
        </w:r>
        <w:r>
          <w:fldChar w:fldCharType="end"/>
        </w:r>
        <w:r w:rsidR="00BF4AE4">
          <w:tab/>
          <w:t>67. St-8473</w:t>
        </w:r>
        <w:r w:rsidR="00B15477">
          <w:t>/15</w:t>
        </w:r>
      </w:p>
    </w:sdtContent>
  </w:sdt>
  <w:p w:rsidR="00B15477" w:rsidRDefault="00B154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33A8D"/>
    <w:multiLevelType w:val="hybridMultilevel"/>
    <w:tmpl w:val="390E2A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10"/>
    <w:rsid w:val="000000D1"/>
    <w:rsid w:val="00061A00"/>
    <w:rsid w:val="0010389C"/>
    <w:rsid w:val="00144607"/>
    <w:rsid w:val="00180407"/>
    <w:rsid w:val="001D0B4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66C70"/>
    <w:rsid w:val="005A2B10"/>
    <w:rsid w:val="005F5756"/>
    <w:rsid w:val="00603A21"/>
    <w:rsid w:val="006103FB"/>
    <w:rsid w:val="00626DC1"/>
    <w:rsid w:val="0064540B"/>
    <w:rsid w:val="00645B73"/>
    <w:rsid w:val="00645BDF"/>
    <w:rsid w:val="00693D34"/>
    <w:rsid w:val="006F05DF"/>
    <w:rsid w:val="006F535A"/>
    <w:rsid w:val="0070027B"/>
    <w:rsid w:val="0075137A"/>
    <w:rsid w:val="00760778"/>
    <w:rsid w:val="007859F3"/>
    <w:rsid w:val="007A570C"/>
    <w:rsid w:val="007E349A"/>
    <w:rsid w:val="00830ADC"/>
    <w:rsid w:val="008E4F45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93839"/>
    <w:rsid w:val="00AC0887"/>
    <w:rsid w:val="00AD1CFD"/>
    <w:rsid w:val="00AE30AB"/>
    <w:rsid w:val="00B15477"/>
    <w:rsid w:val="00B6336F"/>
    <w:rsid w:val="00B8024A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E65B8"/>
    <w:pPr>
      <w:jc w:val="both"/>
    </w:pPr>
  </w:style>
  <w:style w:type="character" w:styleId="TijelotekstaChar" w:customStyle="true">
    <w:name w:val="Tijelo teksta Char"/>
    <w:link w:val="Tijeloteksta"/>
    <w:locked/>
    <w:rsid w:val="00FE65B8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B1547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1547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B1547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type="paragraph" w:styleId="Podnoje">
    <w:name w:val="footer"/>
    <w:basedOn w:val="Normal"/>
    <w:link w:val="PodnojeChar"/>
    <w:rsid w:val="00B1547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15477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type="paragraph" w:styleId="Odlomakpopisa">
    <w:name w:val="List Paragraph"/>
    <w:basedOn w:val="Normal"/>
    <w:uiPriority w:val="34"/>
    <w:qFormat/>
    <w:rsid w:val="0075137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6077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0778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0778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0778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0778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77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77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77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77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2179601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ROBERT UGOSTITELJSTVO d.o.o za ugostiteljstvo i usluge .</izvorni_sadrzaj>
    <derivirana_varijabla naziv="DomainObject.Predmet.ProtustrankaFormated_1">  ROBERT UGOSTITELJSTVO d.o.o za ugostiteljstvo i usluge .</derivirana_varijabla>
  </DomainObject.Predmet.ProtustrankaFormated>
  <DomainObject.Predmet.ProtustrankaFormatedOIB>
    <izvorni_sadrzaj>  ROBERT UGOSTITELJSTVO d.o.o za ugostiteljstvo i usluge ., OIB 00478992365</izvorni_sadrzaj>
    <derivirana_varijabla naziv="DomainObject.Predmet.ProtustrankaFormatedOIB_1">  ROBERT UGOSTITELJSTVO d.o.o za ugostiteljstvo i usluge ., OIB 00478992365</derivirana_varijabla>
  </DomainObject.Predmet.ProtustrankaFormatedOIB>
  <DomainObject.Predmet.ProtustrankaFormatedWithAdress>
    <izvorni_sadrzaj> ROBERT UGOSTITELJSTVO d.o.o za ugostiteljstvo i usluge ., S. Radića 35, 44321 Banova Jaruga</izvorni_sadrzaj>
    <derivirana_varijabla naziv="DomainObject.Predmet.ProtustrankaFormatedWithAdress_1"> ROBERT UGOSTITELJSTVO d.o.o za ugostiteljstvo i usluge ., S. Radića 35, 44321 Banova Jaruga</derivirana_varijabla>
  </DomainObject.Predmet.ProtustrankaFormatedWithAdress>
  <DomainObject.Predmet.ProtustrankaFormatedWithAdressOIB>
    <izvorni_sadrzaj> ROBERT UGOSTITELJSTVO d.o.o za ugostiteljstvo i usluge ., OIB 00478992365, S. Radića 35, 44321 Banova Jaruga</izvorni_sadrzaj>
    <derivirana_varijabla naziv="DomainObject.Predmet.ProtustrankaFormatedWithAdressOIB_1"> ROBERT UGOSTITELJSTVO d.o.o za ugostiteljstvo i usluge ., OIB 00478992365, S. Radića 35, 44321 Banova Jaruga</derivirana_varijabla>
  </DomainObject.Predmet.ProtustrankaFormatedWithAdressOIB>
  <DomainObject.Predmet.ProtustrankaWithAdress>
    <izvorni_sadrzaj>ROBERT UGOSTITELJSTVO d.o.o za ugostiteljstvo i usluge . S. Radića 35, 44321 Banova Jaruga</izvorni_sadrzaj>
    <derivirana_varijabla naziv="DomainObject.Predmet.ProtustrankaWithAdress_1">ROBERT UGOSTITELJSTVO d.o.o za ugostiteljstvo i usluge . S. Radića 35, 44321 Banova Jaruga</derivirana_varijabla>
  </DomainObject.Predmet.ProtustrankaWithAdress>
  <DomainObject.Predmet.ProtustrankaWithAdressOIB>
    <izvorni_sadrzaj>ROBERT UGOSTITELJSTVO d.o.o za ugostiteljstvo i usluge ., OIB 00478992365, S. Radića 35, 44321 Banova Jaruga</izvorni_sadrzaj>
    <derivirana_varijabla naziv="DomainObject.Predmet.ProtustrankaWithAdressOIB_1">ROBERT UGOSTITELJSTVO d.o.o za ugostiteljstvo i usluge ., OIB 00478992365, S. Radića 35, 44321 Banova Jaruga</derivirana_varijabla>
  </DomainObject.Predmet.ProtustrankaWithAdressOIB>
  <DomainObject.Predmet.ProtustrankaNazivFormated>
    <izvorni_sadrzaj>ROBERT UGOSTITELJSTVO d.o.o za ugostiteljstvo i usluge .</izvorni_sadrzaj>
    <derivirana_varijabla naziv="DomainObject.Predmet.ProtustrankaNazivFormated_1">ROBERT UGOSTITELJSTVO d.o.o za ugostiteljstvo i usluge .</derivirana_varijabla>
  </DomainObject.Predmet.ProtustrankaNazivFormated>
  <DomainObject.Predmet.ProtustrankaNazivFormatedOIB>
    <izvorni_sadrzaj>ROBERT UGOSTITELJSTVO d.o.o za ugostiteljstvo i usluge ., OIB 00478992365</izvorni_sadrzaj>
    <derivirana_varijabla naziv="DomainObject.Predmet.ProtustrankaNazivFormatedOIB_1">ROBERT UGOSTITELJSTVO d.o.o za ugostiteljstvo i usluge ., OIB 00478992365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Sisak; VJEROVNICI</izvorni_sadrzaj>
    <derivirana_varijabla naziv="DomainObject.Predmet.StrankaFormated_1">  RH, Ministarstvo financija, Porezna uprava Sisak; VJEROVNICI</derivirana_varijabla>
  </DomainObject.Predmet.StrankaFormated>
  <DomainObject.Predmet.StrankaFormatedOIB>
    <izvorni_sadrzaj>  RH, Ministarstvo financija, Porezna uprava Sisak, OIB 18683136487; VJEROVNICI</izvorni_sadrzaj>
    <derivirana_varijabla naziv="DomainObject.Predmet.StrankaFormatedOIB_1">  RH, Ministarstvo financija, Porezna uprava Sisak, OIB 18683136487; VJEROVNICI</derivirana_varijabla>
  </DomainObject.Predmet.StrankaFormatedOIB>
  <DomainObject.Predmet.StrankaFormatedWithAdress>
    <izvorni_sadrzaj> RH, Ministarstvo financija, Porezna uprava Sisak, S. i A. Radića 30, 44000 Sisak; VJEROVNICI</izvorni_sadrzaj>
    <derivirana_varijabla naziv="DomainObject.Predmet.StrankaFormatedWithAdress_1"> RH, Ministarstvo financija, Porezna uprava Sisak, S. i A. Radića 30, 44000 Sisak; VJEROVNICI</derivirana_varijabla>
  </DomainObject.Predmet.StrankaFormatedWithAdress>
  <DomainObject.Predmet.StrankaFormatedWithAdressOIB>
    <izvorni_sadrzaj> RH, Ministarstvo financija, Porezna uprava Sisak, OIB 18683136487, S. i A. Radića 30, 44000 Sisak; VJEROVNICI</izvorni_sadrzaj>
    <derivirana_varijabla naziv="DomainObject.Predmet.StrankaFormatedWithAdressOIB_1"> RH, Ministarstvo financija, Porezna uprava Sisak, OIB 18683136487, S. i A. Radića 30, 44000 Sisak; VJEROVNICI</derivirana_varijabla>
  </DomainObject.Predmet.StrankaFormatedWithAdressOIB>
  <DomainObject.Predmet.StrankaWithAdress>
    <izvorni_sadrzaj>RH, Ministarstvo financija, Porezna uprava Sisak S. i A. Radića 30,44000 Sisak,VJEROVNICI </izvorni_sadrzaj>
    <derivirana_varijabla naziv="DomainObject.Predmet.StrankaWithAdress_1">RH, Ministarstvo financija, Porezna uprava Sisak S. i A. Radića 30,44000 Sisak,VJEROVNICI </derivirana_varijabla>
  </DomainObject.Predmet.StrankaWithAdress>
  <DomainObject.Predmet.StrankaWithAdressOIB>
    <izvorni_sadrzaj>RH, Ministarstvo financija, Porezna uprava Sisak, OIB 18683136487, S. i A. Radića 30,44000 Sisak,VJEROVNICI</izvorni_sadrzaj>
    <derivirana_varijabla naziv="DomainObject.Predmet.StrankaWithAdressOIB_1">RH, Ministarstvo financija, Porezna uprava Sisak, OIB 18683136487, S. i A. Radića 30,44000 Sisak,VJEROVNICI</derivirana_varijabla>
  </DomainObject.Predmet.StrankaWithAdressOIB>
  <DomainObject.Predmet.StrankaNazivFormated>
    <izvorni_sadrzaj>RH, Ministarstvo financija, Porezna uprava Sisak,VJEROVNICI</izvorni_sadrzaj>
    <derivirana_varijabla naziv="DomainObject.Predmet.StrankaNazivFormated_1">RH, Ministarstvo financija, Porezna uprava Sisak,VJEROVNICI</derivirana_varijabla>
  </DomainObject.Predmet.StrankaNazivFormated>
  <DomainObject.Predmet.StrankaNazivFormatedOIB>
    <izvorni_sadrzaj>RH, Ministarstvo financija, Porezna uprava Sisak, OIB 18683136487,VJEROVNICI</izvorni_sadrzaj>
    <derivirana_varijabla naziv="DomainObject.Predmet.StrankaNazivFormatedOIB_1">RH, Ministarstvo financija, Porezna uprava Sisak,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RH, Ministarstvo financija, Porezna uprava Sisak</item>
      <item>VJEROVNICI</item>
    </izvorni_sadrzaj>
    <derivirana_varijabla naziv="DomainObject.Predmet.StrankaListFormated_1">
      <item>RH, Ministarstvo financija, Porezna uprava Sisak</item>
      <item>VJEROVNICI</item>
    </derivirana_varijabla>
  </DomainObject.Predmet.StrankaListFormated>
  <DomainObject.Predmet.StrankaListFormatedOIB>
    <izvorni_sadrzaj>
      <item>RH, Ministarstvo financija, Porezna uprava Sisak, OIB 18683136487</item>
      <item>VJEROVNICI</item>
    </izvorni_sadrzaj>
    <derivirana_varijabla naziv="DomainObject.Predmet.StrankaListFormatedOIB_1">
      <item>RH, Ministarstvo financija, Porezna uprava Sisak, OIB 18683136487</item>
      <item>VJEROVNICI</item>
    </derivirana_varijabla>
  </DomainObject.Predmet.StrankaListFormatedOIB>
  <DomainObject.Predmet.StrankaListFormatedWithAdress>
    <izvorni_sadrzaj>
      <item>RH, Ministarstvo financija, Porezna uprava Sisak, S. i A. Radića 30, 44000 Sisak</item>
      <item>VJEROVNICI</item>
    </izvorni_sadrzaj>
    <derivirana_varijabla naziv="DomainObject.Predmet.StrankaListFormatedWithAdress_1">
      <item>RH, Ministarstvo financija, Porezna uprava Sisak, S. i A. Radića 30, 44000 Sisak</item>
      <item>VJEROVNICI</item>
    </derivirana_varijabla>
  </DomainObject.Predmet.StrankaListFormatedWithAdress>
  <DomainObject.Predmet.StrankaListFormatedWithAdressOIB>
    <izvorni_sadrzaj>
      <item>RH, Ministarstvo financija, Porezna uprava Sisak, OIB 18683136487, S. i A. Radića 30, 44000 Sisak</item>
      <item>VJEROVNICI</item>
    </izvorni_sadrzaj>
    <derivirana_varijabla naziv="DomainObject.Predmet.StrankaListFormatedWithAdressOIB_1">
      <item>RH, Ministarstvo financija, Porezna uprava Sisak, OIB 18683136487, S. i A. Radića 30, 44000 Sisak</item>
      <item>VJEROVNICI</item>
    </derivirana_varijabla>
  </DomainObject.Predmet.StrankaListFormatedWithAdressOIB>
  <DomainObject.Predmet.StrankaListNazivFormated>
    <izvorni_sadrzaj>
      <item>RH, Ministarstvo financija, Porezna uprava Sisak</item>
      <item>VJEROVNICI</item>
    </izvorni_sadrzaj>
    <derivirana_varijabla naziv="DomainObject.Predmet.StrankaListNazivFormated_1">
      <item>RH, Ministarstvo financija, Porezna uprava Sisak</item>
      <item>VJEROVNICI</item>
    </derivirana_varijabla>
  </DomainObject.Predmet.StrankaListNazivFormated>
  <DomainObject.Predmet.StrankaListNazivFormatedOIB>
    <izvorni_sadrzaj>
      <item>RH, Ministarstvo financija, Porezna uprava Sisak, OIB 18683136487</item>
      <item>VJEROVNICI</item>
    </izvorni_sadrzaj>
    <derivirana_varijabla naziv="DomainObject.Predmet.StrankaListNazivFormatedOIB_1">
      <item>RH, Ministarstvo financija, Porezna uprava Sisak, OIB 18683136487</item>
      <item>VJEROVNICI</item>
    </derivirana_varijabla>
  </DomainObject.Predmet.StrankaListNazivFormatedOIB>
  <DomainObject.Predmet.ProtuStrankaListFormated>
    <izvorni_sadrzaj>
      <item>ROBERT UGOSTITELJSTVO d.o.o za ugostiteljstvo i usluge .</item>
    </izvorni_sadrzaj>
    <derivirana_varijabla naziv="DomainObject.Predmet.ProtuStrankaListFormated_1">
      <item>ROBERT UGOSTITELJSTVO d.o.o za ugostiteljstvo i usluge .</item>
    </derivirana_varijabla>
  </DomainObject.Predmet.ProtuStrankaListFormated>
  <DomainObject.Predmet.ProtuStrankaListFormatedOIB>
    <izvorni_sadrzaj>
      <item>ROBERT UGOSTITELJSTVO d.o.o za ugostiteljstvo i usluge ., OIB 00478992365</item>
    </izvorni_sadrzaj>
    <derivirana_varijabla naziv="DomainObject.Predmet.ProtuStrankaListFormatedOIB_1">
      <item>ROBERT UGOSTITELJSTVO d.o.o za ugostiteljstvo i usluge ., OIB 00478992365</item>
    </derivirana_varijabla>
  </DomainObject.Predmet.ProtuStrankaListFormatedOIB>
  <DomainObject.Predmet.ProtuStrankaListFormatedWithAdress>
    <izvorni_sadrzaj>
      <item>ROBERT UGOSTITELJSTVO d.o.o za ugostiteljstvo i usluge ., S. Radića 35, 44321 Banova Jaruga</item>
    </izvorni_sadrzaj>
    <derivirana_varijabla naziv="DomainObject.Predmet.ProtuStrankaListFormatedWithAdress_1">
      <item>ROBERT UGOSTITELJSTVO d.o.o za ugostiteljstvo i usluge ., S. Radića 35, 44321 Banova Jaruga</item>
    </derivirana_varijabla>
  </DomainObject.Predmet.ProtuStrankaListFormatedWithAdress>
  <DomainObject.Predmet.ProtuStrankaListFormatedWithAdressOIB>
    <izvorni_sadrzaj>
      <item>ROBERT UGOSTITELJSTVO d.o.o za ugostiteljstvo i usluge ., OIB 00478992365, S. Radića 35, 44321 Banova Jaruga</item>
    </izvorni_sadrzaj>
    <derivirana_varijabla naziv="DomainObject.Predmet.ProtuStrankaListFormatedWithAdressOIB_1">
      <item>ROBERT UGOSTITELJSTVO d.o.o za ugostiteljstvo i usluge ., OIB 00478992365, S. Radića 35, 44321 Banova Jaruga</item>
    </derivirana_varijabla>
  </DomainObject.Predmet.ProtuStrankaListFormatedWithAdressOIB>
  <DomainObject.Predmet.ProtuStrankaListNazivFormated>
    <izvorni_sadrzaj>
      <item>ROBERT UGOSTITELJSTVO d.o.o za ugostiteljstvo i usluge .</item>
    </izvorni_sadrzaj>
    <derivirana_varijabla naziv="DomainObject.Predmet.ProtuStrankaListNazivFormated_1">
      <item>ROBERT UGOSTITELJSTVO d.o.o za ugostiteljstvo i usluge .</item>
    </derivirana_varijabla>
  </DomainObject.Predmet.ProtuStrankaListNazivFormated>
  <DomainObject.Predmet.ProtuStrankaListNazivFormatedOIB>
    <izvorni_sadrzaj>
      <item>ROBERT UGOSTITELJSTVO d.o.o za ugostiteljstvo i usluge ., OIB 00478992365</item>
    </izvorni_sadrzaj>
    <derivirana_varijabla naziv="DomainObject.Predmet.ProtuStrankaListNazivFormatedOIB_1">
      <item>ROBERT UGOSTITELJSTVO d.o.o za ugostiteljstvo i usluge ., OIB 00478992365</item>
    </derivirana_varijabla>
  </DomainObject.Predmet.ProtuStrankaListNazivFormatedOIB>
  <DomainObject.Predmet.OstaliListFormated>
    <izvorni_sadrzaj>
      <item>ŽUPANIJSKO DRŽAVNO ODVJETNIŠTVO U SISKU</item>
      <item>Mirjana Zuzija</item>
      <item>JAVNOST</item>
    </izvorni_sadrzaj>
    <derivirana_varijabla naziv="DomainObject.Predmet.OstaliListFormated_1">
      <item>ŽUPANIJSKO DRŽAVNO ODVJETNIŠTVO U SISKU</item>
      <item>Mirjana Zuzija</item>
      <item>JAVNOST</item>
    </derivirana_varijabla>
  </DomainObject.Predmet.OstaliListFormated>
  <DomainObject.Predmet.OstaliListFormatedOIB>
    <izvorni_sadrzaj>
      <item>ŽUPANIJSKO DRŽAVNO ODVJETNIŠTVO U SISKU, OIB 05526850490</item>
      <item>Mirjana Zuzija, OIB 26497768352</item>
      <item>JAVNOST</item>
    </izvorni_sadrzaj>
    <derivirana_varijabla naziv="DomainObject.Predmet.OstaliListFormatedOIB_1">
      <item>ŽUPANIJSKO DRŽAVNO ODVJETNIŠTVO U SISKU, OIB 05526850490</item>
      <item>Mirjana Zuzija, OIB 26497768352</item>
      <item>JAVNOST</item>
    </derivirana_varijabla>
  </DomainObject.Predmet.OstaliListFormatedOIB>
  <DomainObject.Predmet.OstaliListFormatedWithAdress>
    <izvorni_sadrzaj>
      <item>ŽUPANIJSKO DRŽAVNO ODVJETNIŠTVO U SISKU, Ferde Hefelea 57 (obilaznica), 44000 Sisak</item>
      <item>Mirjana Zuzija, Slavka Kolara 25, 10410 Velika Gorica</item>
      <item>JAVNOST</item>
    </izvorni_sadrzaj>
    <derivirana_varijabla naziv="DomainObject.Predmet.OstaliListFormatedWithAdress_1">
      <item>ŽUPANIJSKO DRŽAVNO ODVJETNIŠTVO U SISKU, Ferde Hefelea 57 (obilaznica), 44000 Sisak</item>
      <item>Mirjana Zuzija, Slavka Kolara 25, 10410 Velika Gorica</item>
      <item>JAVNOST</item>
    </derivirana_varijabla>
  </DomainObject.Predmet.OstaliListFormatedWithAdress>
  <DomainObject.Predmet.OstaliListFormatedWithAdressOIB>
    <izvorni_sadrzaj>
      <item>ŽUPANIJSKO DRŽAVNO ODVJETNIŠTVO U SISKU, OIB 05526850490, Ferde Hefelea 57 (obilaznica), 44000 Sisak</item>
      <item>Mirjana Zuzija, OIB 26497768352, Slavka Kolara 25, 10410 Velika Gorica</item>
      <item>JAVNOST</item>
    </izvorni_sadrzaj>
    <derivirana_varijabla naziv="DomainObject.Predmet.OstaliListFormatedWithAdressOIB_1">
      <item>ŽUPANIJSKO DRŽAVNO ODVJETNIŠTVO U SISKU, OIB 05526850490, Ferde Hefelea 57 (obilaznica), 44000 Sisak</item>
      <item>Mirjana Zuzija, OIB 26497768352, Slavka Kolara 25, 10410 Velika Gorica</item>
      <item>JAVNOST</item>
    </derivirana_varijabla>
  </DomainObject.Predmet.OstaliListFormatedWithAdressOIB>
  <DomainObject.Predmet.OstaliListNazivFormated>
    <izvorni_sadrzaj>
      <item>ŽUPANIJSKO DRŽAVNO ODVJETNIŠTVO U SISKU</item>
      <item>Mirjana Zuzija</item>
      <item>JAVNOST</item>
    </izvorni_sadrzaj>
    <derivirana_varijabla naziv="DomainObject.Predmet.OstaliListNazivFormated_1">
      <item>ŽUPANIJSKO DRŽAVNO ODVJETNIŠTVO U SISKU</item>
      <item>Mirjana Zuzija</item>
      <item>JAVNOST</item>
    </derivirana_varijabla>
  </DomainObject.Predmet.OstaliListNazivFormated>
  <DomainObject.Predmet.OstaliListNazivFormatedOIB>
    <izvorni_sadrzaj>
      <item>ŽUPANIJSKO DRŽAVNO ODVJETNIŠTVO U SISKU, OIB 05526850490</item>
      <item>Mirjana Zuzija, OIB 26497768352</item>
      <item>JAVNOST</item>
    </izvorni_sadrzaj>
    <derivirana_varijabla naziv="DomainObject.Predmet.OstaliListNazivFormatedOIB_1">
      <item>ŽUPANIJSKO DRŽAVNO ODVJETNIŠTVO U SISKU, OIB 05526850490</item>
      <item>Mirjana Zuzija, OIB 26497768352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Sisak i dr.</izvorni_sadrzaj>
    <derivirana_varijabla naziv="DomainObject.Predmet.StrankaIDrugi_1">RH, Ministarstvo financija, Porezna uprava Sisak i dr.</derivirana_varijabla>
  </DomainObject.Predmet.StrankaIDrugi>
  <DomainObject.Predmet.ProtustrankaIDrugi>
    <izvorni_sadrzaj>ROBERT UGOSTITELJSTVO d.o.o za ugostiteljstvo i usluge .</izvorni_sadrzaj>
    <derivirana_varijabla naziv="DomainObject.Predmet.ProtustrankaIDrugi_1">ROBERT UGOSTITELJSTVO d.o.o za ugostiteljstvo i usluge .</derivirana_varijabla>
  </DomainObject.Predmet.ProtustrankaIDrugi>
  <DomainObject.Predmet.StrankaIDrugiAdressOIB>
    <izvorni_sadrzaj>RH, Ministarstvo financija, Porezna uprava Sisak, OIB 18683136487, S. i A. Radića 30, 44000 Sisak i dr.</izvorni_sadrzaj>
    <derivirana_varijabla naziv="DomainObject.Predmet.StrankaIDrugiAdressOIB_1">RH, Ministarstvo financija, Porezna uprava Sisak, OIB 18683136487, S. i A. Radića 30, 44000 Sisak i dr.</derivirana_varijabla>
  </DomainObject.Predmet.StrankaIDrugiAdressOIB>
  <DomainObject.Predmet.ProtustrankaIDrugiAdressOIB>
    <izvorni_sadrzaj>ROBERT UGOSTITELJSTVO d.o.o za ugostiteljstvo i usluge ., OIB 00478992365, S. Radića 35, 44321 Banova Jaruga</izvorni_sadrzaj>
    <derivirana_varijabla naziv="DomainObject.Predmet.ProtustrankaIDrugiAdressOIB_1">ROBERT UGOSTITELJSTVO d.o.o za ugostiteljstvo i usluge ., OIB 00478992365, S. Radića 35, 44321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SISKU</item>
      <item>RH, Ministarstvo financija, Porezna uprava Sisak</item>
      <item>ROBERT UGOSTITELJSTVO d.o.o za ugostiteljstvo i usluge .</item>
      <item>Mirjana Zuzija</item>
      <item>VJEROVNICI</item>
      <item>JAVNOST</item>
    </izvorni_sadrzaj>
    <derivirana_varijabla naziv="DomainObject.Predmet.SudioniciListNaziv_1">
      <item>ŽUPANIJSKO DRŽAVNO ODVJETNIŠTVO U SISKU</item>
      <item>RH, Ministarstvo financija, Porezna uprava Sisak</item>
      <item>ROBERT UGOSTITELJSTVO d.o.o za ugostiteljstvo i usluge .</item>
      <item>Mirjana Zuzija</item>
      <item>VJEROVNICI</item>
      <item>JAVNOST</item>
    </derivirana_varijabla>
  </DomainObject.Predmet.SudioniciListNaziv>
  <DomainObject.Predmet.SudioniciListAdressOIB>
    <izvorni_sadrzaj>
      <item>ŽUPANIJSKO DRŽAVNO ODVJETNIŠTVO U SISKU, OIB 05526850490, Ferde Hefelea 57 (obilaznica),44000 Sisak</item>
      <item>RH, Ministarstvo financija, Porezna uprava Sisak, OIB 18683136487, S. i A. Radića 30,44000 Sisak</item>
      <item>ROBERT UGOSTITELJSTVO d.o.o za ugostiteljstvo i usluge ., OIB 00478992365, S. Radića 35,44321 Banova Jaruga</item>
      <item>Mirjana Zuzija, OIB 26497768352, Slavka Kolara 25,10410 Velika Gorica</item>
      <item>VJEROVNICI</item>
      <item>JAVNOST</item>
    </izvorni_sadrzaj>
    <derivirana_varijabla naziv="DomainObject.Predmet.SudioniciListAdressOIB_1">
      <item>ŽUPANIJSKO DRŽAVNO ODVJETNIŠTVO U SISKU, OIB 05526850490, Ferde Hefelea 57 (obilaznica),44000 Sisak</item>
      <item>RH, Ministarstvo financija, Porezna uprava Sisak, OIB 18683136487, S. i A. Radića 30,44000 Sisak</item>
      <item>ROBERT UGOSTITELJSTVO d.o.o za ugostiteljstvo i usluge ., OIB 00478992365, S. Radića 35,44321 Banova Jaruga</item>
      <item>Mirjana Zuzija, OIB 26497768352, Slavka Kolara 25,10410 Velika Gorica</item>
      <item>VJEROVNICI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05526850490</item>
      <item>, OIB 18683136487</item>
      <item>, OIB 00478992365</item>
      <item>, OIB 26497768352</item>
      <item>, OIB null</item>
      <item>, OIB null</item>
    </izvorni_sadrzaj>
    <derivirana_varijabla naziv="DomainObject.Predmet.SudioniciListNazivOIB_1">
      <item>, OIB 05526850490</item>
      <item>, OIB 18683136487</item>
      <item>, OIB 00478992365</item>
      <item>, OIB 26497768352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srpnja 2019.</izvorni_sadrzaj>
    <derivirana_varijabla naziv="DomainObject.Predmet.DatumZadnjeOdrzaneSudskeRadnje_1">16. srpnja 2019.</derivirana_varijabla>
  </DomainObject.Predmet.DatumZadnjeOdrzaneSudskeRadnje>
  <DomainObject.PredzadnjaOdlukaIzPredmeta.DatumDonosenjaOdluke>
    <izvorni_sadrzaj>28. ožujka 2018.</izvorni_sadrzaj>
    <derivirana_varijabla naziv="DomainObject.PredzadnjaOdlukaIzPredmeta.DatumDonosenjaOdluke_1">28. ožujka 2018.</derivirana_varijabla>
  </DomainObject.PredzadnjaOdlukaIzPredmeta.DatumDonosenjaOdluke>
  <DomainObject.PredzadnjaOdlukaIzPredmeta.Oznaka>
    <izvorni_sadrzaj>St-176/2014-53</izvorni_sadrzaj>
    <derivirana_varijabla naziv="DomainObject.PredzadnjaOdlukaIzPredmeta.Oznaka_1">St-176/2014-53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180</properties:Words>
  <properties:Characters>906</properties:Characters>
  <properties:Lines>40</properties:Lines>
  <properties:Paragraphs>19</properties:Paragraphs>
  <properties:TotalTime>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2019-08-14T08:37:00Z</dcterms:created>
  <dc:creator>gzubak</dc:creator>
  <cp:lastModifiedBy>Dijana Hadžić</cp:lastModifiedBy>
  <cp:lastPrinted>2016-07-07T11:49:00Z</cp:lastPrinted>
  <dcterms:modified xmlns:xsi="http://www.w3.org/2001/XMLSchema-instance" xsi:type="dcterms:W3CDTF">2019-08-19T11:20:00Z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(5. rješenje - upis stečajne mase.docx)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