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75c46" w14:paraId="3375c46" w:rsidRDefault="00A74AE5" w:rsidP="00784B34" w:rsidR="00076114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</w:t>
      </w:r>
      <w:r w:rsidR="00784B34">
        <w:rPr>
          <w:noProof/>
        </w:rPr>
        <w:t xml:space="preserve"> </w:t>
      </w:r>
      <w:r w:rsidR="00784B34"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F2AFB" w:rsidP="005F2AFB" w:rsidR="005F2AFB" w:rsidRPr="00F53100">
      <w:pPr>
        <w:jc w:val="both"/>
      </w:pPr>
      <w:r w:rsidRPr="00F53100">
        <w:tab/>
      </w:r>
    </w:p>
    <w:p w:rsidRDefault="00506C6B" w:rsidP="00506C6B" w:rsidR="00506C6B" w:rsidRPr="00506C6B">
      <w:pPr>
        <w:jc w:val="both"/>
        <w:rPr>
          <w:lang w:val="pt-BR"/>
        </w:rPr>
      </w:pPr>
      <w:r w:rsidRPr="00506C6B">
        <w:rPr>
          <w:lang w:val="pt-BR"/>
        </w:rPr>
        <w:t>REPUBLIKA HRVATSKA</w:t>
      </w:r>
      <w:r w:rsidRPr="00506C6B">
        <w:rPr>
          <w:lang w:val="pt-BR"/>
        </w:rPr>
        <w:tab/>
      </w:r>
      <w:r w:rsidRPr="00506C6B">
        <w:rPr>
          <w:lang w:val="pt-BR"/>
        </w:rPr>
        <w:tab/>
      </w:r>
      <w:r w:rsidRPr="00506C6B">
        <w:rPr>
          <w:lang w:val="pt-BR"/>
        </w:rPr>
        <w:tab/>
      </w:r>
      <w:r w:rsidRPr="00506C6B">
        <w:rPr>
          <w:lang w:val="pt-BR"/>
        </w:rPr>
        <w:tab/>
      </w:r>
      <w:r w:rsidRPr="00506C6B">
        <w:rPr>
          <w:lang w:val="pt-BR"/>
        </w:rPr>
        <w:tab/>
      </w:r>
    </w:p>
    <w:p w:rsidRDefault="00506C6B" w:rsidP="00506C6B" w:rsidR="00506C6B" w:rsidRPr="00506C6B">
      <w:pPr>
        <w:jc w:val="both"/>
        <w:rPr>
          <w:lang w:val="pt-BR"/>
        </w:rPr>
      </w:pPr>
      <w:r w:rsidRPr="00506C6B">
        <w:rPr>
          <w:lang w:val="pt-BR"/>
        </w:rPr>
        <w:t>TRGOVAČKI SUD U ZAGREBU</w:t>
      </w:r>
    </w:p>
    <w:p w:rsidRDefault="00506C6B" w:rsidP="00506C6B" w:rsidR="00506C6B" w:rsidRPr="00506C6B">
      <w:pPr>
        <w:jc w:val="both"/>
        <w:rPr>
          <w:lang w:val="pt-BR"/>
        </w:rPr>
      </w:pPr>
      <w:r w:rsidRPr="00506C6B">
        <w:rPr>
          <w:lang w:val="pt-BR"/>
        </w:rPr>
        <w:t>Zagreb, Amru</w:t>
      </w:r>
      <w:r w:rsidR="00366BCA">
        <w:rPr>
          <w:lang w:val="pt-BR"/>
        </w:rPr>
        <w:t>ševa 2/II</w:t>
      </w:r>
      <w:r w:rsidR="00366BCA">
        <w:rPr>
          <w:lang w:val="pt-BR"/>
        </w:rPr>
        <w:tab/>
      </w:r>
      <w:r w:rsidR="00366BCA">
        <w:rPr>
          <w:lang w:val="pt-BR"/>
        </w:rPr>
        <w:tab/>
      </w:r>
      <w:r w:rsidR="00366BCA">
        <w:rPr>
          <w:lang w:val="pt-BR"/>
        </w:rPr>
        <w:tab/>
      </w:r>
      <w:r w:rsidR="00366BCA">
        <w:rPr>
          <w:lang w:val="pt-BR"/>
        </w:rPr>
        <w:tab/>
      </w:r>
      <w:r w:rsidR="00366BCA">
        <w:rPr>
          <w:lang w:val="pt-BR"/>
        </w:rPr>
        <w:tab/>
      </w:r>
      <w:r w:rsidR="00366BCA">
        <w:rPr>
          <w:lang w:val="pt-BR"/>
        </w:rPr>
        <w:tab/>
        <w:t xml:space="preserve">      </w:t>
      </w:r>
      <w:r w:rsidR="002D745F">
        <w:rPr>
          <w:lang w:val="pt-BR"/>
        </w:rPr>
        <w:t>70. St-6661</w:t>
      </w:r>
      <w:r w:rsidR="00366BCA">
        <w:rPr>
          <w:lang w:val="pt-BR"/>
        </w:rPr>
        <w:t>/2016</w:t>
      </w:r>
    </w:p>
    <w:p w:rsidRDefault="00506C6B" w:rsidP="00506C6B" w:rsidR="00506C6B" w:rsidRPr="00506C6B">
      <w:pPr>
        <w:jc w:val="both"/>
        <w:rPr>
          <w:lang w:val="pt-BR"/>
        </w:rPr>
      </w:pPr>
    </w:p>
    <w:p w:rsidRDefault="00506C6B" w:rsidP="00506C6B" w:rsidR="00506C6B" w:rsidRPr="00506C6B">
      <w:pPr>
        <w:jc w:val="center"/>
        <w:rPr>
          <w:lang w:val="pt-BR"/>
        </w:rPr>
      </w:pPr>
      <w:r w:rsidRPr="00506C6B">
        <w:rPr>
          <w:lang w:val="pt-BR"/>
        </w:rPr>
        <w:t>R E P U B L I K A   H R VA T S K A</w:t>
      </w:r>
    </w:p>
    <w:p w:rsidRDefault="00506C6B" w:rsidP="00506C6B" w:rsidR="00506C6B" w:rsidRPr="00506C6B">
      <w:pPr>
        <w:jc w:val="center"/>
        <w:rPr>
          <w:lang w:val="pt-BR"/>
        </w:rPr>
      </w:pPr>
    </w:p>
    <w:p w:rsidRDefault="00506C6B" w:rsidP="00506C6B" w:rsidR="00506C6B" w:rsidRPr="00506C6B">
      <w:pPr>
        <w:jc w:val="center"/>
        <w:rPr>
          <w:lang w:val="pt-BR"/>
        </w:rPr>
      </w:pPr>
      <w:r w:rsidRPr="00506C6B">
        <w:rPr>
          <w:lang w:val="pt-BR"/>
        </w:rPr>
        <w:t>R J E Š E N J E</w:t>
      </w:r>
    </w:p>
    <w:p w:rsidRDefault="00506C6B" w:rsidP="00506C6B" w:rsidR="00506C6B" w:rsidRPr="00506C6B">
      <w:pPr>
        <w:jc w:val="both"/>
        <w:rPr>
          <w:lang w:val="pt-BR"/>
        </w:rPr>
      </w:pPr>
    </w:p>
    <w:p w:rsidRDefault="002D745F" w:rsidP="00A2608E" w:rsidR="00493CE3">
      <w:pPr>
        <w:jc w:val="both"/>
        <w:rPr>
          <w:lang w:val="pt-BR"/>
        </w:rPr>
      </w:pPr>
      <w:r w:rsidRPr="002D745F">
        <w:rPr>
          <w:lang w:val="pt-BR"/>
        </w:rPr>
        <w:t>Trgovački sud u Zagrebu, po sucu pojedincu Maji Jurovicki, nakon obustavljenog skraćenog stečajnog postupka nad dužnikom BEKAVAC – MAGAZIN d.o.o., OIB: 88678244684 Zagreb, Teslička 49, povodom prijedloga vjerovnika ALPE-ADRIA POSLOVODSTVO d.o.o., OIB: 99488126785, Zagreb, Slavonska avenija 6A, za otvaranje  stečajnog postupka nad dužnikom BEKAVAC – MAGAZIN d.o.o., OIB: 88678244684 Zagreb, Teslička 49, dana 27. rujna 2018.</w:t>
      </w:r>
      <w:r w:rsidRPr="002D745F">
        <w:rPr>
          <w:lang w:val="pt-BR"/>
        </w:rPr>
        <w:tab/>
      </w:r>
    </w:p>
    <w:p w:rsidRDefault="002D745F" w:rsidP="00A2608E" w:rsidR="002D745F" w:rsidRPr="00E254BD">
      <w:pPr>
        <w:jc w:val="both"/>
        <w:rPr>
          <w:lang w:val="pt-BR"/>
        </w:rPr>
      </w:pPr>
    </w:p>
    <w:p w:rsidRDefault="00E254BD" w:rsidP="003609F3" w:rsidR="00E254BD" w:rsidRPr="00E254BD">
      <w:pPr>
        <w:jc w:val="center"/>
        <w:rPr>
          <w:lang w:val="pt-BR"/>
        </w:rPr>
      </w:pPr>
      <w:r w:rsidRPr="00E254BD">
        <w:rPr>
          <w:lang w:val="pt-BR"/>
        </w:rPr>
        <w:t>r i j e š i o    j e</w:t>
      </w:r>
    </w:p>
    <w:p w:rsidRDefault="00E254BD" w:rsidP="00E254BD" w:rsidR="00E254BD" w:rsidRPr="00E254BD">
      <w:pPr>
        <w:jc w:val="both"/>
        <w:rPr>
          <w:lang w:val="pt-BR"/>
        </w:rPr>
      </w:pPr>
    </w:p>
    <w:p w:rsidRDefault="00E254BD" w:rsidP="000E3CE9" w:rsidR="00E254BD">
      <w:pPr>
        <w:jc w:val="both"/>
        <w:rPr>
          <w:lang w:val="pt-BR"/>
        </w:rPr>
      </w:pPr>
      <w:r w:rsidRPr="00E254BD">
        <w:rPr>
          <w:lang w:val="pt-BR"/>
        </w:rPr>
        <w:tab/>
        <w:t xml:space="preserve">I. Dužniku </w:t>
      </w:r>
      <w:r w:rsidR="002D745F" w:rsidRPr="002D745F">
        <w:rPr>
          <w:lang w:val="pt-BR"/>
        </w:rPr>
        <w:t>BEKAVAC – MAGAZIN d.o.o., OIB: 88678244684 Zagreb, Teslička 49,</w:t>
      </w:r>
      <w:r w:rsidR="002D745F">
        <w:rPr>
          <w:lang w:val="pt-BR"/>
        </w:rPr>
        <w:t xml:space="preserve"> </w:t>
      </w:r>
      <w:r w:rsidR="00A007D6" w:rsidRPr="00A007D6">
        <w:rPr>
          <w:lang w:val="pt-BR"/>
        </w:rPr>
        <w:t>postavlja se</w:t>
      </w:r>
      <w:r w:rsidR="002D745F" w:rsidRPr="002D745F">
        <w:t xml:space="preserve"> </w:t>
      </w:r>
      <w:r w:rsidR="002D745F">
        <w:rPr>
          <w:lang w:val="pt-BR"/>
        </w:rPr>
        <w:t>Petar</w:t>
      </w:r>
      <w:r w:rsidR="002D745F" w:rsidRPr="002D745F">
        <w:rPr>
          <w:lang w:val="pt-BR"/>
        </w:rPr>
        <w:t xml:space="preserve"> Popović OIB: 89375564266 iz Zagreba, Maksimirska cesta 88</w:t>
      </w:r>
      <w:r w:rsidR="0059405F" w:rsidRPr="0059405F">
        <w:t xml:space="preserve"> </w:t>
      </w:r>
      <w:r w:rsidR="00C7428C">
        <w:rPr>
          <w:lang w:val="pt-BR"/>
        </w:rPr>
        <w:t>privremenim stečajnim upraviteljem</w:t>
      </w:r>
      <w:r w:rsidR="00B24A89">
        <w:rPr>
          <w:lang w:val="pt-BR"/>
        </w:rPr>
        <w:t>.</w:t>
      </w:r>
    </w:p>
    <w:p w:rsidRDefault="00DB6CDF" w:rsidP="00DB6CDF" w:rsidR="00DB6CDF" w:rsidRPr="00E254BD">
      <w:pPr>
        <w:jc w:val="both"/>
        <w:rPr>
          <w:lang w:val="pt-BR"/>
        </w:rPr>
      </w:pPr>
    </w:p>
    <w:p w:rsidRDefault="00E254BD" w:rsidP="00E254BD" w:rsidR="00E254BD">
      <w:pPr>
        <w:jc w:val="both"/>
        <w:rPr>
          <w:lang w:val="pt-BR"/>
        </w:rPr>
      </w:pPr>
      <w:r w:rsidRPr="00E254BD">
        <w:rPr>
          <w:lang w:val="pt-BR"/>
        </w:rPr>
        <w:tab/>
        <w:t xml:space="preserve">II. Dužnost je privremenog stečajnog upravitelja utvrditi imovinu stečajnog dužnika i njenu vrijednost, stanje obveza stečajnog dužnika, zatim je li imovina stečajnog dužnika dovoljna za namirenje troškova stečajnog postupka te koliki je iznos predvidivih troškova prethodnog i stečajnog postupka.  </w:t>
      </w:r>
    </w:p>
    <w:p w:rsidRDefault="00DB6CDF" w:rsidP="00E254BD" w:rsidR="00DB6CDF" w:rsidRPr="00E254BD">
      <w:pPr>
        <w:jc w:val="both"/>
        <w:rPr>
          <w:lang w:val="pt-BR"/>
        </w:rPr>
      </w:pPr>
    </w:p>
    <w:p w:rsidRDefault="00E254BD" w:rsidP="00E254BD" w:rsidR="00E254BD" w:rsidRPr="00E254BD">
      <w:pPr>
        <w:jc w:val="both"/>
        <w:rPr>
          <w:lang w:val="pt-BR"/>
        </w:rPr>
      </w:pPr>
      <w:r w:rsidRPr="00E254BD">
        <w:rPr>
          <w:lang w:val="pt-BR"/>
        </w:rPr>
        <w:t xml:space="preserve">        </w:t>
      </w:r>
      <w:r w:rsidR="00434462">
        <w:rPr>
          <w:lang w:val="pt-BR"/>
        </w:rPr>
        <w:t xml:space="preserve">   </w:t>
      </w:r>
      <w:r w:rsidRPr="00E254BD">
        <w:rPr>
          <w:lang w:val="pt-BR"/>
        </w:rPr>
        <w:t xml:space="preserve">III.  Ovo rješenje će se dostaviti sudskom registru ovog suda. </w:t>
      </w:r>
    </w:p>
    <w:p w:rsidRDefault="00E254BD" w:rsidP="00E254BD" w:rsidR="00E254BD" w:rsidRPr="00E254BD">
      <w:pPr>
        <w:jc w:val="both"/>
        <w:rPr>
          <w:lang w:val="pt-BR"/>
        </w:rPr>
      </w:pPr>
    </w:p>
    <w:p w:rsidRDefault="00E254BD" w:rsidP="003609F3" w:rsidR="00E254BD">
      <w:pPr>
        <w:jc w:val="center"/>
        <w:rPr>
          <w:lang w:val="pt-BR"/>
        </w:rPr>
      </w:pPr>
      <w:r w:rsidRPr="00E254BD">
        <w:rPr>
          <w:lang w:val="pt-BR"/>
        </w:rPr>
        <w:t>Obrazloženje</w:t>
      </w:r>
    </w:p>
    <w:p w:rsidRDefault="00A0593E" w:rsidP="003609F3" w:rsidR="00A0593E" w:rsidRPr="00E254BD">
      <w:pPr>
        <w:jc w:val="center"/>
        <w:rPr>
          <w:lang w:val="pt-BR"/>
        </w:rPr>
      </w:pPr>
    </w:p>
    <w:p w:rsidRDefault="00A0593E" w:rsidP="00E254BD" w:rsidR="00E254BD">
      <w:pPr>
        <w:jc w:val="both"/>
        <w:rPr>
          <w:lang w:val="pt-BR"/>
        </w:rPr>
      </w:pPr>
      <w:r>
        <w:rPr>
          <w:lang w:val="pt-BR"/>
        </w:rPr>
        <w:t xml:space="preserve">      </w:t>
      </w:r>
      <w:r w:rsidRPr="00A0593E">
        <w:rPr>
          <w:lang w:val="pt-BR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A74AE5" w:rsidRPr="00A74AE5">
        <w:rPr>
          <w:lang w:val="pt-BR"/>
        </w:rPr>
        <w:t>BEKAVAC – MAGAZIN d.o.o., OIB: 88678244684 Zagreb, Teslička 49,</w:t>
      </w:r>
    </w:p>
    <w:p w:rsidRDefault="00A74AE5" w:rsidP="000C508D" w:rsidR="000C508D" w:rsidRPr="000C508D">
      <w:pPr>
        <w:jc w:val="both"/>
        <w:rPr>
          <w:lang w:val="pt-BR"/>
        </w:rPr>
      </w:pPr>
      <w:r>
        <w:rPr>
          <w:lang w:val="pt-BR"/>
        </w:rPr>
        <w:t xml:space="preserve">          </w:t>
      </w:r>
      <w:r w:rsidR="000C508D" w:rsidRPr="000C508D">
        <w:rPr>
          <w:lang w:val="pt-BR"/>
        </w:rPr>
        <w:t>Rješenjem ovog suda br. St-5501/15 od 10. listopada 2016., a koje je postalo pravomoćno dana  28. listopada 2016. obustavljen je skraćeni stečajni postupak iz razloga, jer je odredbom  čl. 433. Stečajnog zakona (NN 71/15,104/17,dalje SZ) propisano, 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0C508D" w:rsidP="000C508D" w:rsidR="000C508D" w:rsidRPr="000C508D">
      <w:pPr>
        <w:jc w:val="both"/>
        <w:rPr>
          <w:lang w:val="pt-BR"/>
        </w:rPr>
      </w:pPr>
      <w:r w:rsidRPr="000C508D">
        <w:rPr>
          <w:lang w:val="pt-BR"/>
        </w:rPr>
        <w:t xml:space="preserve">           Tijekom skraćenog postupka, po pozivu suda sukladno odredbi čl. 430. SZ-a dužnikovi vjerovnici su predložili otvaranje redovnog stečajnog postupka nad dužnikom, čime su se ostvarili uvjeti iz čl. 433. SZ-a. </w:t>
      </w:r>
    </w:p>
    <w:p w:rsidRDefault="000C508D" w:rsidP="000C508D" w:rsidR="000C508D" w:rsidRPr="000C508D">
      <w:pPr>
        <w:jc w:val="both"/>
        <w:rPr>
          <w:lang w:val="pt-BR"/>
        </w:rPr>
      </w:pPr>
      <w:r w:rsidRPr="000C508D">
        <w:rPr>
          <w:lang w:val="pt-BR"/>
        </w:rPr>
        <w:t xml:space="preserve">           Konkretno, prijedlog za otvaranje stečajnog postupka podnio je vjerovnik dužnika, ALPE -ADRIA POSLOVODSTVO d.o.o., OIB: 99488126785, Zagreb, Slavonska avenija 6A 14. ožujka 2016. te izvijestio sud da prema dužniku ima potraživanje u iznosu od 382.068,55 </w:t>
      </w:r>
      <w:r w:rsidRPr="000C508D">
        <w:rPr>
          <w:lang w:val="pt-BR"/>
        </w:rPr>
        <w:lastRenderedPageBreak/>
        <w:t>kn (tražbina proizlazi iz dostavljenog izvatka iz poslovnih knjiga vjerovnika te Ugovora o namjenskom zajmu za kupovinu nekretnine HR/011900108) te da dužnik nije izmirio svoje obveze.</w:t>
      </w:r>
    </w:p>
    <w:p w:rsidRDefault="000C508D" w:rsidP="00E254BD" w:rsidR="000C508D" w:rsidRPr="00E254BD">
      <w:pPr>
        <w:jc w:val="both"/>
        <w:rPr>
          <w:lang w:val="pt-BR"/>
        </w:rPr>
      </w:pPr>
      <w:r w:rsidRPr="000C508D">
        <w:rPr>
          <w:lang w:val="pt-BR"/>
        </w:rPr>
        <w:t xml:space="preserve">          Navedeni vjerovnik postupio je po Zaključku suda posl. br. St-5501/15 od 09. rujna 2016. odnosno uplatio je zatraženi predujam na ime troškova stečajnog postupka.</w:t>
      </w:r>
    </w:p>
    <w:p w:rsidRDefault="00C51622" w:rsidP="00C51622" w:rsidR="00C51622" w:rsidRPr="00C51622">
      <w:pPr>
        <w:jc w:val="both"/>
        <w:rPr>
          <w:lang w:val="pt-BR"/>
        </w:rPr>
      </w:pPr>
      <w:r w:rsidRPr="00C51622">
        <w:rPr>
          <w:lang w:val="pt-BR"/>
        </w:rPr>
        <w:t xml:space="preserve">           Prema odredbi čl. 132. st. 1. Stečajnog zakona („Narodne novine“ broj broj 71/15, dalje: SZ)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</w:t>
      </w:r>
      <w:r w:rsidR="00D34221">
        <w:rPr>
          <w:lang w:val="pt-BR"/>
        </w:rPr>
        <w:t xml:space="preserve"> otvorenoga stečajnog postupka.</w:t>
      </w:r>
    </w:p>
    <w:p w:rsidRDefault="00C51622" w:rsidP="00C51622" w:rsidR="00521EFB" w:rsidRPr="00C51622">
      <w:pPr>
        <w:jc w:val="both"/>
        <w:rPr>
          <w:lang w:val="pt-BR"/>
        </w:rPr>
      </w:pPr>
      <w:r w:rsidRPr="00C51622">
        <w:rPr>
          <w:lang w:val="pt-BR"/>
        </w:rPr>
        <w:t xml:space="preserve">          Obzirom na to da u ovoj fazi stečajnog postupka nije bilo moguće utvrditi status i stanje obveza dužnika i mogućnost da se imovinom dužnika pokri</w:t>
      </w:r>
      <w:r w:rsidR="0038407A">
        <w:rPr>
          <w:lang w:val="pt-BR"/>
        </w:rPr>
        <w:t>ju troškovi stečajnog postupka</w:t>
      </w:r>
      <w:r w:rsidRPr="00C51622">
        <w:rPr>
          <w:lang w:val="pt-BR"/>
        </w:rPr>
        <w:t xml:space="preserve">, sud je na temelju odredbe čl. 119. SZ-a, odgovarajućom primjenom metode slučajnog odabira, imenovao privremenog stečajnog upravitelja, čiji su zadaci određeni točkom II. ovog rješenja, a nakon čega će se uz ispunjenje ostalih pretpostavki i nakon primitka izvješća privremeog stečajnog upravitelja odrediti ročište radi rasprave i odlučivanja o otvaranju stečajnog postupka. </w:t>
      </w:r>
    </w:p>
    <w:p w:rsidRDefault="00C51622" w:rsidP="00C51622" w:rsidR="00C51622" w:rsidRPr="00C51622">
      <w:pPr>
        <w:jc w:val="both"/>
        <w:rPr>
          <w:lang w:val="pt-BR"/>
        </w:rPr>
      </w:pPr>
    </w:p>
    <w:p w:rsidRDefault="00C51622" w:rsidP="00C51622" w:rsidR="00C51622" w:rsidRPr="00C51622">
      <w:pPr>
        <w:jc w:val="center"/>
        <w:rPr>
          <w:lang w:val="pt-BR"/>
        </w:rPr>
      </w:pPr>
      <w:r w:rsidRPr="00C51622">
        <w:rPr>
          <w:lang w:val="pt-BR"/>
        </w:rPr>
        <w:t xml:space="preserve">U Zagrebu </w:t>
      </w:r>
      <w:r w:rsidR="004250FB" w:rsidRPr="004250FB">
        <w:rPr>
          <w:lang w:val="pt-BR"/>
        </w:rPr>
        <w:t>27. rujna 2018.</w:t>
      </w:r>
    </w:p>
    <w:p w:rsidRDefault="00C51622" w:rsidP="00C51622" w:rsidR="00C51622" w:rsidRPr="00C51622">
      <w:pPr>
        <w:jc w:val="both"/>
        <w:rPr>
          <w:lang w:val="pt-BR"/>
        </w:rPr>
      </w:pPr>
    </w:p>
    <w:p w:rsidRDefault="00C51622" w:rsidP="00C51622" w:rsidR="00C51622" w:rsidRPr="00C51622">
      <w:pPr>
        <w:jc w:val="right"/>
        <w:rPr>
          <w:lang w:val="pt-BR"/>
        </w:rPr>
      </w:pPr>
      <w:r w:rsidRPr="00C51622">
        <w:rPr>
          <w:lang w:val="pt-BR"/>
        </w:rPr>
        <w:t xml:space="preserve">Sudac: </w:t>
      </w:r>
    </w:p>
    <w:p w:rsidRDefault="00C51622" w:rsidP="00C51622" w:rsidR="00C51622" w:rsidRPr="00C51622">
      <w:pPr>
        <w:jc w:val="right"/>
        <w:rPr>
          <w:lang w:val="pt-BR"/>
        </w:rPr>
      </w:pPr>
    </w:p>
    <w:p w:rsidRDefault="00C51622" w:rsidP="00C51622" w:rsidR="00C51622" w:rsidRPr="00C51622">
      <w:pPr>
        <w:jc w:val="right"/>
        <w:rPr>
          <w:lang w:val="pt-BR"/>
        </w:rPr>
      </w:pPr>
      <w:r w:rsidRPr="00C51622">
        <w:rPr>
          <w:lang w:val="pt-BR"/>
        </w:rPr>
        <w:t>Maja Jurovicki</w:t>
      </w:r>
      <w:r w:rsidR="00351B85">
        <w:rPr>
          <w:lang w:val="pt-BR"/>
        </w:rPr>
        <w:t xml:space="preserve">, v.r. </w:t>
      </w:r>
    </w:p>
    <w:p w:rsidRDefault="00C51622" w:rsidP="00C51622" w:rsidR="00C51622" w:rsidRPr="00C51622">
      <w:pPr>
        <w:jc w:val="both"/>
        <w:rPr>
          <w:lang w:val="pt-BR"/>
        </w:rPr>
      </w:pPr>
    </w:p>
    <w:p w:rsidRDefault="00C51622" w:rsidP="00C51622" w:rsidR="00C51622" w:rsidRPr="00C51622">
      <w:pPr>
        <w:jc w:val="both"/>
        <w:rPr>
          <w:lang w:val="pt-BR"/>
        </w:rPr>
      </w:pPr>
      <w:r w:rsidRPr="00C51622">
        <w:rPr>
          <w:lang w:val="pt-BR"/>
        </w:rPr>
        <w:t xml:space="preserve">UPUTA O PRAVNOM LIJEKU: </w:t>
      </w:r>
    </w:p>
    <w:p w:rsidRDefault="00C51622" w:rsidP="00C51622" w:rsidR="00C51622" w:rsidRPr="00C51622">
      <w:pPr>
        <w:jc w:val="both"/>
        <w:rPr>
          <w:lang w:val="pt-BR"/>
        </w:rPr>
      </w:pPr>
      <w:r w:rsidRPr="00C51622">
        <w:rPr>
          <w:lang w:val="pt-BR"/>
        </w:rPr>
        <w:t>Protiv ovog rješenja dopuštena je žalba u roku od 8 dana.  Žalba se podnosi ovom sudu u 2 primjerka za Visoki trgovački sud RH u roku od 8 dana od dana dostave rješenja.</w:t>
      </w:r>
    </w:p>
    <w:p w:rsidRDefault="00C51622" w:rsidP="00C51622" w:rsidR="00C51622" w:rsidRPr="00C51622">
      <w:pPr>
        <w:jc w:val="both"/>
        <w:rPr>
          <w:lang w:val="pt-BR"/>
        </w:rPr>
      </w:pPr>
    </w:p>
    <w:p w:rsidRDefault="00351B85" w:rsidP="004F5146" w:rsidR="00351B85">
      <w:pPr>
        <w:jc w:val="right"/>
      </w:pPr>
      <w:r>
        <w:t>za točnost otpravka-ovlašteni službenik</w:t>
      </w:r>
    </w:p>
    <w:p w:rsidRDefault="00351B85" w:rsidP="004F5146" w:rsidR="00351B85">
      <w:pPr>
        <w:jc w:val="right"/>
      </w:pPr>
      <w:r>
        <w:t xml:space="preserve">Mirjana Gašparić </w:t>
      </w:r>
    </w:p>
    <w:p w:rsidRDefault="00033A1B" w:rsidP="00C51622" w:rsidR="00033A1B" w:rsidRPr="00033A1B">
      <w:pPr>
        <w:jc w:val="both"/>
        <w:rPr>
          <w:lang w:val="pt-BR"/>
        </w:rPr>
      </w:pPr>
    </w:p>
    <w:p w:rsidRDefault="00E254BD" w:rsidP="00E254BD" w:rsidR="00E254BD" w:rsidRPr="00E254BD">
      <w:pPr>
        <w:jc w:val="both"/>
        <w:rPr>
          <w:lang w:val="pt-BR"/>
        </w:rPr>
      </w:pPr>
    </w:p>
    <w:sectPr w:rsidSect="007C3986" w:rsidR="00E254BD" w:rsidRPr="00E254BD">
      <w:headerReference w:type="default" r:id="rId10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986" w:rsidP="007C3986" w:rsidR="007C3986">
      <w:r>
        <w:separator/>
      </w:r>
    </w:p>
  </w:endnote>
  <w:endnote w:id="0" w:type="continuationSeparator">
    <w:p w:rsidRDefault="007C3986" w:rsidP="007C3986" w:rsidR="007C39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986" w:rsidP="007C3986" w:rsidR="007C3986">
      <w:r>
        <w:separator/>
      </w:r>
    </w:p>
  </w:footnote>
  <w:footnote w:id="0" w:type="continuationSeparator">
    <w:p w:rsidRDefault="007C3986" w:rsidP="007C3986" w:rsidR="007C39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1E8D" w:rsidP="009E1E8D" w:rsidR="007C3986">
    <w:pPr>
      <w:pStyle w:val="Zaglavlje"/>
      <w:tabs>
        <w:tab w:pos="7480" w:val="left"/>
      </w:tabs>
    </w:pPr>
    <w:r>
      <w:tab/>
    </w:r>
    <w:sdt>
      <w:sdtPr>
        <w:id w:val="174845134"/>
        <w:docPartObj>
          <w:docPartGallery w:val="Page Numbers (Top of Page)"/>
          <w:docPartUnique/>
        </w:docPartObj>
      </w:sdtPr>
      <w:sdtEndPr/>
      <w:sdtContent>
        <w:r w:rsidR="00311298">
          <w:t xml:space="preserve">                                                                </w:t>
        </w:r>
        <w:r w:rsidR="007C3986">
          <w:fldChar w:fldCharType="begin"/>
        </w:r>
        <w:r w:rsidR="007C3986">
          <w:instrText>PAGE   \* MERGEFORMAT</w:instrText>
        </w:r>
        <w:r w:rsidR="007C3986">
          <w:fldChar w:fldCharType="separate"/>
        </w:r>
        <w:r w:rsidR="00351B85">
          <w:rPr>
            <w:noProof/>
          </w:rPr>
          <w:t>2</w:t>
        </w:r>
        <w:r w:rsidR="007C3986">
          <w:fldChar w:fldCharType="end"/>
        </w:r>
      </w:sdtContent>
    </w:sdt>
    <w:r w:rsidR="00311298">
      <w:t xml:space="preserve">                                              70</w:t>
    </w:r>
    <w:r w:rsidRPr="00F53100">
      <w:t>.</w:t>
    </w:r>
    <w:r w:rsidRPr="00F53100">
      <w:rPr>
        <w:b/>
      </w:rPr>
      <w:t xml:space="preserve"> </w:t>
    </w:r>
    <w:r w:rsidR="00A74AE5">
      <w:t>St-6661</w:t>
    </w:r>
    <w:r>
      <w:t>/</w:t>
    </w:r>
    <w:r w:rsidR="00311298">
      <w:t>20</w:t>
    </w:r>
    <w:r w:rsidR="00BA52D4">
      <w:t>16</w:t>
    </w:r>
    <w:r w:rsidRPr="00F53100">
      <w:t xml:space="preserve">     </w:t>
    </w:r>
  </w:p>
  <w:p w:rsidRDefault="007C3986" w:rsidR="007C39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22280"/>
    <w:rsid w:val="00033A1B"/>
    <w:rsid w:val="00036115"/>
    <w:rsid w:val="00045D12"/>
    <w:rsid w:val="00066923"/>
    <w:rsid w:val="00076114"/>
    <w:rsid w:val="0008009D"/>
    <w:rsid w:val="000C508D"/>
    <w:rsid w:val="000E0190"/>
    <w:rsid w:val="000E3CE9"/>
    <w:rsid w:val="000E60FE"/>
    <w:rsid w:val="001178CD"/>
    <w:rsid w:val="001443E8"/>
    <w:rsid w:val="00150D89"/>
    <w:rsid w:val="00182A60"/>
    <w:rsid w:val="00187EEA"/>
    <w:rsid w:val="001F2423"/>
    <w:rsid w:val="00211AE8"/>
    <w:rsid w:val="0023291B"/>
    <w:rsid w:val="002412EB"/>
    <w:rsid w:val="00280D50"/>
    <w:rsid w:val="002921A4"/>
    <w:rsid w:val="00295C6B"/>
    <w:rsid w:val="002D745F"/>
    <w:rsid w:val="002F7B14"/>
    <w:rsid w:val="00311298"/>
    <w:rsid w:val="00351B85"/>
    <w:rsid w:val="003609F3"/>
    <w:rsid w:val="00366BCA"/>
    <w:rsid w:val="0038407A"/>
    <w:rsid w:val="00385D37"/>
    <w:rsid w:val="0038750E"/>
    <w:rsid w:val="003D5103"/>
    <w:rsid w:val="004062E4"/>
    <w:rsid w:val="004250FB"/>
    <w:rsid w:val="00434462"/>
    <w:rsid w:val="00461EEC"/>
    <w:rsid w:val="0047230D"/>
    <w:rsid w:val="00475F23"/>
    <w:rsid w:val="00482480"/>
    <w:rsid w:val="00493CE3"/>
    <w:rsid w:val="004B4069"/>
    <w:rsid w:val="004C0E1E"/>
    <w:rsid w:val="004D6151"/>
    <w:rsid w:val="004E2609"/>
    <w:rsid w:val="00504FFD"/>
    <w:rsid w:val="00506C6B"/>
    <w:rsid w:val="00521EFB"/>
    <w:rsid w:val="005740EF"/>
    <w:rsid w:val="0059405F"/>
    <w:rsid w:val="005C601B"/>
    <w:rsid w:val="005F2AFB"/>
    <w:rsid w:val="00612AE2"/>
    <w:rsid w:val="0061790D"/>
    <w:rsid w:val="00655C2C"/>
    <w:rsid w:val="0066278D"/>
    <w:rsid w:val="00664F42"/>
    <w:rsid w:val="00681382"/>
    <w:rsid w:val="006A10D2"/>
    <w:rsid w:val="006C411E"/>
    <w:rsid w:val="006C47DC"/>
    <w:rsid w:val="00733A1C"/>
    <w:rsid w:val="00740AF5"/>
    <w:rsid w:val="007423CD"/>
    <w:rsid w:val="0074383D"/>
    <w:rsid w:val="007720FA"/>
    <w:rsid w:val="00784B34"/>
    <w:rsid w:val="00794A10"/>
    <w:rsid w:val="007A7FB1"/>
    <w:rsid w:val="007B25C1"/>
    <w:rsid w:val="007C3986"/>
    <w:rsid w:val="007E1154"/>
    <w:rsid w:val="00812C75"/>
    <w:rsid w:val="00812E82"/>
    <w:rsid w:val="00823A3D"/>
    <w:rsid w:val="008264E8"/>
    <w:rsid w:val="00833359"/>
    <w:rsid w:val="008448A0"/>
    <w:rsid w:val="008B4355"/>
    <w:rsid w:val="008B5BAD"/>
    <w:rsid w:val="008C2F6C"/>
    <w:rsid w:val="0090486D"/>
    <w:rsid w:val="00936050"/>
    <w:rsid w:val="009373AA"/>
    <w:rsid w:val="00964D2E"/>
    <w:rsid w:val="009E1E8D"/>
    <w:rsid w:val="009E3981"/>
    <w:rsid w:val="009F5A00"/>
    <w:rsid w:val="009F76C8"/>
    <w:rsid w:val="00A007D6"/>
    <w:rsid w:val="00A0593E"/>
    <w:rsid w:val="00A12ADB"/>
    <w:rsid w:val="00A24017"/>
    <w:rsid w:val="00A2608E"/>
    <w:rsid w:val="00A46E6E"/>
    <w:rsid w:val="00A74AE5"/>
    <w:rsid w:val="00A81397"/>
    <w:rsid w:val="00A909F1"/>
    <w:rsid w:val="00AB0EC3"/>
    <w:rsid w:val="00AD2885"/>
    <w:rsid w:val="00AD5AFE"/>
    <w:rsid w:val="00B20ABC"/>
    <w:rsid w:val="00B24A89"/>
    <w:rsid w:val="00B5663E"/>
    <w:rsid w:val="00B62779"/>
    <w:rsid w:val="00B80664"/>
    <w:rsid w:val="00B93D3C"/>
    <w:rsid w:val="00BA52D4"/>
    <w:rsid w:val="00BD39A5"/>
    <w:rsid w:val="00C11335"/>
    <w:rsid w:val="00C26A74"/>
    <w:rsid w:val="00C51622"/>
    <w:rsid w:val="00C7428C"/>
    <w:rsid w:val="00C80FFE"/>
    <w:rsid w:val="00C96C9F"/>
    <w:rsid w:val="00CB1B3E"/>
    <w:rsid w:val="00CC378D"/>
    <w:rsid w:val="00CD0148"/>
    <w:rsid w:val="00D1699C"/>
    <w:rsid w:val="00D21292"/>
    <w:rsid w:val="00D34221"/>
    <w:rsid w:val="00D526D8"/>
    <w:rsid w:val="00D53B6D"/>
    <w:rsid w:val="00D57D9F"/>
    <w:rsid w:val="00D76289"/>
    <w:rsid w:val="00DA19FE"/>
    <w:rsid w:val="00DB6CDF"/>
    <w:rsid w:val="00DF459B"/>
    <w:rsid w:val="00E0101A"/>
    <w:rsid w:val="00E01E93"/>
    <w:rsid w:val="00E17913"/>
    <w:rsid w:val="00E22E8F"/>
    <w:rsid w:val="00E254BD"/>
    <w:rsid w:val="00E3778B"/>
    <w:rsid w:val="00E5447E"/>
    <w:rsid w:val="00E56BA4"/>
    <w:rsid w:val="00E83A24"/>
    <w:rsid w:val="00EB5A2F"/>
    <w:rsid w:val="00EC3788"/>
    <w:rsid w:val="00EE19B8"/>
    <w:rsid w:val="00F03FDF"/>
    <w:rsid w:val="00F24132"/>
    <w:rsid w:val="00F25F03"/>
    <w:rsid w:val="00F74902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9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3986"/>
    <w:rPr>
      <w:sz w:val="24"/>
      <w:szCs w:val="24"/>
    </w:rPr>
  </w:style>
  <w:style w:styleId="Podnoje" w:type="paragraph">
    <w:name w:val="footer"/>
    <w:basedOn w:val="Normal"/>
    <w:link w:val="PodnojeChar"/>
    <w:rsid w:val="007C39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C3986"/>
    <w:rPr>
      <w:sz w:val="24"/>
      <w:szCs w:val="24"/>
    </w:rPr>
  </w:style>
  <w:style w:styleId="Bezproreda" w:type="paragraph">
    <w:name w:val="No Spacing"/>
    <w:uiPriority w:val="1"/>
    <w:qFormat/>
    <w:rsid w:val="00F7490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1B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1B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1B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1B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1B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9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3986"/>
    <w:rPr>
      <w:sz w:val="24"/>
      <w:szCs w:val="24"/>
    </w:rPr>
  </w:style>
  <w:style w:styleId="Podnoje" w:type="paragraph">
    <w:name w:val="footer"/>
    <w:basedOn w:val="Normal"/>
    <w:link w:val="PodnojeChar"/>
    <w:rsid w:val="007C39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C3986"/>
    <w:rPr>
      <w:sz w:val="24"/>
      <w:szCs w:val="24"/>
    </w:rPr>
  </w:style>
  <w:style w:styleId="Bezproreda" w:type="paragraph">
    <w:name w:val="No Spacing"/>
    <w:uiPriority w:val="1"/>
    <w:qFormat/>
    <w:rsid w:val="00F7490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1B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1B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1B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1B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1B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6661</izvorni_sadrzaj>
    <derivirana_varijabla naziv="DomainObject.Predmet.Broj_1">6661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St-6661/2016</izvorni_sadrzaj>
    <derivirana_varijabla naziv="DomainObject.Predmet.OznakaBroj_1">St-6661/2016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BEKAVAC - MAGAZIN d.o.o.</izvorni_sadrzaj>
    <derivirana_varijabla naziv="DomainObject.Predmet.ProtustrankaFormated_1">  BEKAVAC - MAGAZIN d.o.o.</derivirana_varijabla>
  </DomainObject.Predmet.ProtustrankaFormated>
  <DomainObject.Predmet.ProtustrankaFormatedOIB>
    <izvorni_sadrzaj>  BEKAVAC - MAGAZIN d.o.o., OIB 88678244684</izvorni_sadrzaj>
    <derivirana_varijabla naziv="DomainObject.Predmet.ProtustrankaFormatedOIB_1">  BEKAVAC - MAGAZIN d.o.o., OIB 88678244684</derivirana_varijabla>
  </DomainObject.Predmet.ProtustrankaFormatedOIB>
  <DomainObject.Predmet.ProtustrankaFormatedWithAdress>
    <izvorni_sadrzaj> BEKAVAC - MAGAZIN d.o.o., Teslička 49, 10000 Zagreb</izvorni_sadrzaj>
    <derivirana_varijabla naziv="DomainObject.Predmet.ProtustrankaFormatedWithAdress_1"> BEKAVAC - MAGAZIN d.o.o., Teslička 49, 10000 Zagreb</derivirana_varijabla>
  </DomainObject.Predmet.ProtustrankaFormatedWithAdress>
  <DomainObject.Predmet.ProtustrankaFormatedWithAdressOIB>
    <izvorni_sadrzaj> BEKAVAC - MAGAZIN d.o.o., OIB 88678244684, Teslička 49, 10000 Zagreb</izvorni_sadrzaj>
    <derivirana_varijabla naziv="DomainObject.Predmet.ProtustrankaFormatedWithAdressOIB_1"> BEKAVAC - MAGAZIN d.o.o., OIB 88678244684, Teslička 49, 10000 Zagreb</derivirana_varijabla>
  </DomainObject.Predmet.ProtustrankaFormatedWithAdressOIB>
  <DomainObject.Predmet.ProtustrankaWithAdress>
    <izvorni_sadrzaj>BEKAVAC - MAGAZIN d.o.o. Teslička 49, 10000 Zagreb</izvorni_sadrzaj>
    <derivirana_varijabla naziv="DomainObject.Predmet.ProtustrankaWithAdress_1">BEKAVAC - MAGAZIN d.o.o. Teslička 49, 10000 Zagreb</derivirana_varijabla>
  </DomainObject.Predmet.ProtustrankaWithAdress>
  <DomainObject.Predmet.ProtustrankaWithAdressOIB>
    <izvorni_sadrzaj>BEKAVAC - MAGAZIN d.o.o., OIB 88678244684, Teslička 49, 10000 Zagreb</izvorni_sadrzaj>
    <derivirana_varijabla naziv="DomainObject.Predmet.ProtustrankaWithAdressOIB_1">BEKAVAC - MAGAZIN d.o.o., OIB 88678244684, Teslička 49, 10000 Zagreb</derivirana_varijabla>
  </DomainObject.Predmet.ProtustrankaWithAdressOIB>
  <DomainObject.Predmet.ProtustrankaNazivFormated>
    <izvorni_sadrzaj>BEKAVAC - MAGAZIN d.o.o.</izvorni_sadrzaj>
    <derivirana_varijabla naziv="DomainObject.Predmet.ProtustrankaNazivFormated_1">BEKAVAC - MAGAZIN d.o.o.</derivirana_varijabla>
  </DomainObject.Predmet.ProtustrankaNazivFormated>
  <DomainObject.Predmet.ProtustrankaNazivFormatedOIB>
    <izvorni_sadrzaj>BEKAVAC - MAGAZIN d.o.o., OIB 88678244684</izvorni_sadrzaj>
    <derivirana_varijabla naziv="DomainObject.Predmet.ProtustrankaNazivFormatedOIB_1">BEKAVAC - MAGAZIN d.o.o., OIB 88678244684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Alpe-Adria poslovodstvo d.o.o.</izvorni_sadrzaj>
    <derivirana_varijabla naziv="DomainObject.Predmet.StrankaFormated_1">  FINA Regionalni centar Zagreb; Alpe-Adria poslovodstvo d.o.o.</derivirana_varijabla>
  </DomainObject.Predmet.StrankaFormated>
  <DomainObject.Predmet.StrankaFormatedOIB>
    <izvorni_sadrzaj>  FINA Regionalni centar Zagreb, OIB 85821130368; Alpe-Adria poslovodstvo d.o.o., OIB 99488126785</izvorni_sadrzaj>
    <derivirana_varijabla naziv="DomainObject.Predmet.StrankaFormatedOIB_1">  FINA Regionalni centar Zagreb, OIB 85821130368; Alpe-Adria poslovodstvo d.o.o., OIB 99488126785</derivirana_varijabla>
  </DomainObject.Predmet.StrankaFormatedOIB>
  <DomainObject.Predmet.StrankaFormatedWithAdress>
    <izvorni_sadrzaj> FINA Regionalni centar Zagreb, Trg svibanjskih žrtava 1995. 1, 10000 Zagreb; Alpe-Adria poslovodstvo d.o.o., Slavonska avenija 6 a, 10000 Zagreb</izvorni_sadrzaj>
    <derivirana_varijabla naziv="DomainObject.Predmet.StrankaFormatedWithAdress_1"> FINA Regionalni centar Zagreb, Trg svibanjskih žrtava 1995. 1, 10000 Zagreb; Alpe-Adria poslovodstvo d.o.o., Slavonska avenija 6 a, 10000 Zagreb</derivirana_varijabla>
  </DomainObject.Predmet.StrankaFormatedWithAdress>
  <DomainObject.Predmet.StrankaFormatedWithAdressOIB>
    <izvorni_sadrzaj> FINA Regionalni centar Zagreb, OIB 85821130368, Trg svibanjskih žrtava 1995. 1, 10000 Zagreb; Alpe-Adria poslovodstvo d.o.o., OIB 99488126785, Slavonska avenija 6 a, 10000 Zagreb</izvorni_sadrzaj>
    <derivirana_varijabla naziv="DomainObject.Predmet.StrankaFormatedWithAdressOIB_1"> FINA Regionalni centar Zagreb, OIB 85821130368, Trg svibanjskih žrtava 1995. 1, 10000 Zagreb; Alpe-Adria poslovodstvo d.o.o., OIB 99488126785, Slavonska avenija 6 a, 10000 Zagreb</derivirana_varijabla>
  </DomainObject.Predmet.StrankaFormatedWithAdressOIB>
  <DomainObject.Predmet.StrankaWithAdress>
    <izvorni_sadrzaj>FINA Regionalni centar Zagreb Trg svibanjskih žrtava 1995. 1,10000 Zagreb,Alpe-Adria poslovodstvo d.o.o. Slavonska avenija 6 a,10000 Zagreb</izvorni_sadrzaj>
    <derivirana_varijabla naziv="DomainObject.Predmet.StrankaWithAdress_1">FINA Regionalni centar Zagreb Trg svibanjskih žrtava 1995. 1,10000 Zagreb,Alpe-Adria poslovodstvo d.o.o. Slavonska avenija 6 a,10000 Zagreb</derivirana_varijabla>
  </DomainObject.Predmet.StrankaWithAdress>
  <DomainObject.Predmet.StrankaWithAdressOIB>
    <izvorni_sadrzaj>FINA Regionalni centar Zagreb, OIB 85821130368, Trg svibanjskih žrtava 1995. 1,10000 Zagreb,Alpe-Adria poslovodstvo d.o.o., OIB 99488126785, Slavonska avenija 6 a,10000 Zagreb</izvorni_sadrzaj>
    <derivirana_varijabla naziv="DomainObject.Predmet.StrankaWithAdressOIB_1">FINA Regionalni centar Zagreb, OIB 85821130368, Trg svibanjskih žrtava 1995. 1,10000 Zagreb,Alpe-Adria poslovodstvo d.o.o., OIB 99488126785, Slavonska avenija 6 a,10000 Zagreb</derivirana_varijabla>
  </DomainObject.Predmet.StrankaWithAdressOIB>
  <DomainObject.Predmet.StrankaNazivFormated>
    <izvorni_sadrzaj>FINA Regionalni centar Zagreb,Alpe-Adria poslovodstvo d.o.o.</izvorni_sadrzaj>
    <derivirana_varijabla naziv="DomainObject.Predmet.StrankaNazivFormated_1">FINA Regionalni centar Zagreb,Alpe-Adria poslovodstvo d.o.o.</derivirana_varijabla>
  </DomainObject.Predmet.StrankaNazivFormated>
  <DomainObject.Predmet.StrankaNazivFormatedOIB>
    <izvorni_sadrzaj>FINA Regionalni centar Zagreb, OIB 85821130368,Alpe-Adria poslovodstvo d.o.o., OIB 99488126785</izvorni_sadrzaj>
    <derivirana_varijabla naziv="DomainObject.Predmet.StrankaNazivFormatedOIB_1">FINA Regionalni centar Zagreb, OIB 85821130368,Alpe-Adria poslovodstvo d.o.o., OIB 99488126785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Alpe-Adria poslovodstvo d.o.o.</item>
    </izvorni_sadrzaj>
    <derivirana_varijabla naziv="DomainObject.Predmet.StrankaListFormated_1">
      <item>FINA Regionalni centar Zagreb</item>
      <item>Alpe-Adria poslovodstvo d.o.o.</item>
    </derivirana_varijabla>
  </DomainObject.Predmet.StrankaListFormated>
  <DomainObject.Predmet.StrankaListFormatedOIB>
    <izvorni_sadrzaj>
      <item>FINA Regionalni centar Zagreb, OIB 85821130368</item>
      <item>Alpe-Adria poslovodstvo d.o.o., OIB 99488126785</item>
    </izvorni_sadrzaj>
    <derivirana_varijabla naziv="DomainObject.Predmet.StrankaListFormatedOIB_1">
      <item>FINA Regionalni centar Zagreb, OIB 85821130368</item>
      <item>Alpe-Adria poslovodstvo d.o.o., OIB 99488126785</item>
    </derivirana_varijabla>
  </DomainObject.Predmet.StrankaListFormatedOIB>
  <DomainObject.Predmet.StrankaListFormatedWithAdress>
    <izvorni_sadrzaj>
      <item>FINA Regionalni centar Zagreb, Trg svibanjskih žrtava 1995. 1, 10000 Zagreb</item>
      <item>Alpe-Adria poslovodstvo d.o.o., Slavonska avenija 6 a, 10000 Zagreb</item>
    </izvorni_sadrzaj>
    <derivirana_varijabla naziv="DomainObject.Predmet.StrankaListFormatedWithAdress_1">
      <item>FINA Regionalni centar Zagreb, Trg svibanjskih žrtava 1995. 1, 10000 Zagreb</item>
      <item>Alpe-Adria poslovodstvo d.o.o., Slavonska avenija 6 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Alpe-Adria poslovodstvo d.o.o., OIB 99488126785, Slavonska avenija 6 a, 10000 Zagreb</item>
    </izvorni_sadrzaj>
    <derivirana_varijabla naziv="DomainObject.Predmet.StrankaListFormatedWithAdressOIB_1">
      <item>FINA Regionalni centar Zagreb, OIB 85821130368, Trg svibanjskih žrtava 1995. 1, 10000 Zagreb</item>
      <item>Alpe-Adria poslovodstvo d.o.o., OIB 99488126785, Slavonska avenija 6 a, 10000 Zagreb</item>
    </derivirana_varijabla>
  </DomainObject.Predmet.StrankaListFormatedWithAdressOIB>
  <DomainObject.Predmet.StrankaListNazivFormated>
    <izvorni_sadrzaj>
      <item>FINA Regionalni centar Zagreb</item>
      <item>Alpe-Adria poslovodstvo d.o.o.</item>
    </izvorni_sadrzaj>
    <derivirana_varijabla naziv="DomainObject.Predmet.StrankaListNazivFormated_1">
      <item>FINA Regionalni centar Zagreb</item>
      <item>Alpe-Adria poslovodstvo d.o.o.</item>
    </derivirana_varijabla>
  </DomainObject.Predmet.StrankaListNazivFormated>
  <DomainObject.Predmet.StrankaListNazivFormatedOIB>
    <izvorni_sadrzaj>
      <item>FINA Regionalni centar Zagreb, OIB 85821130368</item>
      <item>Alpe-Adria poslovodstvo d.o.o., OIB 99488126785</item>
    </izvorni_sadrzaj>
    <derivirana_varijabla naziv="DomainObject.Predmet.StrankaListNazivFormatedOIB_1">
      <item>FINA Regionalni centar Zagreb, OIB 85821130368</item>
      <item>Alpe-Adria poslovodstvo d.o.o., OIB 99488126785</item>
    </derivirana_varijabla>
  </DomainObject.Predmet.StrankaListNazivFormatedOIB>
  <DomainObject.Predmet.ProtuStrankaListFormated>
    <izvorni_sadrzaj>
      <item>BEKAVAC - MAGAZIN d.o.o.</item>
    </izvorni_sadrzaj>
    <derivirana_varijabla naziv="DomainObject.Predmet.ProtuStrankaListFormated_1">
      <item>BEKAVAC - MAGAZIN d.o.o.</item>
    </derivirana_varijabla>
  </DomainObject.Predmet.ProtuStrankaListFormated>
  <DomainObject.Predmet.ProtuStrankaListFormatedOIB>
    <izvorni_sadrzaj>
      <item>BEKAVAC - MAGAZIN d.o.o., OIB 88678244684</item>
    </izvorni_sadrzaj>
    <derivirana_varijabla naziv="DomainObject.Predmet.ProtuStrankaListFormatedOIB_1">
      <item>BEKAVAC - MAGAZIN d.o.o., OIB 88678244684</item>
    </derivirana_varijabla>
  </DomainObject.Predmet.ProtuStrankaListFormatedOIB>
  <DomainObject.Predmet.ProtuStrankaListFormatedWithAdress>
    <izvorni_sadrzaj>
      <item>BEKAVAC - MAGAZIN d.o.o., Teslička 49, 10000 Zagreb</item>
    </izvorni_sadrzaj>
    <derivirana_varijabla naziv="DomainObject.Predmet.ProtuStrankaListFormatedWithAdress_1">
      <item>BEKAVAC - MAGAZIN d.o.o., Teslička 49, 10000 Zagreb</item>
    </derivirana_varijabla>
  </DomainObject.Predmet.ProtuStrankaListFormatedWithAdress>
  <DomainObject.Predmet.ProtuStrankaListFormatedWithAdressOIB>
    <izvorni_sadrzaj>
      <item>BEKAVAC - MAGAZIN d.o.o., OIB 88678244684, Teslička 49, 10000 Zagreb</item>
    </izvorni_sadrzaj>
    <derivirana_varijabla naziv="DomainObject.Predmet.ProtuStrankaListFormatedWithAdressOIB_1">
      <item>BEKAVAC - MAGAZIN d.o.o., OIB 88678244684, Teslička 49, 10000 Zagreb</item>
    </derivirana_varijabla>
  </DomainObject.Predmet.ProtuStrankaListFormatedWithAdressOIB>
  <DomainObject.Predmet.ProtuStrankaListNazivFormated>
    <izvorni_sadrzaj>
      <item>BEKAVAC - MAGAZIN d.o.o.</item>
    </izvorni_sadrzaj>
    <derivirana_varijabla naziv="DomainObject.Predmet.ProtuStrankaListNazivFormated_1">
      <item>BEKAVAC - MAGAZIN d.o.o.</item>
    </derivirana_varijabla>
  </DomainObject.Predmet.ProtuStrankaListNazivFormated>
  <DomainObject.Predmet.ProtuStrankaListNazivFormatedOIB>
    <izvorni_sadrzaj>
      <item>BEKAVAC - MAGAZIN d.o.o., OIB 88678244684</item>
    </izvorni_sadrzaj>
    <derivirana_varijabla naziv="DomainObject.Predmet.ProtuStrankaListNazivFormatedOIB_1">
      <item>BEKAVAC - MAGAZIN d.o.o., OIB 88678244684</item>
    </derivirana_varijabla>
  </DomainObject.Predmet.ProtuStrankaListNazivFormatedOIB>
  <DomainObject.Predmet.OstaliListFormated>
    <izvorni_sadrzaj>
      <item>Iva Bekavac</item>
    </izvorni_sadrzaj>
    <derivirana_varijabla naziv="DomainObject.Predmet.OstaliListFormated_1">
      <item>Iva Bekavac</item>
    </derivirana_varijabla>
  </DomainObject.Predmet.OstaliListFormated>
  <DomainObject.Predmet.OstaliListFormatedOIB>
    <izvorni_sadrzaj>
      <item>Iva Bekavac, OIB 12188223507</item>
    </izvorni_sadrzaj>
    <derivirana_varijabla naziv="DomainObject.Predmet.OstaliListFormatedOIB_1">
      <item>Iva Bekavac, OIB 12188223507</item>
    </derivirana_varijabla>
  </DomainObject.Predmet.OstaliListFormatedOIB>
  <DomainObject.Predmet.OstaliListFormatedWithAdress>
    <izvorni_sadrzaj>
      <item>Iva Bekavac, Nespeš 129, 10382 Nespeš</item>
    </izvorni_sadrzaj>
    <derivirana_varijabla naziv="DomainObject.Predmet.OstaliListFormatedWithAdress_1">
      <item>Iva Bekavac, Nespeš 129, 10382 Nespeš</item>
    </derivirana_varijabla>
  </DomainObject.Predmet.OstaliListFormatedWithAdress>
  <DomainObject.Predmet.OstaliListFormatedWithAdressOIB>
    <izvorni_sadrzaj>
      <item>Iva Bekavac, OIB 12188223507, Nespeš 129, 10382 Nespeš</item>
    </izvorni_sadrzaj>
    <derivirana_varijabla naziv="DomainObject.Predmet.OstaliListFormatedWithAdressOIB_1">
      <item>Iva Bekavac, OIB 12188223507, Nespeš 129, 10382 Nespeš</item>
    </derivirana_varijabla>
  </DomainObject.Predmet.OstaliListFormatedWithAdressOIB>
  <DomainObject.Predmet.OstaliListNazivFormated>
    <izvorni_sadrzaj>
      <item>Iva Bekavac</item>
    </izvorni_sadrzaj>
    <derivirana_varijabla naziv="DomainObject.Predmet.OstaliListNazivFormated_1">
      <item>Iva Bekavac</item>
    </derivirana_varijabla>
  </DomainObject.Predmet.OstaliListNazivFormated>
  <DomainObject.Predmet.OstaliListNazivFormatedOIB>
    <izvorni_sadrzaj>
      <item>Iva Bekavac, OIB 12188223507</item>
    </izvorni_sadrzaj>
    <derivirana_varijabla naziv="DomainObject.Predmet.OstaliListNazivFormatedOIB_1">
      <item>Iva Bekavac, OIB 12188223507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BEKAVAC - MAGAZIN d.o.o.</izvorni_sadrzaj>
    <derivirana_varijabla naziv="DomainObject.Predmet.ProtustrankaIDrugi_1">BEKAVAC - MAGAZIN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BEKAVAC - MAGAZIN d.o.o., OIB 88678244684, Teslička 49, 10000 Zagreb</izvorni_sadrzaj>
    <derivirana_varijabla naziv="DomainObject.Predmet.ProtustrankaIDrugiAdressOIB_1">BEKAVAC - MAGAZIN d.o.o., OIB 88678244684, Teslička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BEKAVAC - MAGAZIN d.o.o.</item>
      <item>FINA Regionalni centar Zagreb</item>
      <item>Alpe-Adria poslovodstvo d.o.o.</item>
      <item>Iva Bekavac</item>
    </izvorni_sadrzaj>
    <derivirana_varijabla naziv="DomainObject.Predmet.SudioniciListNaziv_1">
      <item>BEKAVAC - MAGAZIN d.o.o.</item>
      <item>FINA Regionalni centar Zagreb</item>
      <item>Alpe-Adria poslovodstvo d.o.o.</item>
      <item>Iva Bekavac</item>
    </derivirana_varijabla>
  </DomainObject.Predmet.SudioniciListNaziv>
  <DomainObject.Predmet.SudioniciListAdressOIB>
    <izvorni_sadrzaj>
      <item>BEKAVAC - MAGAZIN d.o.o., OIB 88678244684, Teslička 49,10000 Zagreb</item>
      <item>FINA Regionalni centar Zagreb, OIB 85821130368, Trg svibanjskih žrtava 1995. 1,10000 Zagreb</item>
      <item>Alpe-Adria poslovodstvo d.o.o., OIB 99488126785, Slavonska avenija 6 a,10000 Zagreb</item>
      <item>Iva Bekavac, OIB 12188223507, Nespeš 129,10382 Nespeš</item>
    </izvorni_sadrzaj>
    <derivirana_varijabla naziv="DomainObject.Predmet.SudioniciListAdressOIB_1">
      <item>BEKAVAC - MAGAZIN d.o.o., OIB 88678244684, Teslička 49,10000 Zagreb</item>
      <item>FINA Regionalni centar Zagreb, OIB 85821130368, Trg svibanjskih žrtava 1995. 1,10000 Zagreb</item>
      <item>Alpe-Adria poslovodstvo d.o.o., OIB 99488126785, Slavonska avenija 6 a,10000 Zagreb</item>
      <item>Iva Bekavac, OIB 12188223507, Nespeš 129,10382 Nespeš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88678244684</item>
      <item>, OIB 85821130368</item>
      <item>, OIB 99488126785</item>
      <item>, OIB 12188223507</item>
    </izvorni_sadrzaj>
    <derivirana_varijabla naziv="DomainObject.Predmet.SudioniciListNazivOIB_1">
      <item>, OIB 88678244684</item>
      <item>, OIB 85821130368</item>
      <item>, OIB 99488126785</item>
      <item>, OIB 12188223507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603</properties:Words>
  <properties:Characters>3498</properties:Characters>
  <properties:Lines>80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2018-09-27T08:44:00Z</dcterms:created>
  <dc:creator>gzubak</dc:creator>
  <cp:lastModifiedBy>Mirjana Gašparić</cp:lastModifiedBy>
  <cp:lastPrinted>2018-09-28T11:32:00Z</cp:lastPrinted>
  <dcterms:modified xmlns:xsi="http://www.w3.org/2001/XMLSchema-instance" xsi:type="dcterms:W3CDTF">2018-09-28T11:32:00Z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(St-6661-18 PRIVREMENI STEČAJNI UPRAVITELJ POPOVIĆ.docx)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