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7e4e" w14:paraId="b067e4e" w:rsidRDefault="00BB7EDB" w:rsidP="00A40BF3" w:rsidR="00BB7EDB" w:rsidRPr="00F31FEF">
      <w:pPr>
        <w:jc w:val="center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</w:p>
    <w:p w:rsidRDefault="00A40BF3" w:rsidP="00A40BF3" w:rsidR="00A40BF3" w:rsidRPr="00F31FEF">
      <w:pPr>
        <w:jc w:val="center"/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b/>
          <w:sz w:val="20"/>
          <w:szCs w:val="20"/>
        </w:rPr>
        <w:t>Obrazac 20.</w:t>
      </w:r>
    </w:p>
    <w:p w:rsidRDefault="00A40BF3" w:rsidP="00A40BF3" w:rsidR="00A40BF3" w:rsidRPr="00F31FEF">
      <w:pPr>
        <w:jc w:val="center"/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b/>
          <w:sz w:val="20"/>
          <w:szCs w:val="20"/>
        </w:rPr>
        <w:t>IZVJEŠĆE STEČAJNOGA UPRAVITELJA O TIJEKU STEČAJNOGA POSTUPKA I STANJU STEČAJNE MASE</w:t>
      </w:r>
    </w:p>
    <w:p w:rsidRDefault="00A40BF3" w:rsidP="00A40BF3" w:rsidR="00A40BF3" w:rsidRPr="00F31FEF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A40BF3" w:rsidP="00A40BF3" w:rsidR="00A40BF3" w:rsidRPr="00F31FEF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A40BF3" w:rsidP="00A40BF3" w:rsidR="00A40BF3" w:rsidRPr="00F31FEF">
      <w:pPr>
        <w:jc w:val="center"/>
        <w:rPr>
          <w:rFonts w:cs="Arial" w:hAnsi="Arial" w:ascii="Arial"/>
          <w:sz w:val="20"/>
          <w:szCs w:val="20"/>
        </w:rPr>
      </w:pPr>
    </w:p>
    <w:p w:rsidRDefault="00A40BF3" w:rsidP="00A40BF3" w:rsidR="00A40BF3" w:rsidRPr="00F31FEF">
      <w:pPr>
        <w:rPr>
          <w:rFonts w:cs="Arial" w:hAnsi="Arial" w:ascii="Arial"/>
          <w:b/>
          <w:sz w:val="20"/>
          <w:szCs w:val="20"/>
          <w:lang w:val="pl-PL"/>
        </w:rPr>
      </w:pPr>
      <w:r w:rsidRPr="00F31FEF">
        <w:rPr>
          <w:rFonts w:cs="Arial" w:hAnsi="Arial" w:ascii="Arial"/>
          <w:b/>
          <w:sz w:val="20"/>
          <w:szCs w:val="20"/>
          <w:lang w:val="pl-PL"/>
        </w:rPr>
        <w:t>Nadležni trgovački sud : Trgovački sud u Zagrebu</w:t>
      </w:r>
    </w:p>
    <w:p w:rsidRDefault="00A40BF3" w:rsidP="00A40BF3" w:rsidR="00A40BF3" w:rsidRPr="00F31FEF">
      <w:pPr>
        <w:rPr>
          <w:rFonts w:cs="Arial" w:hAnsi="Arial" w:ascii="Arial"/>
          <w:b/>
          <w:sz w:val="20"/>
          <w:szCs w:val="20"/>
          <w:lang w:val="pl-PL"/>
        </w:rPr>
      </w:pPr>
      <w:r w:rsidRPr="00F31FEF">
        <w:rPr>
          <w:rFonts w:cs="Arial" w:hAnsi="Arial" w:ascii="Arial"/>
          <w:b/>
          <w:sz w:val="20"/>
          <w:szCs w:val="20"/>
          <w:lang w:val="pl-PL"/>
        </w:rPr>
        <w:t>Poslovni broj spisa:</w:t>
      </w:r>
      <w:r w:rsidR="006B3C04" w:rsidRPr="00F31FEF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Pr="00F31FEF">
        <w:rPr>
          <w:rFonts w:cs="Arial" w:hAnsi="Arial" w:ascii="Arial"/>
          <w:b/>
          <w:sz w:val="20"/>
          <w:szCs w:val="20"/>
          <w:lang w:val="pl-PL"/>
        </w:rPr>
        <w:t xml:space="preserve">31St-2258/16-10 </w:t>
      </w:r>
    </w:p>
    <w:p w:rsidRDefault="00A40BF3" w:rsidP="00A40BF3" w:rsidR="00A40BF3" w:rsidRPr="00F31FEF">
      <w:pPr>
        <w:spacing w:after="0"/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b/>
          <w:sz w:val="20"/>
          <w:szCs w:val="20"/>
          <w:lang w:val="pl-PL"/>
        </w:rPr>
        <w:t>Dužnik:</w:t>
      </w:r>
      <w:r w:rsidRPr="00F31FEF">
        <w:rPr>
          <w:rFonts w:cs="Arial" w:hAnsi="Arial" w:ascii="Arial"/>
          <w:b/>
          <w:sz w:val="20"/>
          <w:szCs w:val="20"/>
        </w:rPr>
        <w:t xml:space="preserve"> ROBERTO PLUS d.o.o. u stečaju,  Zagreb, Velikopoljska 42, OIB:66385801110</w:t>
      </w:r>
    </w:p>
    <w:p w:rsidRDefault="00A40BF3" w:rsidP="00A40BF3" w:rsidR="00A40BF3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A40BF3" w:rsidP="00A40BF3" w:rsidR="00A40BF3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A40BF3" w:rsidP="009B65B6" w:rsidR="00A40BF3" w:rsidRPr="00F31FEF">
      <w:pPr>
        <w:pStyle w:val="Odlomakpopisa"/>
        <w:ind w:left="0"/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 xml:space="preserve">I.TIJEK STEČAJNOGA POSTUPKA U RAZDOBLJU OD 16.svibnja 2017. do 30.kolovoza </w:t>
      </w:r>
      <w:r w:rsidR="009B65B6">
        <w:rPr>
          <w:rFonts w:cs="Arial" w:hAnsi="Arial" w:ascii="Arial"/>
          <w:sz w:val="20"/>
          <w:szCs w:val="20"/>
          <w:lang w:val="pl-PL"/>
        </w:rPr>
        <w:t xml:space="preserve">  </w:t>
      </w:r>
      <w:r w:rsidRPr="00F31FEF">
        <w:rPr>
          <w:rFonts w:cs="Arial" w:hAnsi="Arial" w:ascii="Arial"/>
          <w:sz w:val="20"/>
          <w:szCs w:val="20"/>
          <w:lang w:val="pl-PL"/>
        </w:rPr>
        <w:t>2017.godine</w:t>
      </w:r>
    </w:p>
    <w:p w:rsidRDefault="00A40BF3" w:rsidP="00A40BF3" w:rsidR="00A40BF3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AB33EF" w:rsidP="009F28F1" w:rsidR="009F28F1" w:rsidRPr="00AB33EF">
      <w:pPr>
        <w:numPr>
          <w:ilvl w:val="0"/>
          <w:numId w:val="8"/>
        </w:numPr>
        <w:spacing w:after="0"/>
        <w:rPr>
          <w:rFonts w:cs="Arial" w:hAnsi="Arial" w:ascii="Arial"/>
          <w:b/>
          <w:sz w:val="20"/>
          <w:szCs w:val="20"/>
          <w:lang w:val="pl-PL"/>
        </w:rPr>
      </w:pPr>
      <w:r w:rsidRPr="00AB33EF">
        <w:rPr>
          <w:rFonts w:cs="Arial" w:hAnsi="Arial" w:ascii="Arial"/>
          <w:b/>
          <w:sz w:val="20"/>
          <w:szCs w:val="20"/>
          <w:lang w:val="pl-PL"/>
        </w:rPr>
        <w:t>Nekretnine u vla</w:t>
      </w:r>
      <w:r w:rsidR="009F28F1" w:rsidRPr="00AB33EF">
        <w:rPr>
          <w:rFonts w:cs="Arial" w:hAnsi="Arial" w:ascii="Arial"/>
          <w:b/>
          <w:sz w:val="20"/>
          <w:szCs w:val="20"/>
          <w:lang w:val="pl-PL"/>
        </w:rPr>
        <w:t xml:space="preserve">sništvu  stečajnog dužnika  </w:t>
      </w:r>
    </w:p>
    <w:p w:rsidRDefault="009F28F1" w:rsidP="009F28F1" w:rsidR="009F28F1" w:rsidRPr="00F31FEF">
      <w:pPr>
        <w:spacing w:after="0"/>
        <w:ind w:left="360"/>
        <w:rPr>
          <w:rFonts w:cs="Arial" w:hAnsi="Arial" w:ascii="Arial"/>
          <w:sz w:val="20"/>
          <w:szCs w:val="20"/>
          <w:lang w:val="pl-PL"/>
        </w:rPr>
      </w:pPr>
    </w:p>
    <w:p w:rsidRDefault="006B3C04" w:rsidP="009F28F1" w:rsidR="00A40BF3" w:rsidRPr="00F31FEF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 xml:space="preserve">U izvještajnom razdoblju a nakon  što je održano  ispitno i izvještajno ročišta </w:t>
      </w:r>
      <w:r w:rsidR="001B470B" w:rsidRPr="00F31FEF">
        <w:rPr>
          <w:rFonts w:cs="Arial" w:hAnsi="Arial" w:ascii="Arial"/>
          <w:sz w:val="20"/>
          <w:szCs w:val="20"/>
          <w:lang w:val="pl-PL"/>
        </w:rPr>
        <w:t xml:space="preserve"> </w:t>
      </w:r>
      <w:r w:rsidRPr="00F31FEF">
        <w:rPr>
          <w:rFonts w:cs="Arial" w:hAnsi="Arial" w:ascii="Arial"/>
          <w:sz w:val="20"/>
          <w:szCs w:val="20"/>
          <w:lang w:val="pl-PL"/>
        </w:rPr>
        <w:t xml:space="preserve">16.svibnja 2017. godine </w:t>
      </w:r>
    </w:p>
    <w:p w:rsidRDefault="00FC7D84" w:rsidP="00FC7D84" w:rsidR="00A40BF3" w:rsidRPr="00F31FEF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 xml:space="preserve">utvrđene </w:t>
      </w:r>
      <w:r w:rsidR="00254E4B" w:rsidRPr="00F31FEF">
        <w:rPr>
          <w:rFonts w:cs="Arial" w:hAnsi="Arial" w:ascii="Arial"/>
          <w:sz w:val="20"/>
          <w:szCs w:val="20"/>
          <w:lang w:val="pl-PL"/>
        </w:rPr>
        <w:t>su slijedeće činjenice, odnosno zaprimljeni su slijedeći dokumenti  nastavno na imovinu društva:</w:t>
      </w:r>
    </w:p>
    <w:p w:rsidRDefault="00CD3A6F" w:rsidP="00A40BF3" w:rsidR="00CD3A6F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FC7D84" w:rsidP="00FC7D84" w:rsidR="00CD3A6F" w:rsidRPr="00F31FEF">
      <w:pPr>
        <w:pStyle w:val="Odlomakpopisa"/>
        <w:numPr>
          <w:ilvl w:val="0"/>
          <w:numId w:val="7"/>
        </w:numPr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>N</w:t>
      </w:r>
      <w:r w:rsidR="00CD3A6F" w:rsidRPr="00F31FEF">
        <w:rPr>
          <w:rFonts w:cs="Arial" w:hAnsi="Arial" w:ascii="Arial"/>
          <w:sz w:val="20"/>
          <w:szCs w:val="20"/>
        </w:rPr>
        <w:t xml:space="preserve">ekretnine  u kojoj je </w:t>
      </w:r>
      <w:r w:rsidRPr="00F31FEF">
        <w:rPr>
          <w:rFonts w:cs="Arial" w:hAnsi="Arial" w:ascii="Arial"/>
          <w:sz w:val="20"/>
          <w:szCs w:val="20"/>
        </w:rPr>
        <w:t xml:space="preserve">društvo </w:t>
      </w:r>
      <w:r w:rsidR="00CD3A6F" w:rsidRPr="00F31FEF">
        <w:rPr>
          <w:rFonts w:cs="Arial" w:hAnsi="Arial" w:ascii="Arial"/>
          <w:sz w:val="20"/>
          <w:szCs w:val="20"/>
        </w:rPr>
        <w:t xml:space="preserve">obavljalo djelatnost, a koja se  nalazi u </w:t>
      </w:r>
      <w:r w:rsidR="00CD3A6F" w:rsidRPr="00F31FEF">
        <w:rPr>
          <w:rFonts w:cs="Arial" w:hAnsi="Arial" w:ascii="Arial"/>
          <w:b/>
          <w:sz w:val="20"/>
          <w:szCs w:val="20"/>
        </w:rPr>
        <w:t>Zagrebu, Velikopoljska ulica broj 42. Nekretnina je upisana kod  Općinskog  suda u Zagrebu, Zemljišno knjižni odjel Novi Zagreb, katastarska općina 335436 Jakuševec,  zk ul. 1017, kč broj 1072/2 u naravi zgrada br 42 u Velikopoljskoj ulici i ekonomsko dvorište, ukupne površine 5044m</w:t>
      </w:r>
      <w:r w:rsidR="00CD3A6F" w:rsidRPr="00F31FEF">
        <w:rPr>
          <w:rFonts w:cs="Arial" w:hAnsi="Arial" w:ascii="Arial"/>
          <w:b/>
          <w:sz w:val="20"/>
          <w:szCs w:val="20"/>
          <w:vertAlign w:val="superscript"/>
        </w:rPr>
        <w:t>2</w:t>
      </w:r>
      <w:r w:rsidR="00CD3A6F" w:rsidRPr="00F31FEF">
        <w:rPr>
          <w:rFonts w:cs="Arial" w:hAnsi="Arial" w:ascii="Arial"/>
          <w:b/>
          <w:sz w:val="20"/>
          <w:szCs w:val="20"/>
        </w:rPr>
        <w:t>.</w:t>
      </w:r>
    </w:p>
    <w:p w:rsidRDefault="00CD3A6F" w:rsidP="00A40BF3" w:rsidR="00CD3A6F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FC7D84" w:rsidP="00A40BF3" w:rsidR="00FC7D84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 xml:space="preserve">Dana </w:t>
      </w:r>
      <w:r w:rsidR="004E2B8F" w:rsidRPr="00F31FEF">
        <w:rPr>
          <w:rFonts w:cs="Arial" w:hAnsi="Arial" w:ascii="Arial"/>
          <w:sz w:val="20"/>
          <w:szCs w:val="20"/>
          <w:lang w:val="pl-PL"/>
        </w:rPr>
        <w:t xml:space="preserve">23.05.2017. godine zaprimljeno rješenje Općinskog suda u Novom Zagrebu , Zemljišno knjižni odjel </w:t>
      </w:r>
      <w:r w:rsidR="0012042D" w:rsidRPr="00F31FEF">
        <w:rPr>
          <w:rFonts w:cs="Arial" w:hAnsi="Arial" w:ascii="Arial"/>
          <w:sz w:val="20"/>
          <w:szCs w:val="20"/>
          <w:lang w:val="pl-PL"/>
        </w:rPr>
        <w:t xml:space="preserve"> poslovno broj Z-25747/16</w:t>
      </w:r>
      <w:r w:rsidR="004E2B8F" w:rsidRPr="00F31FEF">
        <w:rPr>
          <w:rFonts w:cs="Arial" w:hAnsi="Arial" w:ascii="Arial"/>
          <w:sz w:val="20"/>
          <w:szCs w:val="20"/>
          <w:lang w:val="pl-PL"/>
        </w:rPr>
        <w:t xml:space="preserve"> od dana 24. </w:t>
      </w:r>
      <w:r w:rsidR="0012042D" w:rsidRPr="00F31FEF">
        <w:rPr>
          <w:rFonts w:cs="Arial" w:hAnsi="Arial" w:ascii="Arial"/>
          <w:sz w:val="20"/>
          <w:szCs w:val="20"/>
          <w:lang w:val="pl-PL"/>
        </w:rPr>
        <w:t>s</w:t>
      </w:r>
      <w:r w:rsidR="004E2B8F" w:rsidRPr="00F31FEF">
        <w:rPr>
          <w:rFonts w:cs="Arial" w:hAnsi="Arial" w:ascii="Arial"/>
          <w:sz w:val="20"/>
          <w:szCs w:val="20"/>
          <w:lang w:val="pl-PL"/>
        </w:rPr>
        <w:t xml:space="preserve">tudenog 2016. </w:t>
      </w:r>
      <w:r w:rsidR="0012042D" w:rsidRPr="00F31FEF">
        <w:rPr>
          <w:rFonts w:cs="Arial" w:hAnsi="Arial" w:ascii="Arial"/>
          <w:sz w:val="20"/>
          <w:szCs w:val="20"/>
          <w:lang w:val="pl-PL"/>
        </w:rPr>
        <w:t>g</w:t>
      </w:r>
      <w:r w:rsidR="004E2B8F" w:rsidRPr="00F31FEF">
        <w:rPr>
          <w:rFonts w:cs="Arial" w:hAnsi="Arial" w:ascii="Arial"/>
          <w:sz w:val="20"/>
          <w:szCs w:val="20"/>
          <w:lang w:val="pl-PL"/>
        </w:rPr>
        <w:t xml:space="preserve">odine kojim se nalaže provedba prijenosa temeljem Ugovora o prijenosu sredstava od 12.04.2016. prijenos založnog prava uknjiženog za korist Hypo Alpe Adria Bank d.d. Zagreb za korist H-ABDUCO d.o.o. Zagreb, Slavonska aveibja 6 a, OIB:13667298928  i to: </w:t>
      </w:r>
    </w:p>
    <w:p w:rsidRDefault="004E2B8F" w:rsidP="00A40BF3" w:rsidR="004E2B8F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>- Z-53631/11 pod C. Rbr. 2.1. iznos od =480.000,00 EUR a</w:t>
      </w:r>
    </w:p>
    <w:p w:rsidRDefault="004E2B8F" w:rsidP="00A40BF3" w:rsidR="00212C59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>- Z-53631/11 pod C. Rbr. 3.1. iznos od =430.000,00 EUR a</w:t>
      </w:r>
    </w:p>
    <w:p w:rsidRDefault="004E2B8F" w:rsidP="00A40BF3" w:rsidR="004E2B8F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>- Z-53631/11 pod C. Rbr. 4.1. iznos od =536.000,00 EUR a</w:t>
      </w:r>
    </w:p>
    <w:p w:rsidRDefault="00390A6C" w:rsidP="00A40BF3" w:rsidR="00390A6C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931C1E" w:rsidP="00A40BF3" w:rsidR="004E2B8F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>Dana 05.07.2017. stečajni upravit</w:t>
      </w:r>
      <w:r w:rsidR="00390A6C" w:rsidRPr="00F31FEF">
        <w:rPr>
          <w:rFonts w:cs="Arial" w:hAnsi="Arial" w:ascii="Arial"/>
          <w:sz w:val="20"/>
          <w:szCs w:val="20"/>
          <w:lang w:val="pl-PL"/>
        </w:rPr>
        <w:t>elj je na Općinski sud u Novom Z</w:t>
      </w:r>
      <w:r w:rsidRPr="00F31FEF">
        <w:rPr>
          <w:rFonts w:cs="Arial" w:hAnsi="Arial" w:ascii="Arial"/>
          <w:sz w:val="20"/>
          <w:szCs w:val="20"/>
          <w:lang w:val="pl-PL"/>
        </w:rPr>
        <w:t xml:space="preserve">agrebu </w:t>
      </w:r>
      <w:r w:rsidR="00EA33AA" w:rsidRPr="00F31FEF">
        <w:rPr>
          <w:rFonts w:cs="Arial" w:hAnsi="Arial" w:ascii="Arial"/>
          <w:sz w:val="20"/>
          <w:szCs w:val="20"/>
          <w:lang w:val="pl-PL"/>
        </w:rPr>
        <w:t xml:space="preserve"> poslovni </w:t>
      </w:r>
      <w:r w:rsidR="00390A6C" w:rsidRPr="00F31FEF">
        <w:rPr>
          <w:rFonts w:cs="Arial" w:hAnsi="Arial" w:ascii="Arial"/>
          <w:sz w:val="20"/>
          <w:szCs w:val="20"/>
          <w:lang w:val="pl-PL"/>
        </w:rPr>
        <w:t xml:space="preserve"> broj </w:t>
      </w:r>
      <w:r w:rsidR="00390A6C" w:rsidRPr="00F31FEF">
        <w:rPr>
          <w:rFonts w:cs="Arial" w:hAnsi="Arial" w:ascii="Arial"/>
          <w:b/>
          <w:sz w:val="20"/>
          <w:szCs w:val="20"/>
          <w:lang w:val="pl-PL"/>
        </w:rPr>
        <w:t>12</w:t>
      </w:r>
      <w:r w:rsidR="00EA33AA" w:rsidRPr="00F31FEF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="00390A6C" w:rsidRPr="00F31FEF">
        <w:rPr>
          <w:rFonts w:cs="Arial" w:hAnsi="Arial" w:ascii="Arial"/>
          <w:b/>
          <w:sz w:val="20"/>
          <w:szCs w:val="20"/>
          <w:lang w:val="pl-PL"/>
        </w:rPr>
        <w:t>Ovr-2759/16-2</w:t>
      </w:r>
      <w:r w:rsidR="00EA33AA" w:rsidRPr="00F31FEF">
        <w:rPr>
          <w:rFonts w:cs="Arial" w:hAnsi="Arial" w:ascii="Arial"/>
          <w:b/>
          <w:sz w:val="20"/>
          <w:szCs w:val="20"/>
          <w:lang w:val="pl-PL"/>
        </w:rPr>
        <w:t xml:space="preserve"> od 10.10.2016.</w:t>
      </w:r>
      <w:r w:rsidR="00EA33AA" w:rsidRPr="00F31FEF">
        <w:rPr>
          <w:rFonts w:cs="Arial" w:hAnsi="Arial" w:ascii="Arial"/>
          <w:sz w:val="20"/>
          <w:szCs w:val="20"/>
          <w:lang w:val="pl-PL"/>
        </w:rPr>
        <w:t xml:space="preserve"> godine  poslao prijedlog za obustavu postupka u skladu s čl. 168 Stečajnog zakona , te da se Zemljišno knjižnom odjelu naloži brisanje zabilježbe Z-22063/2016, ukn</w:t>
      </w:r>
      <w:r w:rsidR="009503AC" w:rsidRPr="00F31FEF">
        <w:rPr>
          <w:rFonts w:cs="Arial" w:hAnsi="Arial" w:ascii="Arial"/>
          <w:sz w:val="20"/>
          <w:szCs w:val="20"/>
          <w:lang w:val="pl-PL"/>
        </w:rPr>
        <w:t>j</w:t>
      </w:r>
      <w:r w:rsidR="00EA33AA" w:rsidRPr="00F31FEF">
        <w:rPr>
          <w:rFonts w:cs="Arial" w:hAnsi="Arial" w:ascii="Arial"/>
          <w:sz w:val="20"/>
          <w:szCs w:val="20"/>
          <w:lang w:val="pl-PL"/>
        </w:rPr>
        <w:t xml:space="preserve">ižba založnog </w:t>
      </w:r>
      <w:r w:rsidR="009503AC" w:rsidRPr="00F31FEF">
        <w:rPr>
          <w:rFonts w:cs="Arial" w:hAnsi="Arial" w:ascii="Arial"/>
          <w:sz w:val="20"/>
          <w:szCs w:val="20"/>
          <w:lang w:val="pl-PL"/>
        </w:rPr>
        <w:t xml:space="preserve"> prava predlagat</w:t>
      </w:r>
      <w:r w:rsidR="00EA33AA" w:rsidRPr="00F31FEF">
        <w:rPr>
          <w:rFonts w:cs="Arial" w:hAnsi="Arial" w:ascii="Arial"/>
          <w:sz w:val="20"/>
          <w:szCs w:val="20"/>
          <w:lang w:val="pl-PL"/>
        </w:rPr>
        <w:t xml:space="preserve">elja osiguranja RH Ministarstvo financija , OIB:52634238587. </w:t>
      </w:r>
    </w:p>
    <w:p w:rsidRDefault="009503AC" w:rsidP="00A40BF3" w:rsidR="009503AC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9503AC" w:rsidP="0023393D" w:rsidR="0023393D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>Dana 13.6.2017. zaprimljeno</w:t>
      </w:r>
      <w:r w:rsidR="00631F49">
        <w:rPr>
          <w:rFonts w:cs="Arial" w:hAnsi="Arial" w:ascii="Arial"/>
          <w:sz w:val="20"/>
          <w:szCs w:val="20"/>
          <w:lang w:val="pl-PL"/>
        </w:rPr>
        <w:t xml:space="preserve"> je </w:t>
      </w:r>
      <w:r w:rsidRPr="00F31FEF">
        <w:rPr>
          <w:rFonts w:cs="Arial" w:hAnsi="Arial" w:ascii="Arial"/>
          <w:sz w:val="20"/>
          <w:szCs w:val="20"/>
          <w:lang w:val="pl-PL"/>
        </w:rPr>
        <w:t xml:space="preserve"> rješenje </w:t>
      </w:r>
      <w:r w:rsidR="00631F49">
        <w:rPr>
          <w:rFonts w:cs="Arial" w:hAnsi="Arial" w:ascii="Arial"/>
          <w:sz w:val="20"/>
          <w:szCs w:val="20"/>
          <w:lang w:val="pl-PL"/>
        </w:rPr>
        <w:t xml:space="preserve">Općinskog </w:t>
      </w:r>
      <w:r w:rsidR="0023393D" w:rsidRPr="00F31FEF">
        <w:rPr>
          <w:rFonts w:cs="Arial" w:hAnsi="Arial" w:ascii="Arial"/>
          <w:sz w:val="20"/>
          <w:szCs w:val="20"/>
          <w:lang w:val="pl-PL"/>
        </w:rPr>
        <w:t xml:space="preserve"> sud u Novom Zagrebu  zemljišnoknjižni odjel posl broj Z-14193/17 od dana 30.svibnja 2017. godine kojim se briše zabilježba pokrenutog postupka ovrhe od dana 19.12.2016. posl. </w:t>
      </w:r>
      <w:r w:rsidR="00C5331A" w:rsidRPr="00F31FEF">
        <w:rPr>
          <w:rFonts w:cs="Arial" w:hAnsi="Arial" w:ascii="Arial"/>
          <w:sz w:val="20"/>
          <w:szCs w:val="20"/>
          <w:lang w:val="pl-PL"/>
        </w:rPr>
        <w:t>b</w:t>
      </w:r>
      <w:r w:rsidR="0023393D" w:rsidRPr="00F31FEF">
        <w:rPr>
          <w:rFonts w:cs="Arial" w:hAnsi="Arial" w:ascii="Arial"/>
          <w:sz w:val="20"/>
          <w:szCs w:val="20"/>
          <w:lang w:val="pl-PL"/>
        </w:rPr>
        <w:t xml:space="preserve">roj </w:t>
      </w:r>
      <w:r w:rsidR="0023393D" w:rsidRPr="00F31FEF">
        <w:rPr>
          <w:rFonts w:cs="Arial" w:hAnsi="Arial" w:ascii="Arial"/>
          <w:b/>
          <w:sz w:val="20"/>
          <w:szCs w:val="20"/>
          <w:lang w:val="pl-PL"/>
        </w:rPr>
        <w:t>12</w:t>
      </w:r>
      <w:r w:rsidR="00254E4B" w:rsidRPr="00F31FEF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="0023393D" w:rsidRPr="00F31FEF">
        <w:rPr>
          <w:rFonts w:cs="Arial" w:hAnsi="Arial" w:ascii="Arial"/>
          <w:b/>
          <w:sz w:val="20"/>
          <w:szCs w:val="20"/>
          <w:lang w:val="pl-PL"/>
        </w:rPr>
        <w:t xml:space="preserve">Ovr-3371/16-2 </w:t>
      </w:r>
      <w:r w:rsidR="0023393D" w:rsidRPr="00F31FEF">
        <w:rPr>
          <w:rFonts w:cs="Arial" w:hAnsi="Arial" w:ascii="Arial"/>
          <w:sz w:val="20"/>
          <w:szCs w:val="20"/>
          <w:lang w:val="pl-PL"/>
        </w:rPr>
        <w:t xml:space="preserve">od 29.12.2016. </w:t>
      </w:r>
      <w:r w:rsidR="00C5331A" w:rsidRPr="00F31FEF">
        <w:rPr>
          <w:rFonts w:cs="Arial" w:hAnsi="Arial" w:ascii="Arial"/>
          <w:sz w:val="20"/>
          <w:szCs w:val="20"/>
          <w:lang w:val="pl-PL"/>
        </w:rPr>
        <w:t xml:space="preserve">posl broj Z-29584/16. </w:t>
      </w:r>
    </w:p>
    <w:p w:rsidRDefault="004E2B8F" w:rsidP="00A40BF3" w:rsidR="004E2B8F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254E4B" w:rsidP="00A40BF3" w:rsidR="004E2B8F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 xml:space="preserve">Nadalje, putem e maila </w:t>
      </w:r>
      <w:r w:rsidR="000B2B9E" w:rsidRPr="00F31FEF">
        <w:rPr>
          <w:rFonts w:cs="Arial" w:hAnsi="Arial" w:ascii="Arial"/>
          <w:sz w:val="20"/>
          <w:szCs w:val="20"/>
          <w:lang w:val="pl-PL"/>
        </w:rPr>
        <w:t xml:space="preserve">27.6.2017. godine </w:t>
      </w:r>
      <w:r w:rsidRPr="00F31FEF">
        <w:rPr>
          <w:rFonts w:cs="Arial" w:hAnsi="Arial" w:ascii="Arial"/>
          <w:sz w:val="20"/>
          <w:szCs w:val="20"/>
          <w:lang w:val="pl-PL"/>
        </w:rPr>
        <w:t>zaprimljeno</w:t>
      </w:r>
      <w:r w:rsidR="000B2B9E" w:rsidRPr="00F31FEF">
        <w:rPr>
          <w:rFonts w:cs="Arial" w:hAnsi="Arial" w:ascii="Arial"/>
          <w:sz w:val="20"/>
          <w:szCs w:val="20"/>
          <w:lang w:val="pl-PL"/>
        </w:rPr>
        <w:t xml:space="preserve"> je </w:t>
      </w:r>
      <w:r w:rsidRPr="00F31FEF">
        <w:rPr>
          <w:rFonts w:cs="Arial" w:hAnsi="Arial" w:ascii="Arial"/>
          <w:sz w:val="20"/>
          <w:szCs w:val="20"/>
          <w:lang w:val="pl-PL"/>
        </w:rPr>
        <w:t xml:space="preserve"> rješenje o naknadi </w:t>
      </w:r>
      <w:r w:rsidR="000B2B9E" w:rsidRPr="00F31FEF">
        <w:rPr>
          <w:rFonts w:cs="Arial" w:hAnsi="Arial" w:ascii="Arial"/>
          <w:sz w:val="20"/>
          <w:szCs w:val="20"/>
          <w:lang w:val="pl-PL"/>
        </w:rPr>
        <w:t xml:space="preserve">za zadržavanje nezakonito izgrađenih zgrada u prostoru, </w:t>
      </w:r>
      <w:r w:rsidRPr="00F31FEF">
        <w:rPr>
          <w:rFonts w:cs="Arial" w:hAnsi="Arial" w:ascii="Arial"/>
          <w:sz w:val="20"/>
          <w:szCs w:val="20"/>
          <w:lang w:val="pl-PL"/>
        </w:rPr>
        <w:t xml:space="preserve">RH Grad Zagreb, Gradski ured za prostorno uređenje, izgradnju grada, graditeljstvo, komunalne poslove i promet, Klasa:UP/I363-02/2016-019/1365 i Ur broj: 251-13-32-1/004-16-2-MN od dana </w:t>
      </w:r>
      <w:r w:rsidR="000B2B9E" w:rsidRPr="00F31FEF">
        <w:rPr>
          <w:rFonts w:cs="Arial" w:hAnsi="Arial" w:ascii="Arial"/>
          <w:sz w:val="20"/>
          <w:szCs w:val="20"/>
          <w:lang w:val="pl-PL"/>
        </w:rPr>
        <w:t xml:space="preserve"> 24.03.2016 godine, a sve temeljem zahtjeva Nevena Perice za izdavanje rješenja o izvedenom stanju za zadržavanje nezakonito izgrađene dvije poslovne zgrade na kč br. 1965 ko Jakuševec.  </w:t>
      </w:r>
    </w:p>
    <w:p w:rsidRDefault="00254E4B" w:rsidP="00A40BF3" w:rsidR="00254E4B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254E4B" w:rsidP="00A40BF3" w:rsidR="00254E4B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254E4B" w:rsidP="00A40BF3" w:rsidR="00254E4B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176789" w:rsidP="00A40BF3" w:rsidR="00176789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176789" w:rsidP="00176789" w:rsidR="00BA71BD" w:rsidRPr="00F31FEF">
      <w:pPr>
        <w:ind w:left="142"/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b/>
          <w:sz w:val="20"/>
          <w:szCs w:val="20"/>
        </w:rPr>
        <w:t>b)</w:t>
      </w:r>
      <w:r w:rsidR="00BA71BD" w:rsidRPr="00F31FEF">
        <w:rPr>
          <w:rFonts w:cs="Arial" w:hAnsi="Arial" w:ascii="Arial"/>
          <w:b/>
          <w:sz w:val="20"/>
          <w:szCs w:val="20"/>
        </w:rPr>
        <w:t xml:space="preserve"> </w:t>
      </w:r>
      <w:r w:rsidRPr="00F31FEF">
        <w:rPr>
          <w:rFonts w:cs="Arial" w:hAnsi="Arial" w:ascii="Arial"/>
          <w:b/>
          <w:sz w:val="20"/>
          <w:szCs w:val="20"/>
        </w:rPr>
        <w:t>Nekretnine u vlasništvu stečajnog dužnika a za koje nije do dana otvaranja stečajnog postupka proveden upis u zemljišnim knjigama</w:t>
      </w:r>
      <w:r w:rsidR="00232198" w:rsidRPr="00F31FEF">
        <w:rPr>
          <w:rFonts w:cs="Arial" w:hAnsi="Arial" w:ascii="Arial"/>
          <w:b/>
          <w:sz w:val="20"/>
          <w:szCs w:val="20"/>
        </w:rPr>
        <w:t xml:space="preserve"> a koje je stečajni dužnik stekao </w:t>
      </w:r>
      <w:r w:rsidR="00BA71BD" w:rsidRPr="00F31FEF">
        <w:rPr>
          <w:rFonts w:cs="Arial" w:hAnsi="Arial" w:ascii="Arial"/>
          <w:b/>
          <w:sz w:val="20"/>
          <w:szCs w:val="20"/>
        </w:rPr>
        <w:t xml:space="preserve">Ugovorom o kupoprodaji nekretnina zaključen dana 01.04.2013. godine sa društvom RAUL d.o.o. kao prodavateljem </w:t>
      </w:r>
    </w:p>
    <w:p w:rsidRDefault="00176789" w:rsidP="002B6E50" w:rsidR="00176789" w:rsidRPr="00F31FEF">
      <w:pPr>
        <w:ind w:left="142"/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b/>
          <w:sz w:val="20"/>
          <w:szCs w:val="20"/>
        </w:rPr>
        <w:t xml:space="preserve"> </w:t>
      </w:r>
    </w:p>
    <w:p w:rsidRDefault="00176789" w:rsidP="00176789" w:rsidR="00176789" w:rsidRPr="00F31FEF">
      <w:pPr>
        <w:ind w:left="720"/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b/>
          <w:sz w:val="20"/>
          <w:szCs w:val="20"/>
        </w:rPr>
        <w:t>b)1.Nekretnina upisana u  Zemljišnoknjižnom odjelu Rijeka, katastarska općina 999906 Podvežica, zk ul broj 668, kč  broj 1341/3, 1342/3 i 1343/1 u naravi kuća broj 72, ukupne površine 71 m</w:t>
      </w:r>
      <w:r w:rsidRPr="00F31FEF">
        <w:rPr>
          <w:rFonts w:cs="Arial" w:hAnsi="Arial" w:ascii="Arial"/>
          <w:b/>
          <w:sz w:val="20"/>
          <w:szCs w:val="20"/>
          <w:vertAlign w:val="superscript"/>
        </w:rPr>
        <w:t>2.</w:t>
      </w:r>
      <w:r w:rsidRPr="00F31FEF">
        <w:rPr>
          <w:rFonts w:cs="Arial" w:hAnsi="Arial" w:ascii="Arial"/>
          <w:sz w:val="20"/>
          <w:szCs w:val="20"/>
          <w:vertAlign w:val="superscript"/>
        </w:rPr>
        <w:t xml:space="preserve"> </w:t>
      </w:r>
    </w:p>
    <w:p w:rsidRDefault="00176789" w:rsidP="00176789" w:rsidR="00176789" w:rsidRPr="00F31FEF">
      <w:pPr>
        <w:rPr>
          <w:rFonts w:cs="Arial" w:hAnsi="Arial" w:ascii="Arial"/>
          <w:sz w:val="20"/>
          <w:szCs w:val="20"/>
        </w:rPr>
      </w:pPr>
    </w:p>
    <w:p w:rsidRDefault="00176789" w:rsidP="00176789" w:rsidR="00176789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 xml:space="preserve">Na nekretnini su upisani slijedeći tereti: </w:t>
      </w:r>
    </w:p>
    <w:p w:rsidRDefault="00176789" w:rsidP="00176789" w:rsidR="00176789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>-Z-3770/2011 od  15.03.2011. temeljem Ugovora o kreditu 011-51009461  sa sporazumom o osiguranju novčane tražbine od 07.03.2011. u korist  Hypo Alpe Adria Bank, iznos 338.000,00 EUR( glavni uložak)</w:t>
      </w:r>
    </w:p>
    <w:p w:rsidRDefault="00176789" w:rsidP="00176789" w:rsidR="00176789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 xml:space="preserve">Z-30890/2016 od  28.11.2016. ustup založnog prava Ugovor o prijenosu sredstava osiguranja 12.4.2016. u korist H-ABDUCO d.o.o. OIB:136672928, Slavonska Avenija 6A, Zagreb    </w:t>
      </w:r>
    </w:p>
    <w:p w:rsidRDefault="00176789" w:rsidP="00176789" w:rsidR="00176789" w:rsidRPr="00F31FEF">
      <w:pPr>
        <w:spacing w:after="0"/>
        <w:jc w:val="both"/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 xml:space="preserve">- Z-12655/14 od 20.10.2014.  temeljem </w:t>
      </w:r>
      <w:r w:rsidRPr="00F31FEF">
        <w:rPr>
          <w:rFonts w:cs="Arial" w:hAnsi="Arial" w:ascii="Arial"/>
          <w:b/>
          <w:sz w:val="20"/>
          <w:szCs w:val="20"/>
        </w:rPr>
        <w:t>Sporazuma o zasnivanju založnog prava na nekretninama</w:t>
      </w:r>
      <w:r w:rsidRPr="00F31FEF">
        <w:rPr>
          <w:rFonts w:cs="Arial" w:hAnsi="Arial" w:ascii="Arial"/>
          <w:sz w:val="20"/>
          <w:szCs w:val="20"/>
        </w:rPr>
        <w:t xml:space="preserve"> od 16.listopada 2014. uknjižuje se založno pravo radi osiguranja novčane tražbine u iznosu =181.350.671,64 kn  u korist BAT Hrvatska d.o.o. </w:t>
      </w:r>
    </w:p>
    <w:p w:rsidRDefault="00970207" w:rsidP="00176789" w:rsidR="002B6E50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>-Z-11154/15 od 7.09.2015. pokrenut ovršni postupka OVR-5619/15 (BAT Hrvatska c/a RAUL d.o.o.)</w:t>
      </w:r>
    </w:p>
    <w:p w:rsidRDefault="002B6E50" w:rsidP="00176789" w:rsidR="002B6E50" w:rsidRPr="00F31FEF">
      <w:pPr>
        <w:rPr>
          <w:rFonts w:cs="Arial" w:hAnsi="Arial" w:ascii="Arial"/>
          <w:sz w:val="20"/>
          <w:szCs w:val="20"/>
        </w:rPr>
      </w:pPr>
    </w:p>
    <w:p w:rsidRDefault="00176789" w:rsidP="00176789" w:rsidR="00176789" w:rsidRPr="00F31FEF">
      <w:pPr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b/>
          <w:sz w:val="20"/>
          <w:szCs w:val="20"/>
        </w:rPr>
        <w:t>b)2</w:t>
      </w:r>
      <w:r w:rsidRPr="00F31FEF">
        <w:rPr>
          <w:rFonts w:cs="Arial" w:hAnsi="Arial" w:ascii="Arial"/>
          <w:sz w:val="20"/>
          <w:szCs w:val="20"/>
        </w:rPr>
        <w:t xml:space="preserve">. </w:t>
      </w:r>
      <w:r w:rsidRPr="00F31FEF">
        <w:rPr>
          <w:rFonts w:cs="Arial" w:hAnsi="Arial" w:ascii="Arial"/>
          <w:b/>
          <w:sz w:val="20"/>
          <w:szCs w:val="20"/>
        </w:rPr>
        <w:t xml:space="preserve">Nekretnine upisane  u zk.ul. 24936 k.o. Grad Zagreb na zk.č. 8585/56 kuća br. 26 dvije zgrade i dvorište u Zelengaju i to: </w:t>
      </w:r>
    </w:p>
    <w:p w:rsidRDefault="00176789" w:rsidP="00176789" w:rsidR="00176789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ab/>
        <w:t>3. suvlasnički dio: 12,474/100 Etažno vlasništvo (E-3) u naravi peterosobni stan u suterenu I (kota-4,50) i spremište br. 1 u suterenu II (kota-6,00) i natkriveno parkiralište br. 1 i 2 u prizemlju (kota-0,00) ukupne površine 124,15 čm u etažnom nacrtu označeno narandžastom bojom,</w:t>
      </w:r>
    </w:p>
    <w:p w:rsidRDefault="00176789" w:rsidP="00176789" w:rsidR="00176789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ab/>
        <w:t>4. suvlasnički dio: 2,079/100 Etažno vlasništvo (E-4) u naravi garaža broj 1 u suterenu I (kota-3,00) ukupne površine 20,70 čm u etažnom nacrtu označeno zelenom bojom,</w:t>
      </w:r>
    </w:p>
    <w:p w:rsidRDefault="00176789" w:rsidP="00176789" w:rsidR="00176789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ab/>
        <w:t>5. suvlasnički dio: 2,241/100 Etažno vlasništvo (E-5) u naravi garaža broj 2 u suterenu I (kota-3,00) ukupne površine 22,30 čm u etažnom nacrtu označeno ljubičastom bojom,</w:t>
      </w:r>
    </w:p>
    <w:p w:rsidRDefault="00176789" w:rsidP="00176789" w:rsidR="00176789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ab/>
        <w:t>6. suvlasnički dio: 3,05/100 Etažno vlasništvo (E-6) u naravi radni prostor u suterenu I (kota-4,50) ukupne površine 30,36 čm u etažnom nacrtu označeno cik</w:t>
      </w:r>
      <w:r w:rsidR="000476DC">
        <w:rPr>
          <w:rFonts w:cs="Arial" w:hAnsi="Arial" w:ascii="Arial"/>
          <w:sz w:val="20"/>
          <w:szCs w:val="20"/>
        </w:rPr>
        <w:t>lama bojom.</w:t>
      </w:r>
    </w:p>
    <w:p w:rsidRDefault="00176789" w:rsidP="00176789" w:rsidR="00176789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 xml:space="preserve">na navedenoj nekretnini upisani slijedeći tereti: </w:t>
      </w:r>
    </w:p>
    <w:p w:rsidRDefault="00176789" w:rsidP="00176789" w:rsidR="00176789" w:rsidRPr="00F31FEF">
      <w:pPr>
        <w:rPr>
          <w:rFonts w:cs="Arial" w:hAnsi="Arial" w:ascii="Arial"/>
          <w:sz w:val="20"/>
          <w:szCs w:val="20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18"/>
        <w:gridCol w:w="6804"/>
      </w:tblGrid>
      <w:tr w:rsidTr="00BA71BD" w:rsidR="00176789" w:rsidRPr="003B559D">
        <w:tc>
          <w:tcPr>
            <w:tcW w:type="dxa" w:w="2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6789" w:rsidP="00BA71BD" w:rsidR="00176789" w:rsidRPr="003B559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B559D">
              <w:rPr>
                <w:rFonts w:cs="Arial" w:hAnsi="Arial" w:ascii="Arial"/>
                <w:sz w:val="20"/>
                <w:szCs w:val="20"/>
              </w:rPr>
              <w:t>Suvlasnički udio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6789" w:rsidP="00BA71BD" w:rsidR="00176789" w:rsidRPr="003B559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B559D">
              <w:rPr>
                <w:rFonts w:cs="Arial" w:hAnsi="Arial" w:ascii="Arial"/>
                <w:sz w:val="20"/>
                <w:szCs w:val="20"/>
              </w:rPr>
              <w:t xml:space="preserve">Upis proveden dana, osnova upisa  u korist </w:t>
            </w:r>
          </w:p>
        </w:tc>
      </w:tr>
      <w:tr w:rsidTr="00BA71BD" w:rsidR="00176789" w:rsidRPr="003B559D">
        <w:tc>
          <w:tcPr>
            <w:tcW w:type="dxa" w:w="2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6789" w:rsidP="00BA71BD" w:rsidR="00176789" w:rsidRPr="003B559D">
            <w:pPr>
              <w:rPr>
                <w:rFonts w:cs="Arial" w:hAnsi="Arial" w:ascii="Arial"/>
                <w:sz w:val="20"/>
                <w:szCs w:val="20"/>
              </w:rPr>
            </w:pPr>
            <w:r w:rsidRPr="003B559D">
              <w:rPr>
                <w:rFonts w:cs="Arial" w:hAnsi="Arial" w:ascii="Arial"/>
                <w:sz w:val="20"/>
                <w:szCs w:val="20"/>
              </w:rPr>
              <w:t>3. suvlasnički dio: 12,474/100 Etažno vlasništvo (E-3)</w:t>
            </w:r>
            <w:r w:rsidR="00C55E90" w:rsidRPr="003B559D">
              <w:rPr>
                <w:rFonts w:cs="Arial" w:hAnsi="Arial" w:ascii="Arial"/>
                <w:sz w:val="20"/>
                <w:szCs w:val="20"/>
              </w:rPr>
              <w:t xml:space="preserve"> peterosobni stan u suterenu I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6789" w:rsidP="00BA71BD" w:rsidR="00176789" w:rsidRPr="003B559D">
            <w:pPr>
              <w:rPr>
                <w:rFonts w:cs="Arial" w:hAnsi="Arial" w:ascii="Arial"/>
                <w:sz w:val="20"/>
                <w:szCs w:val="20"/>
              </w:rPr>
            </w:pPr>
            <w:r w:rsidRPr="003B559D">
              <w:rPr>
                <w:rFonts w:cs="Arial" w:hAnsi="Arial" w:ascii="Arial"/>
                <w:sz w:val="20"/>
                <w:szCs w:val="20"/>
              </w:rPr>
              <w:t xml:space="preserve">Z-5498/09=Ozn Z-57841/08, 2.2.2009., temeljem Ugovora o kreditu 011-708/2205 sa sporazumom o osiguranju novčane tražbine zasnivanjem založnog prava na nekretnini od 27.12.20015. u korist  Hypo Alpe Adria Bank ,  iznos 1.400.000,00 EUR </w:t>
            </w:r>
          </w:p>
          <w:p w:rsidRDefault="00176789" w:rsidP="00BA71BD" w:rsidR="00176789" w:rsidRPr="003B559D">
            <w:pPr>
              <w:rPr>
                <w:rFonts w:cs="Arial" w:hAnsi="Arial" w:ascii="Arial"/>
                <w:sz w:val="20"/>
                <w:szCs w:val="20"/>
              </w:rPr>
            </w:pPr>
            <w:r w:rsidRPr="003B559D">
              <w:rPr>
                <w:rFonts w:cs="Arial" w:hAnsi="Arial" w:ascii="Arial"/>
                <w:sz w:val="20"/>
                <w:szCs w:val="20"/>
              </w:rPr>
              <w:t xml:space="preserve">Z-52436/2016 od  17.11.2016. ustup založnog prava Ugovor o prijenosu sredstava osiguranja 15.4.2016.u korist H-ABDUCO d.o.o. OIB:136672928 , Slavonska Avenija 6A, Zagreb    </w:t>
            </w:r>
          </w:p>
          <w:p w:rsidRDefault="00176789" w:rsidP="00BA71BD" w:rsidR="00176789" w:rsidRPr="003B559D">
            <w:pPr>
              <w:rPr>
                <w:rFonts w:cs="Arial" w:hAnsi="Arial" w:ascii="Arial"/>
                <w:sz w:val="20"/>
                <w:szCs w:val="20"/>
              </w:rPr>
            </w:pPr>
            <w:r w:rsidRPr="003B559D">
              <w:rPr>
                <w:rFonts w:cs="Arial" w:hAnsi="Arial" w:ascii="Arial"/>
                <w:sz w:val="20"/>
                <w:szCs w:val="20"/>
              </w:rPr>
              <w:t xml:space="preserve">                               ..................................................................................</w:t>
            </w:r>
          </w:p>
          <w:p w:rsidRDefault="00176789" w:rsidP="00BA71BD" w:rsidR="00176789" w:rsidRPr="003B559D">
            <w:pPr>
              <w:rPr>
                <w:rFonts w:cs="Arial" w:hAnsi="Arial" w:ascii="Arial"/>
                <w:sz w:val="20"/>
                <w:szCs w:val="20"/>
              </w:rPr>
            </w:pPr>
            <w:r w:rsidRPr="003B559D">
              <w:rPr>
                <w:rFonts w:cs="Arial" w:hAnsi="Arial" w:ascii="Arial"/>
                <w:sz w:val="20"/>
                <w:szCs w:val="20"/>
              </w:rPr>
              <w:t>-Z-12827/2011od 14.03.2011. temeljem Ugovora o kreditu 011-51009461  sa sporazumom o osiguranju novčane tražbine od 7.3.2011 u korist  Hypo Alpe Adria Bank, iznos 338.000,00 EUR</w:t>
            </w:r>
          </w:p>
          <w:p w:rsidRDefault="00176789" w:rsidP="00BA71BD" w:rsidR="00176789" w:rsidRPr="003B559D">
            <w:pPr>
              <w:rPr>
                <w:rFonts w:cs="Arial" w:hAnsi="Arial" w:ascii="Arial"/>
                <w:sz w:val="20"/>
                <w:szCs w:val="20"/>
              </w:rPr>
            </w:pPr>
            <w:r w:rsidRPr="003B559D">
              <w:rPr>
                <w:rFonts w:cs="Arial" w:hAnsi="Arial" w:ascii="Arial"/>
                <w:sz w:val="20"/>
                <w:szCs w:val="20"/>
              </w:rPr>
              <w:t xml:space="preserve">Z-53925/2016 od  24.11.2016. ustup založnog prava Ugovor o prijenosu sredstava osiguranja 15.4.2016.u korist H-ABDUCO d.o.o. OIB:136672928 , Slavonska Avenija 6A, Zagreb      </w:t>
            </w:r>
          </w:p>
          <w:p w:rsidRDefault="00176789" w:rsidP="00BA71BD" w:rsidR="00176789" w:rsidRPr="003B559D">
            <w:pPr>
              <w:rPr>
                <w:rFonts w:cs="Arial" w:hAnsi="Arial" w:ascii="Arial"/>
                <w:sz w:val="20"/>
                <w:szCs w:val="20"/>
              </w:rPr>
            </w:pPr>
            <w:r w:rsidRPr="003B559D">
              <w:rPr>
                <w:rFonts w:cs="Arial" w:hAnsi="Arial" w:ascii="Arial"/>
                <w:sz w:val="20"/>
                <w:szCs w:val="20"/>
              </w:rPr>
              <w:t xml:space="preserve">                          ...........................................................................................</w:t>
            </w:r>
          </w:p>
          <w:p w:rsidRDefault="00176789" w:rsidP="00BA71BD" w:rsidR="00176789" w:rsidRPr="003B559D">
            <w:pPr>
              <w:spacing w:after="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3B559D">
              <w:rPr>
                <w:rFonts w:cs="Arial" w:hAnsi="Arial" w:ascii="Arial"/>
                <w:sz w:val="20"/>
                <w:szCs w:val="20"/>
              </w:rPr>
              <w:t xml:space="preserve">- Z-44964/14 od 24.10.2014.  temeljem Sporazuma o zasnivanju založnog </w:t>
            </w:r>
            <w:r w:rsidRPr="003B559D">
              <w:rPr>
                <w:rFonts w:cs="Arial" w:hAnsi="Arial" w:ascii="Arial"/>
                <w:sz w:val="20"/>
                <w:szCs w:val="20"/>
              </w:rPr>
              <w:lastRenderedPageBreak/>
              <w:t xml:space="preserve">prava na nekretninama od 16.listopada 2014. Uknjižuje se založno pravo radi osiguranja novčane tražbine u iznosu =181.350.671,64 kn  u korist BAT Hrvatska d.o.o. </w:t>
            </w:r>
          </w:p>
          <w:p w:rsidRDefault="00176789" w:rsidP="00BA71BD" w:rsidR="00176789" w:rsidRPr="003B559D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3B559D">
              <w:rPr>
                <w:rFonts w:cs="Arial" w:hAnsi="Arial" w:ascii="Arial"/>
                <w:sz w:val="20"/>
                <w:szCs w:val="20"/>
              </w:rPr>
              <w:t>(sporedni uložak)</w:t>
            </w:r>
          </w:p>
        </w:tc>
      </w:tr>
      <w:tr w:rsidTr="00BA71BD" w:rsidR="00176789" w:rsidRPr="00F31FEF">
        <w:tc>
          <w:tcPr>
            <w:tcW w:type="dxa" w:w="2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6789" w:rsidP="00BA71BD" w:rsidR="00176789" w:rsidRPr="00F31FE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31FEF">
              <w:rPr>
                <w:rFonts w:cs="Arial" w:hAnsi="Arial" w:ascii="Arial"/>
                <w:sz w:val="20"/>
                <w:szCs w:val="20"/>
              </w:rPr>
              <w:lastRenderedPageBreak/>
              <w:t>4. suvlasnički dio: 2,079/100 Etažno vlasništvo (E-4)</w:t>
            </w:r>
            <w:r w:rsidR="00C55E90">
              <w:rPr>
                <w:rFonts w:cs="Arial" w:hAnsi="Arial" w:ascii="Arial"/>
                <w:sz w:val="20"/>
                <w:szCs w:val="20"/>
              </w:rPr>
              <w:t>, garaža broj 1 u suterenu I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76789" w:rsidP="00BA71BD" w:rsidR="00176789" w:rsidRPr="00F31FEF">
            <w:pPr>
              <w:rPr>
                <w:rFonts w:cs="Arial" w:hAnsi="Arial" w:ascii="Arial"/>
                <w:sz w:val="20"/>
                <w:szCs w:val="20"/>
              </w:rPr>
            </w:pPr>
            <w:r w:rsidRPr="00F31FEF">
              <w:rPr>
                <w:rFonts w:cs="Arial" w:hAnsi="Arial" w:ascii="Arial"/>
                <w:sz w:val="20"/>
                <w:szCs w:val="20"/>
              </w:rPr>
              <w:t xml:space="preserve">-Z-17231/09 od 26.3.2009. temeljem solemiziranog Ugovora o odobrenju okvira za financ praćenje broj 011-38/2008 sa sporazumom o osiguranju novčane tražbine od 9.12.2008. u korist  Hypo Alpe Adria Bank,  iznos 430.000,00 EUR  </w:t>
            </w:r>
          </w:p>
          <w:p w:rsidRDefault="00176789" w:rsidP="00BA71BD" w:rsidR="00176789" w:rsidRPr="00F31FEF">
            <w:pPr>
              <w:rPr>
                <w:rFonts w:cs="Arial" w:hAnsi="Arial" w:ascii="Arial"/>
                <w:sz w:val="20"/>
                <w:szCs w:val="20"/>
              </w:rPr>
            </w:pPr>
            <w:r w:rsidRPr="00F31FEF">
              <w:rPr>
                <w:rFonts w:cs="Arial" w:hAnsi="Arial" w:ascii="Arial"/>
                <w:sz w:val="20"/>
                <w:szCs w:val="20"/>
              </w:rPr>
              <w:t>-Z-66420/2009 od 23.12.2019. temeljem Ugovora o kreditu 011-51006190   sa sporazumom o osiguranju novčane tražbine od 21.12.2009. u korist  Hypo Alpe Adria Bank, iznos 536.000,00 EUR( sporedni uložak)</w:t>
            </w:r>
          </w:p>
          <w:p w:rsidRDefault="00176789" w:rsidP="00BA71BD" w:rsidR="00176789" w:rsidRPr="00F31FEF">
            <w:pPr>
              <w:rPr>
                <w:rFonts w:cs="Arial" w:hAnsi="Arial" w:ascii="Arial"/>
                <w:sz w:val="20"/>
                <w:szCs w:val="20"/>
              </w:rPr>
            </w:pPr>
            <w:r w:rsidRPr="00F31FEF">
              <w:rPr>
                <w:rFonts w:cs="Arial" w:hAnsi="Arial" w:ascii="Arial"/>
                <w:sz w:val="20"/>
                <w:szCs w:val="20"/>
              </w:rPr>
              <w:t xml:space="preserve">                         ................................................................</w:t>
            </w:r>
          </w:p>
          <w:p w:rsidRDefault="00176789" w:rsidP="00BA71BD" w:rsidR="00176789" w:rsidRPr="00F31FEF">
            <w:pPr>
              <w:rPr>
                <w:rFonts w:cs="Arial" w:hAnsi="Arial" w:ascii="Arial"/>
                <w:sz w:val="20"/>
                <w:szCs w:val="20"/>
              </w:rPr>
            </w:pPr>
            <w:r w:rsidRPr="00F31FEF">
              <w:rPr>
                <w:rFonts w:cs="Arial" w:hAnsi="Arial" w:ascii="Arial"/>
                <w:sz w:val="20"/>
                <w:szCs w:val="20"/>
              </w:rPr>
              <w:t>-Z-12827/11 od 14.03.2011. temeljem Ugovora o kreditu 011-51009461  sa sporazumom o osiguranju novčane tražbine od 07.03.2011. u korist  Hypo Alpe Adria Bank, iznos 536.000,00 EUR( sporedni uložak)</w:t>
            </w:r>
          </w:p>
          <w:p w:rsidRDefault="00176789" w:rsidP="00BA71BD" w:rsidR="00176789" w:rsidRPr="00F31FEF">
            <w:pPr>
              <w:rPr>
                <w:rFonts w:cs="Arial" w:hAnsi="Arial" w:ascii="Arial"/>
                <w:sz w:val="20"/>
                <w:szCs w:val="20"/>
              </w:rPr>
            </w:pPr>
            <w:r w:rsidRPr="00F31FEF">
              <w:rPr>
                <w:rFonts w:cs="Arial" w:hAnsi="Arial" w:ascii="Arial"/>
                <w:sz w:val="20"/>
                <w:szCs w:val="20"/>
              </w:rPr>
              <w:t xml:space="preserve">Z-53925/2016 od  24.11.2016. ustup založnog prava Ugovor o prijenosu sredstava osiguranja 15.4.2016.u korist H-ABDUCO d.o.o. OIB:136672928 , Slavonska Avenija 6A, Zagreb      </w:t>
            </w:r>
          </w:p>
        </w:tc>
      </w:tr>
      <w:tr w:rsidTr="00BA71BD" w:rsidR="00176789" w:rsidRPr="00F31FEF">
        <w:tc>
          <w:tcPr>
            <w:tcW w:type="dxa" w:w="2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76789" w:rsidP="00BA71BD" w:rsidR="00176789" w:rsidRPr="00F31FE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31FEF">
              <w:rPr>
                <w:rFonts w:cs="Arial" w:hAnsi="Arial" w:ascii="Arial"/>
                <w:sz w:val="20"/>
                <w:szCs w:val="20"/>
              </w:rPr>
              <w:t>5. suvlasnički dio: 2,241/100 Etažno vlasništvo (E-5)</w:t>
            </w:r>
            <w:r w:rsidR="00C55E90">
              <w:t xml:space="preserve"> </w:t>
            </w:r>
            <w:r w:rsidR="00C55E90">
              <w:rPr>
                <w:rFonts w:cs="Arial" w:hAnsi="Arial" w:ascii="Arial"/>
                <w:sz w:val="20"/>
                <w:szCs w:val="20"/>
              </w:rPr>
              <w:t xml:space="preserve">garaža broj 2 </w:t>
            </w:r>
            <w:r w:rsidR="00C55E90" w:rsidRPr="00C55E90">
              <w:rPr>
                <w:rFonts w:cs="Arial" w:hAnsi="Arial" w:ascii="Arial"/>
                <w:sz w:val="20"/>
                <w:szCs w:val="20"/>
              </w:rPr>
              <w:t>u suterenu I</w:t>
            </w:r>
          </w:p>
          <w:p w:rsidRDefault="00176789" w:rsidP="00BA71BD" w:rsidR="00176789" w:rsidRPr="00F31FE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31FEF">
              <w:rPr>
                <w:rFonts w:cs="Arial" w:hAnsi="Arial" w:ascii="Arial"/>
                <w:sz w:val="20"/>
                <w:szCs w:val="20"/>
              </w:rPr>
              <w:t>I</w:t>
            </w:r>
          </w:p>
          <w:p w:rsidRDefault="00176789" w:rsidP="00BA71BD" w:rsidR="00176789" w:rsidRPr="00F31FE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31FEF">
              <w:rPr>
                <w:rFonts w:cs="Arial" w:hAnsi="Arial" w:ascii="Arial"/>
                <w:sz w:val="20"/>
                <w:szCs w:val="20"/>
              </w:rPr>
              <w:t>6. suvlasnički dio: 3,05/100 Etažno vlasništvo (E-6)</w:t>
            </w:r>
            <w:r w:rsidR="00C55E90">
              <w:rPr>
                <w:rFonts w:cs="Arial" w:hAnsi="Arial" w:ascii="Arial"/>
                <w:sz w:val="20"/>
                <w:szCs w:val="20"/>
              </w:rPr>
              <w:t xml:space="preserve"> radni prostor u suterenu I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76789" w:rsidP="00BA71BD" w:rsidR="00176789" w:rsidRPr="00F31FEF">
            <w:pPr>
              <w:rPr>
                <w:rFonts w:cs="Arial" w:hAnsi="Arial" w:ascii="Arial"/>
                <w:sz w:val="20"/>
                <w:szCs w:val="20"/>
              </w:rPr>
            </w:pPr>
            <w:r w:rsidRPr="00F31FEF">
              <w:rPr>
                <w:rFonts w:cs="Arial" w:hAnsi="Arial" w:ascii="Arial"/>
                <w:sz w:val="20"/>
                <w:szCs w:val="20"/>
              </w:rPr>
              <w:t>-Z-57841/2008 od  10.10.2008. temeljem Ugovora o kreditu 011-213/2004. sa sporazumom o osiguranju novčane tražbine zasnivanjem založnog prava na nekretninama od 17.6.2004. u korist  Hypo Alpe Adria Bank, iznos 41.000,00 EUR</w:t>
            </w:r>
          </w:p>
          <w:p w:rsidRDefault="00176789" w:rsidP="00BA71BD" w:rsidR="00176789" w:rsidRPr="00F31FEF">
            <w:pPr>
              <w:rPr>
                <w:rFonts w:cs="Arial" w:hAnsi="Arial" w:ascii="Arial"/>
                <w:sz w:val="20"/>
                <w:szCs w:val="20"/>
              </w:rPr>
            </w:pPr>
            <w:r w:rsidRPr="00F31FEF">
              <w:rPr>
                <w:rFonts w:cs="Arial" w:hAnsi="Arial" w:ascii="Arial"/>
                <w:sz w:val="20"/>
                <w:szCs w:val="20"/>
              </w:rPr>
              <w:t xml:space="preserve">Z-71642/08 od 11.12.2008.  temeljem solemiziranog Ugovora o odobrenju okvira za financ praćenje broj 011-38/2008 sa sporazumom o osiguranju novčane tražbine od 9.12.2008. u korist  Hypo Alpe Adria Bank,  iznos 430.000,00 EUR  </w:t>
            </w:r>
          </w:p>
          <w:p w:rsidRDefault="00176789" w:rsidP="00BA71BD" w:rsidR="00176789" w:rsidRPr="00F31FEF">
            <w:pPr>
              <w:rPr>
                <w:rFonts w:cs="Arial" w:hAnsi="Arial" w:ascii="Arial"/>
                <w:sz w:val="20"/>
                <w:szCs w:val="20"/>
              </w:rPr>
            </w:pPr>
            <w:r w:rsidRPr="00F31FEF">
              <w:rPr>
                <w:rFonts w:cs="Arial" w:hAnsi="Arial" w:ascii="Arial"/>
                <w:sz w:val="20"/>
                <w:szCs w:val="20"/>
              </w:rPr>
              <w:t>-Z-64320/2009 od 23.12.2019. temeljem Ugovora o kreditu 011-51006190   sa sporazumom o osiguranju novčane tražbine od 21.12.2009. u korist  Hypo Alpe Adria Bank, iznos 536.000,00 EUR( sporedni uložak)</w:t>
            </w:r>
          </w:p>
          <w:p w:rsidRDefault="00176789" w:rsidP="00BA71BD" w:rsidR="00176789" w:rsidRPr="00F31FEF">
            <w:pPr>
              <w:rPr>
                <w:rFonts w:cs="Arial" w:hAnsi="Arial" w:ascii="Arial"/>
                <w:sz w:val="20"/>
                <w:szCs w:val="20"/>
              </w:rPr>
            </w:pPr>
            <w:r w:rsidRPr="00F31FEF">
              <w:rPr>
                <w:rFonts w:cs="Arial" w:hAnsi="Arial" w:ascii="Arial"/>
                <w:sz w:val="20"/>
                <w:szCs w:val="20"/>
              </w:rPr>
              <w:t xml:space="preserve">                                     ....................................................</w:t>
            </w:r>
          </w:p>
          <w:p w:rsidRDefault="00176789" w:rsidP="00BA71BD" w:rsidR="00176789" w:rsidRPr="00F31FEF">
            <w:pPr>
              <w:rPr>
                <w:rFonts w:cs="Arial" w:hAnsi="Arial" w:ascii="Arial"/>
                <w:sz w:val="20"/>
                <w:szCs w:val="20"/>
              </w:rPr>
            </w:pPr>
            <w:r w:rsidRPr="00F31FEF">
              <w:rPr>
                <w:rFonts w:cs="Arial" w:hAnsi="Arial" w:ascii="Arial"/>
                <w:sz w:val="20"/>
                <w:szCs w:val="20"/>
              </w:rPr>
              <w:t>-Z-5498/09 = OznZ-57841/2008 od 2.2.2009. ., temeljem Ugovora o kreditu 011-708/2205 sa sporazumom o osiguranju novčane tražbine zasnivanjem založnog prava na nekretnini od 27.12.20015. u korist  Hypo Alpe Adria Bank ,  iznos 1.400.000,00 EUR</w:t>
            </w:r>
          </w:p>
          <w:p w:rsidRDefault="00176789" w:rsidP="00BA71BD" w:rsidR="00176789" w:rsidRPr="00F31FEF">
            <w:pPr>
              <w:rPr>
                <w:rFonts w:cs="Arial" w:hAnsi="Arial" w:ascii="Arial"/>
                <w:sz w:val="20"/>
                <w:szCs w:val="20"/>
              </w:rPr>
            </w:pPr>
            <w:r w:rsidRPr="00F31FEF">
              <w:rPr>
                <w:rFonts w:cs="Arial" w:hAnsi="Arial" w:ascii="Arial"/>
                <w:sz w:val="20"/>
                <w:szCs w:val="20"/>
              </w:rPr>
              <w:t xml:space="preserve">- Z-52436/2016 od  17.11.2016. ustup založnog prava Ugovor o prijenosu sredstava osiguranja 15.4.2016.u korist H-ABDUCO d.o.o. OIB:136672928 , Slavonska Avenija 6A, Zagreb  </w:t>
            </w:r>
          </w:p>
          <w:p w:rsidRDefault="00176789" w:rsidP="00BA71BD" w:rsidR="00176789" w:rsidRPr="00F31FEF">
            <w:pPr>
              <w:rPr>
                <w:rFonts w:cs="Arial" w:hAnsi="Arial" w:ascii="Arial"/>
                <w:sz w:val="20"/>
                <w:szCs w:val="20"/>
              </w:rPr>
            </w:pPr>
            <w:r w:rsidRPr="00F31FEF">
              <w:rPr>
                <w:rFonts w:cs="Arial" w:hAnsi="Arial" w:ascii="Arial"/>
                <w:sz w:val="20"/>
                <w:szCs w:val="20"/>
              </w:rPr>
              <w:t xml:space="preserve">                              ....................................................</w:t>
            </w:r>
          </w:p>
          <w:p w:rsidRDefault="00176789" w:rsidP="00BA71BD" w:rsidR="00176789" w:rsidRPr="00F31FEF">
            <w:pPr>
              <w:rPr>
                <w:rFonts w:cs="Arial" w:hAnsi="Arial" w:ascii="Arial"/>
                <w:sz w:val="20"/>
                <w:szCs w:val="20"/>
              </w:rPr>
            </w:pPr>
            <w:r w:rsidRPr="00F31FEF">
              <w:rPr>
                <w:rFonts w:cs="Arial" w:hAnsi="Arial" w:ascii="Arial"/>
                <w:sz w:val="20"/>
                <w:szCs w:val="20"/>
              </w:rPr>
              <w:t>-Z-12827/11 od 14.03.2011. temeljem Ugovora o kreditu 011-51009461  sa sporazumom o osiguranju novčane tražbine od 07.03.2011. u korist  Hypo Alpe Adria Bank, iznos 338.000,00 EUR( sporedni uložak)</w:t>
            </w:r>
          </w:p>
          <w:p w:rsidRDefault="00176789" w:rsidP="00BA71BD" w:rsidR="00176789" w:rsidRPr="00F31FEF">
            <w:pPr>
              <w:rPr>
                <w:rFonts w:cs="Arial" w:hAnsi="Arial" w:ascii="Arial"/>
                <w:sz w:val="20"/>
                <w:szCs w:val="20"/>
              </w:rPr>
            </w:pPr>
            <w:r w:rsidRPr="00F31FEF">
              <w:rPr>
                <w:rFonts w:cs="Arial" w:hAnsi="Arial" w:ascii="Arial"/>
                <w:sz w:val="20"/>
                <w:szCs w:val="20"/>
              </w:rPr>
              <w:t xml:space="preserve">- Z-53925/2016 od  24.11.2016. ustup založnog prava Ugovor o prijenosu sredstava osiguranja 12.4.2016.u korist H-ABDUCO d.o.o. OIB:136672928 , Slavonska Avenija 6A, Zagreb  </w:t>
            </w:r>
          </w:p>
          <w:p w:rsidRDefault="00176789" w:rsidP="00BA71BD" w:rsidR="00176789" w:rsidRPr="00F31FE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</w:tbl>
    <w:p w:rsidRDefault="00176789" w:rsidP="00176789" w:rsidR="00176789" w:rsidRPr="00F31FEF">
      <w:pPr>
        <w:rPr>
          <w:rFonts w:cs="Arial" w:hAnsi="Arial" w:ascii="Arial"/>
          <w:sz w:val="20"/>
          <w:szCs w:val="20"/>
        </w:rPr>
      </w:pPr>
    </w:p>
    <w:p w:rsidRDefault="0033630F" w:rsidP="00176789" w:rsidR="00176789" w:rsidRPr="00F31FEF">
      <w:pPr>
        <w:spacing w:after="0"/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b/>
          <w:sz w:val="20"/>
          <w:szCs w:val="20"/>
        </w:rPr>
        <w:t>Stečajni upravitelj je 20.4.</w:t>
      </w:r>
      <w:r w:rsidR="00176789" w:rsidRPr="00F31FEF">
        <w:rPr>
          <w:rFonts w:cs="Arial" w:hAnsi="Arial" w:ascii="Arial"/>
          <w:b/>
          <w:sz w:val="20"/>
          <w:szCs w:val="20"/>
        </w:rPr>
        <w:t xml:space="preserve">2017.godine na Trgovački sud u Zagrebu  podnio prijedlog za donošenje   </w:t>
      </w:r>
      <w:r w:rsidR="00176789" w:rsidRPr="00F31FEF">
        <w:rPr>
          <w:rFonts w:cs="Arial" w:hAnsi="Arial" w:ascii="Arial"/>
          <w:sz w:val="20"/>
          <w:szCs w:val="20"/>
        </w:rPr>
        <w:t xml:space="preserve"> rješenje o osiguranju određivanjem privremene mjere  zabrane opterećenja i prodaje nekretnina od strane RAUL d.o.o. u stečaju. </w:t>
      </w:r>
      <w:r w:rsidRPr="00F31FEF">
        <w:rPr>
          <w:rFonts w:cs="Arial" w:hAnsi="Arial" w:ascii="Arial"/>
          <w:sz w:val="20"/>
          <w:szCs w:val="20"/>
        </w:rPr>
        <w:t xml:space="preserve">Predmet se vodi pod brojem R1-88/2017. </w:t>
      </w:r>
    </w:p>
    <w:p w:rsidRDefault="0033630F" w:rsidP="00176789" w:rsidR="0033630F" w:rsidRPr="00F31FEF">
      <w:pPr>
        <w:spacing w:after="0"/>
        <w:rPr>
          <w:rFonts w:cs="Arial" w:hAnsi="Arial" w:ascii="Arial"/>
          <w:sz w:val="20"/>
          <w:szCs w:val="20"/>
        </w:rPr>
      </w:pPr>
    </w:p>
    <w:p w:rsidRDefault="0033630F" w:rsidP="00176789" w:rsidR="0033630F" w:rsidRPr="00F31FEF">
      <w:pPr>
        <w:spacing w:after="0"/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>Dana 25.05.2017. zaprimljeno je rješenje RH Općinski sud u Novom Zagrebu, Zemlji</w:t>
      </w:r>
      <w:r w:rsidR="002C2A58">
        <w:rPr>
          <w:rFonts w:cs="Arial" w:hAnsi="Arial" w:ascii="Arial"/>
          <w:sz w:val="20"/>
          <w:szCs w:val="20"/>
        </w:rPr>
        <w:t>šnoknjižni odjel</w:t>
      </w:r>
      <w:r w:rsidRPr="00F31FEF">
        <w:rPr>
          <w:rFonts w:cs="Arial" w:hAnsi="Arial" w:ascii="Arial"/>
          <w:sz w:val="20"/>
          <w:szCs w:val="20"/>
        </w:rPr>
        <w:t xml:space="preserve">, posl broj Z-12677/17 od dana 16.svibnja 2017. godine kojim je odbijen prijedlog uknjižbe prava vlasništva na nekretnini upisanoj u zk ul 24936 k.o. Grad Zagreb  etaža 3. 4. 5. 6. </w:t>
      </w:r>
      <w:r w:rsidR="002C2A58">
        <w:rPr>
          <w:rFonts w:cs="Arial" w:hAnsi="Arial" w:ascii="Arial"/>
          <w:sz w:val="20"/>
          <w:szCs w:val="20"/>
        </w:rPr>
        <w:t>o</w:t>
      </w:r>
      <w:r w:rsidRPr="00F31FEF">
        <w:rPr>
          <w:rFonts w:cs="Arial" w:hAnsi="Arial" w:ascii="Arial"/>
          <w:sz w:val="20"/>
          <w:szCs w:val="20"/>
        </w:rPr>
        <w:t xml:space="preserve">bzirom da  </w:t>
      </w:r>
      <w:r w:rsidR="00A75E6B" w:rsidRPr="00F31FEF">
        <w:rPr>
          <w:rFonts w:cs="Arial" w:hAnsi="Arial" w:ascii="Arial"/>
          <w:sz w:val="20"/>
          <w:szCs w:val="20"/>
        </w:rPr>
        <w:t>"</w:t>
      </w:r>
      <w:r w:rsidRPr="00F31FEF">
        <w:rPr>
          <w:rFonts w:cs="Arial" w:hAnsi="Arial" w:ascii="Arial"/>
          <w:sz w:val="20"/>
          <w:szCs w:val="20"/>
        </w:rPr>
        <w:t>Ugovoru o kupoprodaji nekretnina nije sačinjen prema stanju u zemljišnim knjigama</w:t>
      </w:r>
      <w:r w:rsidR="00A75E6B" w:rsidRPr="00F31FEF">
        <w:rPr>
          <w:rFonts w:cs="Arial" w:hAnsi="Arial" w:ascii="Arial"/>
          <w:sz w:val="20"/>
          <w:szCs w:val="20"/>
        </w:rPr>
        <w:t>"</w:t>
      </w:r>
      <w:r w:rsidRPr="00F31FEF">
        <w:rPr>
          <w:rFonts w:cs="Arial" w:hAnsi="Arial" w:ascii="Arial"/>
          <w:sz w:val="20"/>
          <w:szCs w:val="20"/>
        </w:rPr>
        <w:t xml:space="preserve">, </w:t>
      </w:r>
      <w:r w:rsidR="00A75E6B" w:rsidRPr="00F31FEF">
        <w:rPr>
          <w:rFonts w:cs="Arial" w:hAnsi="Arial" w:ascii="Arial"/>
          <w:sz w:val="20"/>
          <w:szCs w:val="20"/>
        </w:rPr>
        <w:t xml:space="preserve"> </w:t>
      </w:r>
      <w:r w:rsidRPr="00F31FEF">
        <w:rPr>
          <w:rFonts w:cs="Arial" w:hAnsi="Arial" w:ascii="Arial"/>
          <w:sz w:val="20"/>
          <w:szCs w:val="20"/>
        </w:rPr>
        <w:t xml:space="preserve">te  nadalje </w:t>
      </w:r>
      <w:r w:rsidRPr="00F31FEF">
        <w:rPr>
          <w:rFonts w:cs="Arial" w:hAnsi="Arial" w:ascii="Arial"/>
          <w:sz w:val="20"/>
          <w:szCs w:val="20"/>
        </w:rPr>
        <w:lastRenderedPageBreak/>
        <w:t xml:space="preserve">kako je </w:t>
      </w:r>
      <w:r w:rsidR="00A75E6B" w:rsidRPr="00F31FEF">
        <w:rPr>
          <w:rFonts w:cs="Arial" w:hAnsi="Arial" w:ascii="Arial"/>
          <w:sz w:val="20"/>
          <w:szCs w:val="20"/>
        </w:rPr>
        <w:t>"</w:t>
      </w:r>
      <w:r w:rsidRPr="00F31FEF">
        <w:rPr>
          <w:rFonts w:cs="Arial" w:hAnsi="Arial" w:ascii="Arial"/>
          <w:sz w:val="20"/>
          <w:szCs w:val="20"/>
        </w:rPr>
        <w:t>određeno odredbom čl. 79 st.3 Ovršnog zakona nakon zabilje</w:t>
      </w:r>
      <w:r w:rsidR="00A75E6B" w:rsidRPr="00F31FEF">
        <w:rPr>
          <w:rFonts w:cs="Arial" w:hAnsi="Arial" w:ascii="Arial"/>
          <w:sz w:val="20"/>
          <w:szCs w:val="20"/>
        </w:rPr>
        <w:t>žbe ovrhe u zemljišnim knjigama</w:t>
      </w:r>
      <w:r w:rsidRPr="00F31FEF">
        <w:rPr>
          <w:rFonts w:cs="Arial" w:hAnsi="Arial" w:ascii="Arial"/>
          <w:sz w:val="20"/>
          <w:szCs w:val="20"/>
        </w:rPr>
        <w:t xml:space="preserve"> nije dopušten </w:t>
      </w:r>
      <w:r w:rsidR="00A75E6B" w:rsidRPr="00F31FEF">
        <w:rPr>
          <w:rFonts w:cs="Arial" w:hAnsi="Arial" w:ascii="Arial"/>
          <w:sz w:val="20"/>
          <w:szCs w:val="20"/>
        </w:rPr>
        <w:t>upis promjene vlasništva ".</w:t>
      </w:r>
      <w:r w:rsidRPr="00F31FEF">
        <w:rPr>
          <w:rFonts w:cs="Arial" w:hAnsi="Arial" w:ascii="Arial"/>
          <w:sz w:val="20"/>
          <w:szCs w:val="20"/>
        </w:rPr>
        <w:t xml:space="preserve"> </w:t>
      </w:r>
    </w:p>
    <w:p w:rsidRDefault="00176789" w:rsidP="00176789" w:rsidR="00176789" w:rsidRPr="00F31FEF">
      <w:pPr>
        <w:rPr>
          <w:rFonts w:cs="Arial" w:hAnsi="Arial" w:ascii="Arial"/>
          <w:sz w:val="20"/>
          <w:szCs w:val="20"/>
        </w:rPr>
      </w:pPr>
    </w:p>
    <w:p w:rsidRDefault="00176789" w:rsidP="00176789" w:rsidR="00176789" w:rsidRPr="00F31FEF">
      <w:pPr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b/>
          <w:sz w:val="20"/>
          <w:szCs w:val="20"/>
        </w:rPr>
        <w:t>Nadalje kako je nad prodavateljem nekretnina u vanknjižnom vlasništvu rješenjem Trgovačkog suda u Zagrebu broj 47.St-6378/16  od  dana 13.veljače 2017. godine   otvoren stečajni postupak, stečajni upravitelj je dana  13.4.2017.</w:t>
      </w:r>
      <w:r w:rsidR="0014526B" w:rsidRPr="00F31FEF">
        <w:rPr>
          <w:rFonts w:cs="Arial" w:hAnsi="Arial" w:ascii="Arial"/>
          <w:b/>
          <w:sz w:val="20"/>
          <w:szCs w:val="20"/>
        </w:rPr>
        <w:t xml:space="preserve"> </w:t>
      </w:r>
      <w:r w:rsidRPr="00F31FEF">
        <w:rPr>
          <w:rFonts w:cs="Arial" w:hAnsi="Arial" w:ascii="Arial"/>
          <w:b/>
          <w:sz w:val="20"/>
          <w:szCs w:val="20"/>
        </w:rPr>
        <w:t xml:space="preserve">prijavio izlučno pravo i novčanu tražbinu stečajnoj upraviteljici  RAUL d.o.o. u stečaju. </w:t>
      </w:r>
    </w:p>
    <w:p w:rsidRDefault="00176789" w:rsidP="00176789" w:rsidR="00176789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>Ispitno ročište u stečajnom postupk</w:t>
      </w:r>
      <w:r w:rsidR="0014526B" w:rsidRPr="00F31FEF">
        <w:rPr>
          <w:rFonts w:cs="Arial" w:hAnsi="Arial" w:ascii="Arial"/>
          <w:sz w:val="20"/>
          <w:szCs w:val="20"/>
        </w:rPr>
        <w:t>u nad RAUL d.o.o. održano je  dana 24.svibnja 2017 godine te je stečajna upraviteljica u svom izvješću oda dana 09.05.2017. str 4 utvrdila da za naved</w:t>
      </w:r>
      <w:r w:rsidR="00696EC9">
        <w:rPr>
          <w:rFonts w:cs="Arial" w:hAnsi="Arial" w:ascii="Arial"/>
          <w:sz w:val="20"/>
          <w:szCs w:val="20"/>
        </w:rPr>
        <w:t xml:space="preserve">ene nekretnine </w:t>
      </w:r>
      <w:r w:rsidR="0014526B" w:rsidRPr="00F31FEF">
        <w:rPr>
          <w:rFonts w:cs="Arial" w:hAnsi="Arial" w:ascii="Arial"/>
          <w:sz w:val="20"/>
          <w:szCs w:val="20"/>
        </w:rPr>
        <w:t xml:space="preserve"> postoje kupoprodajni ugovori , te citiram  "</w:t>
      </w:r>
      <w:r w:rsidRPr="00F31FEF">
        <w:rPr>
          <w:rFonts w:cs="Arial" w:hAnsi="Arial" w:ascii="Arial"/>
          <w:sz w:val="20"/>
          <w:szCs w:val="20"/>
        </w:rPr>
        <w:t xml:space="preserve"> </w:t>
      </w:r>
      <w:r w:rsidR="0014526B" w:rsidRPr="00F31FEF">
        <w:rPr>
          <w:rFonts w:cs="Arial" w:hAnsi="Arial" w:ascii="Arial"/>
          <w:sz w:val="20"/>
          <w:szCs w:val="20"/>
        </w:rPr>
        <w:t xml:space="preserve">Tabularne izjave dane su odmah u Ugovorima o kupoprodaji kao i posjed nekretnine ". </w:t>
      </w:r>
    </w:p>
    <w:p w:rsidRDefault="00E70BAA" w:rsidP="00176789" w:rsidR="00E70BAA" w:rsidRPr="00F31FEF">
      <w:pPr>
        <w:rPr>
          <w:rFonts w:cs="Arial" w:hAnsi="Arial" w:ascii="Arial"/>
          <w:sz w:val="20"/>
          <w:szCs w:val="20"/>
        </w:rPr>
      </w:pPr>
    </w:p>
    <w:p w:rsidRDefault="0014526B" w:rsidP="00472CE2" w:rsidR="00472CE2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 xml:space="preserve">Nakon otvaranja stečajnog postupka zaključen je Ugovor </w:t>
      </w:r>
      <w:r w:rsidR="009B65B6">
        <w:rPr>
          <w:rFonts w:cs="Arial" w:hAnsi="Arial" w:ascii="Arial"/>
          <w:sz w:val="20"/>
          <w:szCs w:val="20"/>
        </w:rPr>
        <w:t xml:space="preserve">o </w:t>
      </w:r>
      <w:r w:rsidRPr="00F31FEF">
        <w:rPr>
          <w:rFonts w:cs="Arial" w:hAnsi="Arial" w:ascii="Arial"/>
          <w:sz w:val="20"/>
          <w:szCs w:val="20"/>
        </w:rPr>
        <w:t xml:space="preserve">zakupu sa društvom </w:t>
      </w:r>
      <w:r w:rsidR="00D9318B">
        <w:rPr>
          <w:rFonts w:cs="Arial" w:hAnsi="Arial" w:ascii="Arial"/>
          <w:sz w:val="20"/>
          <w:szCs w:val="20"/>
        </w:rPr>
        <w:t xml:space="preserve"> </w:t>
      </w:r>
      <w:r w:rsidRPr="00F31FEF">
        <w:rPr>
          <w:rFonts w:cs="Arial" w:hAnsi="Arial" w:ascii="Arial"/>
          <w:sz w:val="20"/>
          <w:szCs w:val="20"/>
        </w:rPr>
        <w:t>REBECA  d.o.o.  na rok od 6 mjeseci. U navedenom razdoblju zakupnik je uredno</w:t>
      </w:r>
      <w:r w:rsidR="005B5CF6" w:rsidRPr="00F31FEF">
        <w:rPr>
          <w:rFonts w:cs="Arial" w:hAnsi="Arial" w:ascii="Arial"/>
          <w:sz w:val="20"/>
          <w:szCs w:val="20"/>
        </w:rPr>
        <w:t xml:space="preserve"> i na vrijeme podmirio ispostav</w:t>
      </w:r>
      <w:r w:rsidRPr="00F31FEF">
        <w:rPr>
          <w:rFonts w:cs="Arial" w:hAnsi="Arial" w:ascii="Arial"/>
          <w:sz w:val="20"/>
          <w:szCs w:val="20"/>
        </w:rPr>
        <w:t>ljen</w:t>
      </w:r>
      <w:r w:rsidR="005B5CF6" w:rsidRPr="00F31FEF">
        <w:rPr>
          <w:rFonts w:cs="Arial" w:hAnsi="Arial" w:ascii="Arial"/>
          <w:sz w:val="20"/>
          <w:szCs w:val="20"/>
        </w:rPr>
        <w:t>e</w:t>
      </w:r>
      <w:r w:rsidRPr="00F31FEF">
        <w:rPr>
          <w:rFonts w:cs="Arial" w:hAnsi="Arial" w:ascii="Arial"/>
          <w:sz w:val="20"/>
          <w:szCs w:val="20"/>
        </w:rPr>
        <w:t xml:space="preserve"> račune kako za zakup tako </w:t>
      </w:r>
      <w:r w:rsidR="005B5CF6" w:rsidRPr="00F31FEF">
        <w:rPr>
          <w:rFonts w:cs="Arial" w:hAnsi="Arial" w:ascii="Arial"/>
          <w:sz w:val="20"/>
          <w:szCs w:val="20"/>
        </w:rPr>
        <w:t>i</w:t>
      </w:r>
      <w:r w:rsidRPr="00F31FEF">
        <w:rPr>
          <w:rFonts w:cs="Arial" w:hAnsi="Arial" w:ascii="Arial"/>
          <w:sz w:val="20"/>
          <w:szCs w:val="20"/>
        </w:rPr>
        <w:t xml:space="preserve"> režij</w:t>
      </w:r>
      <w:r w:rsidR="005B5CF6" w:rsidRPr="00F31FEF">
        <w:rPr>
          <w:rFonts w:cs="Arial" w:hAnsi="Arial" w:ascii="Arial"/>
          <w:sz w:val="20"/>
          <w:szCs w:val="20"/>
        </w:rPr>
        <w:t>ske troškove, te će ste</w:t>
      </w:r>
      <w:r w:rsidR="000F47CB">
        <w:rPr>
          <w:rFonts w:cs="Arial" w:hAnsi="Arial" w:ascii="Arial"/>
          <w:sz w:val="20"/>
          <w:szCs w:val="20"/>
        </w:rPr>
        <w:t>čajni upravitelj produžiti zakup</w:t>
      </w:r>
      <w:r w:rsidR="005B5CF6" w:rsidRPr="00F31FEF">
        <w:rPr>
          <w:rFonts w:cs="Arial" w:hAnsi="Arial" w:ascii="Arial"/>
          <w:sz w:val="20"/>
          <w:szCs w:val="20"/>
        </w:rPr>
        <w:t xml:space="preserve"> pod istim uvj</w:t>
      </w:r>
      <w:r w:rsidR="000F47CB">
        <w:rPr>
          <w:rFonts w:cs="Arial" w:hAnsi="Arial" w:ascii="Arial"/>
          <w:sz w:val="20"/>
          <w:szCs w:val="20"/>
        </w:rPr>
        <w:t>etima n</w:t>
      </w:r>
      <w:r w:rsidR="00472CE2" w:rsidRPr="00F31FEF">
        <w:rPr>
          <w:rFonts w:cs="Arial" w:hAnsi="Arial" w:ascii="Arial"/>
          <w:sz w:val="20"/>
          <w:szCs w:val="20"/>
        </w:rPr>
        <w:t>a idućih 6 mjeseci a sve u  skladu sa Stečajnim zakonom radi pokrića troškova stečajnog</w:t>
      </w:r>
      <w:r w:rsidR="00A15C65">
        <w:rPr>
          <w:rFonts w:cs="Arial" w:hAnsi="Arial" w:ascii="Arial"/>
          <w:sz w:val="20"/>
          <w:szCs w:val="20"/>
        </w:rPr>
        <w:t xml:space="preserve"> postupka i čuvanja nekretnina</w:t>
      </w:r>
      <w:r w:rsidR="00D9318B">
        <w:rPr>
          <w:rFonts w:cs="Arial" w:hAnsi="Arial" w:ascii="Arial"/>
          <w:sz w:val="20"/>
          <w:szCs w:val="20"/>
        </w:rPr>
        <w:t xml:space="preserve">, </w:t>
      </w:r>
      <w:r w:rsidR="00A15C65">
        <w:rPr>
          <w:rFonts w:cs="Arial" w:hAnsi="Arial" w:ascii="Arial"/>
          <w:sz w:val="20"/>
          <w:szCs w:val="20"/>
        </w:rPr>
        <w:t xml:space="preserve"> te prema odluci </w:t>
      </w:r>
      <w:r w:rsidR="00D9318B">
        <w:rPr>
          <w:rFonts w:cs="Arial" w:hAnsi="Arial" w:ascii="Arial"/>
          <w:sz w:val="20"/>
          <w:szCs w:val="20"/>
        </w:rPr>
        <w:t>skupštine vjerovnika .</w:t>
      </w:r>
    </w:p>
    <w:p w:rsidRDefault="009F28F1" w:rsidP="00A40BF3" w:rsidR="009F28F1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9F28F1" w:rsidP="00E70BAA" w:rsidR="00867466" w:rsidRPr="00F31FEF">
      <w:pPr>
        <w:numPr>
          <w:ilvl w:val="0"/>
          <w:numId w:val="8"/>
        </w:numPr>
        <w:rPr>
          <w:rFonts w:cs="Arial" w:hAnsi="Arial" w:ascii="Arial"/>
          <w:b/>
          <w:sz w:val="20"/>
          <w:szCs w:val="20"/>
          <w:lang w:val="pl-PL"/>
        </w:rPr>
      </w:pPr>
      <w:r w:rsidRPr="00F31FEF">
        <w:rPr>
          <w:rFonts w:cs="Arial" w:hAnsi="Arial" w:ascii="Arial"/>
          <w:b/>
          <w:sz w:val="20"/>
          <w:szCs w:val="20"/>
          <w:lang w:val="pl-PL"/>
        </w:rPr>
        <w:t xml:space="preserve">Isplata potraživanja radnika </w:t>
      </w:r>
    </w:p>
    <w:p w:rsidRDefault="00867466" w:rsidP="00867466" w:rsidR="00867466" w:rsidRPr="00F31FEF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867466" w:rsidP="00867466" w:rsidR="00867466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b/>
          <w:sz w:val="20"/>
          <w:szCs w:val="20"/>
          <w:lang w:val="pl-PL"/>
        </w:rPr>
        <w:t xml:space="preserve">2.1. </w:t>
      </w:r>
      <w:r w:rsidRPr="00F31FEF">
        <w:rPr>
          <w:rFonts w:cs="Arial" w:hAnsi="Arial" w:ascii="Arial"/>
          <w:sz w:val="20"/>
          <w:szCs w:val="20"/>
          <w:lang w:val="pl-PL"/>
        </w:rPr>
        <w:t xml:space="preserve">Dana 25.05.2017. godine izvršena je isplata potraživanja radnika </w:t>
      </w:r>
      <w:r w:rsidR="007920A3" w:rsidRPr="00F31FEF">
        <w:rPr>
          <w:rFonts w:cs="Arial" w:hAnsi="Arial" w:ascii="Arial"/>
          <w:sz w:val="20"/>
          <w:szCs w:val="20"/>
          <w:lang w:val="pl-PL"/>
        </w:rPr>
        <w:t xml:space="preserve">za otkazni rok u ukupnom iznosu bruto </w:t>
      </w:r>
      <w:r w:rsidR="00E70BAA" w:rsidRPr="00F31FEF">
        <w:rPr>
          <w:rFonts w:cs="Arial" w:hAnsi="Arial" w:ascii="Arial"/>
          <w:sz w:val="20"/>
          <w:szCs w:val="20"/>
          <w:lang w:val="pl-PL"/>
        </w:rPr>
        <w:t>=</w:t>
      </w:r>
      <w:r w:rsidR="007920A3" w:rsidRPr="00F31FEF">
        <w:rPr>
          <w:rFonts w:cs="Arial" w:hAnsi="Arial" w:ascii="Arial"/>
          <w:sz w:val="20"/>
          <w:szCs w:val="20"/>
          <w:lang w:val="pl-PL"/>
        </w:rPr>
        <w:t>17.346,24 kn</w:t>
      </w:r>
      <w:r w:rsidR="00D9318B">
        <w:rPr>
          <w:rFonts w:cs="Arial" w:hAnsi="Arial" w:ascii="Arial"/>
          <w:sz w:val="20"/>
          <w:szCs w:val="20"/>
          <w:lang w:val="pl-PL"/>
        </w:rPr>
        <w:t xml:space="preserve"> </w:t>
      </w:r>
      <w:r w:rsidR="007920A3" w:rsidRPr="00F31FEF">
        <w:rPr>
          <w:rFonts w:cs="Arial" w:hAnsi="Arial" w:ascii="Arial"/>
          <w:sz w:val="20"/>
          <w:szCs w:val="20"/>
          <w:lang w:val="pl-PL"/>
        </w:rPr>
        <w:t xml:space="preserve">(jedan radnik). </w:t>
      </w:r>
    </w:p>
    <w:p w:rsidRDefault="00867466" w:rsidP="00867466" w:rsidR="00867466" w:rsidRPr="00F31FEF">
      <w:pPr>
        <w:ind w:left="720"/>
        <w:rPr>
          <w:rFonts w:cs="Arial" w:hAnsi="Arial" w:ascii="Arial"/>
          <w:b/>
          <w:sz w:val="20"/>
          <w:szCs w:val="20"/>
          <w:lang w:val="pl-PL"/>
        </w:rPr>
      </w:pPr>
    </w:p>
    <w:p w:rsidRDefault="00867466" w:rsidP="00867466" w:rsidR="009F28F1" w:rsidRPr="00F31FEF">
      <w:pPr>
        <w:rPr>
          <w:rFonts w:cs="Arial" w:hAnsi="Arial" w:ascii="Arial"/>
          <w:b/>
          <w:sz w:val="20"/>
          <w:szCs w:val="20"/>
          <w:lang w:val="pl-PL"/>
        </w:rPr>
      </w:pPr>
      <w:r w:rsidRPr="00F31FEF">
        <w:rPr>
          <w:rFonts w:cs="Arial" w:hAnsi="Arial" w:ascii="Arial"/>
          <w:b/>
          <w:sz w:val="20"/>
          <w:szCs w:val="20"/>
          <w:lang w:val="pl-PL"/>
        </w:rPr>
        <w:t xml:space="preserve">2.2. Isplata </w:t>
      </w:r>
      <w:r w:rsidR="009F28F1" w:rsidRPr="00F31FEF">
        <w:rPr>
          <w:rFonts w:cs="Arial" w:hAnsi="Arial" w:ascii="Arial"/>
          <w:b/>
          <w:sz w:val="20"/>
          <w:szCs w:val="20"/>
          <w:lang w:val="pl-PL"/>
        </w:rPr>
        <w:t xml:space="preserve">od strane Agencije za osiguranje radničkih potraživanja </w:t>
      </w:r>
      <w:r w:rsidR="00C765AB">
        <w:rPr>
          <w:rFonts w:cs="Arial" w:hAnsi="Arial" w:ascii="Arial"/>
          <w:b/>
          <w:sz w:val="20"/>
          <w:szCs w:val="20"/>
          <w:lang w:val="pl-PL"/>
        </w:rPr>
        <w:t>sada Agencija za zaštitu    radničkih tražbina (NN 70/2017)</w:t>
      </w:r>
    </w:p>
    <w:p w:rsidRDefault="009F28F1" w:rsidP="009F28F1" w:rsidR="009F28F1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 xml:space="preserve">Na održanom ispitnom ročištu priznate su tražbine radnika u ukupnom iznosu od  = 1.491.679,35 kn. </w:t>
      </w:r>
    </w:p>
    <w:p w:rsidRDefault="00C765AB" w:rsidP="009F28F1" w:rsidR="009F28F1" w:rsidRPr="00F31FEF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Agencija </w:t>
      </w:r>
      <w:r w:rsidR="009F28F1" w:rsidRPr="00F31FEF">
        <w:rPr>
          <w:rFonts w:cs="Arial" w:hAnsi="Arial" w:ascii="Arial"/>
          <w:sz w:val="20"/>
          <w:szCs w:val="20"/>
          <w:lang w:val="pl-PL"/>
        </w:rPr>
        <w:t xml:space="preserve">  je temeljem prijave stečajnog upravitelja donjela izvršna rješenja u upravnom p</w:t>
      </w:r>
      <w:r w:rsidR="00DD1DAC" w:rsidRPr="00F31FEF">
        <w:rPr>
          <w:rFonts w:cs="Arial" w:hAnsi="Arial" w:ascii="Arial"/>
          <w:sz w:val="20"/>
          <w:szCs w:val="20"/>
          <w:lang w:val="pl-PL"/>
        </w:rPr>
        <w:t>os</w:t>
      </w:r>
      <w:r w:rsidR="009F28F1" w:rsidRPr="00F31FEF">
        <w:rPr>
          <w:rFonts w:cs="Arial" w:hAnsi="Arial" w:ascii="Arial"/>
          <w:sz w:val="20"/>
          <w:szCs w:val="20"/>
          <w:lang w:val="pl-PL"/>
        </w:rPr>
        <w:t>tupku</w:t>
      </w:r>
      <w:r w:rsidR="00DD1DAC" w:rsidRPr="00F31FEF">
        <w:rPr>
          <w:rFonts w:cs="Arial" w:hAnsi="Arial" w:ascii="Arial"/>
          <w:sz w:val="20"/>
          <w:szCs w:val="20"/>
          <w:lang w:val="pl-PL"/>
        </w:rPr>
        <w:t xml:space="preserve">, </w:t>
      </w:r>
      <w:r w:rsidR="009F28F1" w:rsidRPr="00F31FEF">
        <w:rPr>
          <w:rFonts w:cs="Arial" w:hAnsi="Arial" w:ascii="Arial"/>
          <w:sz w:val="20"/>
          <w:szCs w:val="20"/>
          <w:lang w:val="pl-PL"/>
        </w:rPr>
        <w:t xml:space="preserve"> te je na namjenski račun  izvršila uplate radničkih potraživanja u ukupnom iznosu od =52.531,67 kn. Stečajni upravitelj je po primitku rješenja i uplaćenih sredstava isplatio radnike prema  rješenju Agencije.  </w:t>
      </w:r>
    </w:p>
    <w:p w:rsidRDefault="007C05D8" w:rsidP="009F28F1" w:rsidR="009F28F1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 xml:space="preserve">Za isplaćeni iznos s osnova potraživanja radnika izvršiti će se ispravak tablice I. Višeg ispaltnog reda na naćin da za isplaćeni iznos tražbine Agencija stupa na  mjesto radnika . </w:t>
      </w:r>
    </w:p>
    <w:p w:rsidRDefault="007C05D8" w:rsidP="009F28F1" w:rsidR="007C05D8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8A4AC5" w:rsidP="008A4AC5" w:rsidR="009F28F1" w:rsidRPr="00F31FEF">
      <w:pPr>
        <w:numPr>
          <w:ilvl w:val="0"/>
          <w:numId w:val="8"/>
        </w:numPr>
        <w:rPr>
          <w:rFonts w:cs="Arial" w:hAnsi="Arial" w:ascii="Arial"/>
          <w:b/>
          <w:sz w:val="20"/>
          <w:szCs w:val="20"/>
          <w:lang w:val="pl-PL"/>
        </w:rPr>
      </w:pPr>
      <w:r w:rsidRPr="00F31FEF">
        <w:rPr>
          <w:rFonts w:cs="Arial" w:hAnsi="Arial" w:ascii="Arial"/>
          <w:b/>
          <w:sz w:val="20"/>
          <w:szCs w:val="20"/>
          <w:lang w:val="pl-PL"/>
        </w:rPr>
        <w:t xml:space="preserve">Zakašnjele prijave tražbina vjerovnika </w:t>
      </w:r>
    </w:p>
    <w:p w:rsidRDefault="008A4AC5" w:rsidP="007C05D8" w:rsidR="008A4AC5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 xml:space="preserve">Nakon održanog ispitnog ročišta stečajni upravitelj je zaprimio dvije tražbine vjerovnika stečajnog  dužnika i to: </w:t>
      </w:r>
    </w:p>
    <w:p w:rsidRDefault="00EB58B6" w:rsidP="007C05D8" w:rsidR="00EB58B6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ab/>
      </w:r>
      <w:r w:rsidR="008A4AC5" w:rsidRPr="00F31FEF">
        <w:rPr>
          <w:rFonts w:cs="Arial" w:hAnsi="Arial" w:ascii="Arial"/>
          <w:sz w:val="20"/>
          <w:szCs w:val="20"/>
          <w:lang w:val="pl-PL"/>
        </w:rPr>
        <w:t xml:space="preserve">- </w:t>
      </w:r>
      <w:r w:rsidR="0004314F" w:rsidRPr="00F31FEF">
        <w:rPr>
          <w:rFonts w:cs="Arial" w:hAnsi="Arial" w:ascii="Arial"/>
          <w:sz w:val="20"/>
          <w:szCs w:val="20"/>
          <w:lang w:val="pl-PL"/>
        </w:rPr>
        <w:t>VG</w:t>
      </w:r>
      <w:r w:rsidR="008B110E" w:rsidRPr="00F31FEF">
        <w:rPr>
          <w:rFonts w:cs="Arial" w:hAnsi="Arial" w:ascii="Arial"/>
          <w:sz w:val="20"/>
          <w:szCs w:val="20"/>
          <w:lang w:val="pl-PL"/>
        </w:rPr>
        <w:t xml:space="preserve"> v</w:t>
      </w:r>
      <w:r w:rsidR="0004314F" w:rsidRPr="00F31FEF">
        <w:rPr>
          <w:rFonts w:cs="Arial" w:hAnsi="Arial" w:ascii="Arial"/>
          <w:sz w:val="20"/>
          <w:szCs w:val="20"/>
          <w:lang w:val="pl-PL"/>
        </w:rPr>
        <w:t>odoopskrba  d.o.o.  Velika G</w:t>
      </w:r>
      <w:r w:rsidRPr="00F31FEF">
        <w:rPr>
          <w:rFonts w:cs="Arial" w:hAnsi="Arial" w:ascii="Arial"/>
          <w:sz w:val="20"/>
          <w:szCs w:val="20"/>
          <w:lang w:val="pl-PL"/>
        </w:rPr>
        <w:t>orica</w:t>
      </w:r>
      <w:r w:rsidR="0004314F" w:rsidRPr="00F31FEF">
        <w:rPr>
          <w:rFonts w:cs="Arial" w:hAnsi="Arial" w:ascii="Arial"/>
          <w:sz w:val="20"/>
          <w:szCs w:val="20"/>
          <w:lang w:val="pl-PL"/>
        </w:rPr>
        <w:t>, OIB: 624622426629,</w:t>
      </w:r>
      <w:r w:rsidR="008B110E" w:rsidRPr="00F31FEF">
        <w:rPr>
          <w:rFonts w:cs="Arial" w:hAnsi="Arial" w:ascii="Arial"/>
          <w:sz w:val="20"/>
          <w:szCs w:val="20"/>
          <w:lang w:val="pl-PL"/>
        </w:rPr>
        <w:t xml:space="preserve"> Velika Gorica, </w:t>
      </w:r>
      <w:r w:rsidR="0004314F" w:rsidRPr="00F31FEF">
        <w:rPr>
          <w:rFonts w:cs="Arial" w:hAnsi="Arial" w:ascii="Arial"/>
          <w:sz w:val="20"/>
          <w:szCs w:val="20"/>
          <w:lang w:val="pl-PL"/>
        </w:rPr>
        <w:t>Lj.Posavskog 45  iznos tražbine =512,04 kn , zaprimljena dana 09</w:t>
      </w:r>
      <w:r w:rsidR="008A4AC5" w:rsidRPr="00F31FEF">
        <w:rPr>
          <w:rFonts w:cs="Arial" w:hAnsi="Arial" w:ascii="Arial"/>
          <w:sz w:val="20"/>
          <w:szCs w:val="20"/>
          <w:lang w:val="pl-PL"/>
        </w:rPr>
        <w:t>.6.2017.</w:t>
      </w:r>
    </w:p>
    <w:p w:rsidRDefault="00EB58B6" w:rsidP="007C05D8" w:rsidR="0004314F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ab/>
      </w:r>
      <w:r w:rsidR="008A4AC5" w:rsidRPr="00F31FEF">
        <w:rPr>
          <w:rFonts w:cs="Arial" w:hAnsi="Arial" w:ascii="Arial"/>
          <w:sz w:val="20"/>
          <w:szCs w:val="20"/>
          <w:lang w:val="pl-PL"/>
        </w:rPr>
        <w:t xml:space="preserve">- </w:t>
      </w:r>
      <w:r w:rsidRPr="00F31FEF">
        <w:rPr>
          <w:rFonts w:cs="Arial" w:hAnsi="Arial" w:ascii="Arial"/>
          <w:sz w:val="20"/>
          <w:szCs w:val="20"/>
          <w:lang w:val="pl-PL"/>
        </w:rPr>
        <w:t>AG TRADE</w:t>
      </w:r>
      <w:r w:rsidR="0004314F" w:rsidRPr="00F31FEF">
        <w:rPr>
          <w:rFonts w:cs="Arial" w:hAnsi="Arial" w:ascii="Arial"/>
          <w:sz w:val="20"/>
          <w:szCs w:val="20"/>
          <w:lang w:val="pl-PL"/>
        </w:rPr>
        <w:t xml:space="preserve"> j.d.o.o. OIB:82639899755, sjeverna</w:t>
      </w:r>
      <w:r w:rsidR="008B110E" w:rsidRPr="00F31FEF">
        <w:rPr>
          <w:rFonts w:cs="Arial" w:hAnsi="Arial" w:ascii="Arial"/>
          <w:sz w:val="20"/>
          <w:szCs w:val="20"/>
          <w:lang w:val="pl-PL"/>
        </w:rPr>
        <w:t xml:space="preserve"> vezna cesta 42, 35000 Slavonski </w:t>
      </w:r>
      <w:r w:rsidR="0004314F" w:rsidRPr="00F31FEF">
        <w:rPr>
          <w:rFonts w:cs="Arial" w:hAnsi="Arial" w:ascii="Arial"/>
          <w:sz w:val="20"/>
          <w:szCs w:val="20"/>
          <w:lang w:val="pl-PL"/>
        </w:rPr>
        <w:t xml:space="preserve"> Brod, na iznos od =16.988,55 kn., zaprimljena dana 16.08.2017.</w:t>
      </w:r>
    </w:p>
    <w:p w:rsidRDefault="00912F77" w:rsidP="007C05D8" w:rsidR="00912F77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8A4AC5" w:rsidP="007C05D8" w:rsidR="008A4AC5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 xml:space="preserve">Tražbine su </w:t>
      </w:r>
      <w:r w:rsidR="0004314F" w:rsidRPr="00F31FEF">
        <w:rPr>
          <w:rFonts w:cs="Arial" w:hAnsi="Arial" w:ascii="Arial"/>
          <w:sz w:val="20"/>
          <w:szCs w:val="20"/>
          <w:lang w:val="pl-PL"/>
        </w:rPr>
        <w:t xml:space="preserve">dostavljene na stečajni sud sa </w:t>
      </w:r>
      <w:r w:rsidRPr="00F31FEF">
        <w:rPr>
          <w:rFonts w:cs="Arial" w:hAnsi="Arial" w:ascii="Arial"/>
          <w:sz w:val="20"/>
          <w:szCs w:val="20"/>
          <w:lang w:val="pl-PL"/>
        </w:rPr>
        <w:t>prijedlogom za odbač</w:t>
      </w:r>
      <w:r w:rsidR="0004314F" w:rsidRPr="00F31FEF">
        <w:rPr>
          <w:rFonts w:cs="Arial" w:hAnsi="Arial" w:ascii="Arial"/>
          <w:sz w:val="20"/>
          <w:szCs w:val="20"/>
          <w:lang w:val="pl-PL"/>
        </w:rPr>
        <w:t>a</w:t>
      </w:r>
      <w:r w:rsidRPr="00F31FEF">
        <w:rPr>
          <w:rFonts w:cs="Arial" w:hAnsi="Arial" w:ascii="Arial"/>
          <w:sz w:val="20"/>
          <w:szCs w:val="20"/>
          <w:lang w:val="pl-PL"/>
        </w:rPr>
        <w:t xml:space="preserve">j istih obzirom da se radi o zakašnjelim prijavama tražbina. </w:t>
      </w:r>
    </w:p>
    <w:p w:rsidRDefault="008A4AC5" w:rsidP="00A40BF3" w:rsidR="008A4AC5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E70BAA" w:rsidP="00F31FEF" w:rsidR="00E70BAA" w:rsidRPr="00F31FEF">
      <w:pPr>
        <w:numPr>
          <w:ilvl w:val="0"/>
          <w:numId w:val="8"/>
        </w:numPr>
        <w:rPr>
          <w:rFonts w:cs="Arial" w:hAnsi="Arial" w:ascii="Arial"/>
          <w:b/>
          <w:sz w:val="20"/>
          <w:szCs w:val="20"/>
          <w:lang w:val="pl-PL"/>
        </w:rPr>
      </w:pPr>
      <w:r w:rsidRPr="00F31FEF">
        <w:rPr>
          <w:rFonts w:cs="Arial" w:hAnsi="Arial" w:ascii="Arial"/>
          <w:b/>
          <w:sz w:val="20"/>
          <w:szCs w:val="20"/>
          <w:lang w:val="pl-PL"/>
        </w:rPr>
        <w:t>Zahtjev za osiguranje iznosa što će  se platiti za dužnika</w:t>
      </w:r>
    </w:p>
    <w:p w:rsidRDefault="00E70BAA" w:rsidP="00E70BAA" w:rsidR="00E70BAA" w:rsidRPr="00F31FEF">
      <w:pPr>
        <w:rPr>
          <w:rFonts w:cs="Arial" w:hAnsi="Arial" w:ascii="Arial"/>
          <w:sz w:val="20"/>
          <w:szCs w:val="20"/>
        </w:rPr>
      </w:pPr>
    </w:p>
    <w:p w:rsidRDefault="00E70BAA" w:rsidP="00E70BAA" w:rsidR="003374E3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>Kako je na  ispitnom ročištu nad dužnikom ROBERTO PLU</w:t>
      </w:r>
      <w:r w:rsidR="002E1371">
        <w:rPr>
          <w:rFonts w:cs="Arial" w:hAnsi="Arial" w:ascii="Arial"/>
          <w:sz w:val="20"/>
          <w:szCs w:val="20"/>
        </w:rPr>
        <w:t xml:space="preserve">S d.o.o. u stečaju priznata </w:t>
      </w:r>
      <w:r w:rsidRPr="00F31FEF">
        <w:rPr>
          <w:rFonts w:cs="Arial" w:hAnsi="Arial" w:ascii="Arial"/>
          <w:sz w:val="20"/>
          <w:szCs w:val="20"/>
        </w:rPr>
        <w:t xml:space="preserve"> tražbina vjerovnika H-ABDUCO d.o.o. OIB:13667298928,  Zagreb, Slavonska avenija 6A</w:t>
      </w:r>
      <w:r w:rsidR="003374E3" w:rsidRPr="00F31FEF">
        <w:rPr>
          <w:rFonts w:cs="Arial" w:hAnsi="Arial" w:ascii="Arial"/>
          <w:sz w:val="20"/>
          <w:szCs w:val="20"/>
        </w:rPr>
        <w:t xml:space="preserve"> po kojim  je glavni dužnik RAUL d.o.o. sada u stečaju, a ROBERTO PLUS d.o.o. sada  u stečaju solidarni jamac</w:t>
      </w:r>
      <w:r w:rsidR="00D9318B">
        <w:rPr>
          <w:rFonts w:cs="Arial" w:hAnsi="Arial" w:ascii="Arial"/>
          <w:sz w:val="20"/>
          <w:szCs w:val="20"/>
        </w:rPr>
        <w:t>, a koja tražbina se temelji na:</w:t>
      </w:r>
    </w:p>
    <w:p w:rsidRDefault="00E70BAA" w:rsidP="00E70BAA" w:rsidR="00E70BAA" w:rsidRPr="00F31FEF">
      <w:pPr>
        <w:pStyle w:val="Odlomakpopisa"/>
        <w:numPr>
          <w:ilvl w:val="0"/>
          <w:numId w:val="10"/>
        </w:numPr>
        <w:contextualSpacing/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lastRenderedPageBreak/>
        <w:t xml:space="preserve">Ugovor  o kreditu br. 011-51009461 sa sporazumom o osiguranju novčane tražbine od 07.03.2011.javni bilježnik V.Panjković OV-5807/2011 od 11.3.2011. i ANEX 1 Ugovoru  javni bilježnik A.Hukelj  OV-2236/16 od  18.2.2016. </w:t>
      </w:r>
    </w:p>
    <w:p w:rsidRDefault="00E70BAA" w:rsidP="00E70BAA" w:rsidR="00E70BAA" w:rsidRPr="00F31FEF">
      <w:pPr>
        <w:pStyle w:val="Odlomakpopisa"/>
        <w:numPr>
          <w:ilvl w:val="0"/>
          <w:numId w:val="10"/>
        </w:numPr>
        <w:contextualSpacing/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>Ugovor o kreditu br. 011-51010978 od 3.10.2011 javni bilježnik I.Lisonek  OV-13690/2011.  Aneks 1 i Aneks 2 Ugovoru</w:t>
      </w:r>
    </w:p>
    <w:p w:rsidRDefault="00E70BAA" w:rsidP="00E70BAA" w:rsidR="00E70BAA" w:rsidRPr="00F31FEF">
      <w:pPr>
        <w:rPr>
          <w:rFonts w:cs="Arial" w:hAnsi="Arial" w:ascii="Arial"/>
          <w:sz w:val="20"/>
          <w:szCs w:val="20"/>
        </w:rPr>
      </w:pPr>
    </w:p>
    <w:p w:rsidRDefault="00E70BAA" w:rsidP="00E70BAA" w:rsidR="00E70BAA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 xml:space="preserve">Novčana tražbina vjerovnika H-ABDUCO d.o.o. koju ima prema dužniku RAUL d.o.o. u stečaju iznos =2.199.040,65 kn. </w:t>
      </w:r>
    </w:p>
    <w:p w:rsidRDefault="003374E3" w:rsidP="00E70BAA" w:rsidR="00E70BAA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>Stečajni upravitelj  stečajnog</w:t>
      </w:r>
      <w:r w:rsidR="00E70BAA" w:rsidRPr="00F31FEF">
        <w:rPr>
          <w:rFonts w:cs="Arial" w:hAnsi="Arial" w:ascii="Arial"/>
          <w:sz w:val="20"/>
          <w:szCs w:val="20"/>
        </w:rPr>
        <w:t xml:space="preserve"> dužnik</w:t>
      </w:r>
      <w:r w:rsidRPr="00F31FEF">
        <w:rPr>
          <w:rFonts w:cs="Arial" w:hAnsi="Arial" w:ascii="Arial"/>
          <w:sz w:val="20"/>
          <w:szCs w:val="20"/>
        </w:rPr>
        <w:t>a</w:t>
      </w:r>
      <w:r w:rsidR="00E70BAA" w:rsidRPr="00F31FEF">
        <w:rPr>
          <w:rFonts w:cs="Arial" w:hAnsi="Arial" w:ascii="Arial"/>
          <w:sz w:val="20"/>
          <w:szCs w:val="20"/>
        </w:rPr>
        <w:t xml:space="preserve"> ROBERTO PLUS d.o.o. u stečaju opreza radi podn</w:t>
      </w:r>
      <w:r w:rsidRPr="00F31FEF">
        <w:rPr>
          <w:rFonts w:cs="Arial" w:hAnsi="Arial" w:ascii="Arial"/>
          <w:sz w:val="20"/>
          <w:szCs w:val="20"/>
        </w:rPr>
        <w:t xml:space="preserve">io je </w:t>
      </w:r>
      <w:r w:rsidR="00E70BAA" w:rsidRPr="00F31FEF">
        <w:rPr>
          <w:rFonts w:cs="Arial" w:hAnsi="Arial" w:ascii="Arial"/>
          <w:sz w:val="20"/>
          <w:szCs w:val="20"/>
        </w:rPr>
        <w:t xml:space="preserve"> </w:t>
      </w:r>
      <w:r w:rsidR="0093304B" w:rsidRPr="00F31FEF">
        <w:rPr>
          <w:rFonts w:cs="Arial" w:hAnsi="Arial" w:ascii="Arial"/>
          <w:sz w:val="20"/>
          <w:szCs w:val="20"/>
        </w:rPr>
        <w:t xml:space="preserve">stečajnoj upraviteljici RAUL d.o.o. u stečaju </w:t>
      </w:r>
      <w:r w:rsidR="00E70BAA" w:rsidRPr="00F31FEF">
        <w:rPr>
          <w:rFonts w:cs="Arial" w:hAnsi="Arial" w:ascii="Arial"/>
          <w:sz w:val="20"/>
          <w:szCs w:val="20"/>
        </w:rPr>
        <w:t xml:space="preserve"> temeljem čl. 143. Stečajnog zakona zahtjev za osiguranjem iznosa što će ga platiti za dužnika razmjerno iznosu koji bi mu pripao kao jamcu.  </w:t>
      </w:r>
    </w:p>
    <w:p w:rsidRDefault="00E70BAA" w:rsidP="00E70BAA" w:rsidR="00E70BAA" w:rsidRPr="00F31FEF">
      <w:pPr>
        <w:rPr>
          <w:rFonts w:cs="Arial" w:hAnsi="Arial" w:ascii="Arial"/>
          <w:sz w:val="20"/>
          <w:szCs w:val="20"/>
        </w:rPr>
      </w:pPr>
    </w:p>
    <w:p w:rsidRDefault="00912F77" w:rsidP="008B110E" w:rsidR="00912F77" w:rsidRPr="00F31FEF">
      <w:pPr>
        <w:numPr>
          <w:ilvl w:val="0"/>
          <w:numId w:val="8"/>
        </w:numPr>
        <w:jc w:val="both"/>
        <w:rPr>
          <w:rFonts w:cs="Arial" w:hAnsi="Arial" w:ascii="Arial"/>
          <w:b/>
          <w:sz w:val="20"/>
          <w:szCs w:val="20"/>
          <w:lang w:val="pl-PL"/>
        </w:rPr>
      </w:pPr>
      <w:r w:rsidRPr="00F31FEF">
        <w:rPr>
          <w:rFonts w:cs="Arial" w:hAnsi="Arial" w:ascii="Arial"/>
          <w:b/>
          <w:sz w:val="20"/>
          <w:szCs w:val="20"/>
          <w:lang w:val="pl-PL"/>
        </w:rPr>
        <w:t xml:space="preserve"> Pravni predmeti  promejne u odnosu na prethodno izvješće </w:t>
      </w:r>
    </w:p>
    <w:p w:rsidRDefault="00912F77" w:rsidP="00912F77" w:rsidR="00912F77" w:rsidRPr="00F31FEF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912F77" w:rsidP="00912F77" w:rsidR="00912F77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  <w:lang w:val="pl-PL"/>
        </w:rPr>
        <w:t>Izvješće o pravnim predmetima koji su u t</w:t>
      </w:r>
      <w:r w:rsidR="007C05D8" w:rsidRPr="00F31FEF">
        <w:rPr>
          <w:rFonts w:cs="Arial" w:hAnsi="Arial" w:ascii="Arial"/>
          <w:sz w:val="20"/>
          <w:szCs w:val="20"/>
          <w:lang w:val="pl-PL"/>
        </w:rPr>
        <w:t>i</w:t>
      </w:r>
      <w:r w:rsidRPr="00F31FEF">
        <w:rPr>
          <w:rFonts w:cs="Arial" w:hAnsi="Arial" w:ascii="Arial"/>
          <w:sz w:val="20"/>
          <w:szCs w:val="20"/>
          <w:lang w:val="pl-PL"/>
        </w:rPr>
        <w:t>jeku</w:t>
      </w:r>
      <w:r w:rsidR="005571B0">
        <w:rPr>
          <w:rFonts w:cs="Arial" w:hAnsi="Arial" w:ascii="Arial"/>
          <w:sz w:val="20"/>
          <w:szCs w:val="20"/>
          <w:lang w:val="pl-PL"/>
        </w:rPr>
        <w:t xml:space="preserve"> a za koje su u izvještajnom razdoblju e</w:t>
      </w:r>
      <w:r w:rsidR="001935FD">
        <w:rPr>
          <w:rFonts w:cs="Arial" w:hAnsi="Arial" w:ascii="Arial"/>
          <w:sz w:val="20"/>
          <w:szCs w:val="20"/>
          <w:lang w:val="pl-PL"/>
        </w:rPr>
        <w:t xml:space="preserve">videntirane određene aktivnosti odnosno promjene u odnosu na prethodno izvješće: </w:t>
      </w:r>
    </w:p>
    <w:p w:rsidRDefault="003C5626" w:rsidP="00912F77" w:rsidR="003C5626" w:rsidRPr="00F31FEF">
      <w:pPr>
        <w:rPr>
          <w:rFonts w:cs="Arial" w:hAnsi="Arial" w:ascii="Arial"/>
          <w:sz w:val="20"/>
          <w:szCs w:val="20"/>
        </w:rPr>
      </w:pPr>
    </w:p>
    <w:p w:rsidRDefault="00A34C1A" w:rsidP="00912F77" w:rsidR="003C5626" w:rsidRPr="00F31FEF">
      <w:pPr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>1.</w:t>
      </w:r>
      <w:r w:rsidR="003C5626" w:rsidRPr="00F31FEF">
        <w:rPr>
          <w:rFonts w:cs="Arial" w:hAnsi="Arial" w:ascii="Arial"/>
          <w:sz w:val="20"/>
          <w:szCs w:val="20"/>
        </w:rPr>
        <w:t xml:space="preserve"> </w:t>
      </w:r>
      <w:r w:rsidR="003C5626" w:rsidRPr="00F31FEF">
        <w:rPr>
          <w:rFonts w:cs="Arial" w:hAnsi="Arial" w:ascii="Arial"/>
          <w:b/>
          <w:sz w:val="20"/>
          <w:szCs w:val="20"/>
        </w:rPr>
        <w:t>RH Općinski sud u Novom Zagrebu, poslov broj:12.Ovr-7559/15-16  BAT HRVATSKA d.o.o. c/a I.ovršenik ROBERTO PLUS d.o.o. u stečaju , II.</w:t>
      </w:r>
      <w:r w:rsidR="00867466" w:rsidRPr="00F31FEF">
        <w:rPr>
          <w:rFonts w:cs="Arial" w:hAnsi="Arial" w:ascii="Arial"/>
          <w:b/>
          <w:sz w:val="20"/>
          <w:szCs w:val="20"/>
        </w:rPr>
        <w:t xml:space="preserve"> </w:t>
      </w:r>
      <w:r w:rsidR="003C5626" w:rsidRPr="00F31FEF">
        <w:rPr>
          <w:rFonts w:cs="Arial" w:hAnsi="Arial" w:ascii="Arial"/>
          <w:b/>
          <w:sz w:val="20"/>
          <w:szCs w:val="20"/>
        </w:rPr>
        <w:t>ov</w:t>
      </w:r>
      <w:r w:rsidR="00D74056" w:rsidRPr="00F31FEF">
        <w:rPr>
          <w:rFonts w:cs="Arial" w:hAnsi="Arial" w:ascii="Arial"/>
          <w:b/>
          <w:sz w:val="20"/>
          <w:szCs w:val="20"/>
        </w:rPr>
        <w:t xml:space="preserve">ršenik SMOKING d.o.o. u stečaju, radi ovrhe na novčanim sredstvima </w:t>
      </w:r>
    </w:p>
    <w:p w:rsidRDefault="00D74056" w:rsidP="00912F77" w:rsidR="00D74056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 xml:space="preserve">Na temelju Zaključka Općinskog suda u Novom Zagrebu </w:t>
      </w:r>
      <w:r w:rsidR="00A34C1A" w:rsidRPr="00F31FEF">
        <w:rPr>
          <w:rFonts w:cs="Arial" w:hAnsi="Arial" w:ascii="Arial"/>
          <w:sz w:val="20"/>
          <w:szCs w:val="20"/>
        </w:rPr>
        <w:t xml:space="preserve"> od dana 23.lipnja 2017. godine </w:t>
      </w:r>
      <w:r w:rsidRPr="00F31FEF">
        <w:rPr>
          <w:rFonts w:cs="Arial" w:hAnsi="Arial" w:ascii="Arial"/>
          <w:sz w:val="20"/>
          <w:szCs w:val="20"/>
        </w:rPr>
        <w:t xml:space="preserve">stečajni upravitelj je dostavio podnesak na broj spisa kojim izjavljuje da povlači žalbu protiv rješenja o ovrsi Ovr-7559/15 od 5.studenog 2015. I 17. </w:t>
      </w:r>
      <w:r w:rsidR="00A34C1A" w:rsidRPr="00F31FEF">
        <w:rPr>
          <w:rFonts w:cs="Arial" w:hAnsi="Arial" w:ascii="Arial"/>
          <w:sz w:val="20"/>
          <w:szCs w:val="20"/>
        </w:rPr>
        <w:t>p</w:t>
      </w:r>
      <w:r w:rsidRPr="00F31FEF">
        <w:rPr>
          <w:rFonts w:cs="Arial" w:hAnsi="Arial" w:ascii="Arial"/>
          <w:sz w:val="20"/>
          <w:szCs w:val="20"/>
        </w:rPr>
        <w:t xml:space="preserve">rosinca 2015. </w:t>
      </w:r>
      <w:r w:rsidR="00A34C1A" w:rsidRPr="00F31FEF">
        <w:rPr>
          <w:rFonts w:cs="Arial" w:hAnsi="Arial" w:ascii="Arial"/>
          <w:sz w:val="20"/>
          <w:szCs w:val="20"/>
        </w:rPr>
        <w:t>g</w:t>
      </w:r>
      <w:r w:rsidRPr="00F31FEF">
        <w:rPr>
          <w:rFonts w:cs="Arial" w:hAnsi="Arial" w:ascii="Arial"/>
          <w:sz w:val="20"/>
          <w:szCs w:val="20"/>
        </w:rPr>
        <w:t xml:space="preserve">odine. </w:t>
      </w:r>
    </w:p>
    <w:p w:rsidRDefault="003C5626" w:rsidP="00912F77" w:rsidR="003C5626" w:rsidRPr="00F31FEF">
      <w:pPr>
        <w:rPr>
          <w:rFonts w:cs="Arial" w:hAnsi="Arial" w:ascii="Arial"/>
          <w:sz w:val="20"/>
          <w:szCs w:val="20"/>
        </w:rPr>
      </w:pPr>
    </w:p>
    <w:p w:rsidRDefault="00A34C1A" w:rsidP="000C2FEF" w:rsidR="00B44DE1" w:rsidRPr="00F31FEF">
      <w:pPr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b/>
          <w:sz w:val="20"/>
          <w:szCs w:val="20"/>
        </w:rPr>
        <w:t xml:space="preserve">2. </w:t>
      </w:r>
      <w:r w:rsidR="008303F5" w:rsidRPr="00F31FEF">
        <w:rPr>
          <w:rFonts w:cs="Arial" w:hAnsi="Arial" w:ascii="Arial"/>
          <w:b/>
          <w:sz w:val="20"/>
          <w:szCs w:val="20"/>
        </w:rPr>
        <w:t>Općinski sud u Karlovcu, poslovni broj Povrv-114/17, tužitelj Javni bilježnik Velimir Čelić, Hrvatskog proljeća 65 c/</w:t>
      </w:r>
      <w:r w:rsidR="00B44DE1" w:rsidRPr="00F31FEF">
        <w:rPr>
          <w:rFonts w:cs="Arial" w:hAnsi="Arial" w:ascii="Arial"/>
          <w:b/>
          <w:sz w:val="20"/>
          <w:szCs w:val="20"/>
        </w:rPr>
        <w:t>a Roberto plus d.o.o. u stečaju.</w:t>
      </w:r>
    </w:p>
    <w:p w:rsidRDefault="00B44DE1" w:rsidP="00E54F76" w:rsidR="008303F5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>R</w:t>
      </w:r>
      <w:r w:rsidR="008303F5" w:rsidRPr="00F31FEF">
        <w:rPr>
          <w:rFonts w:cs="Arial" w:hAnsi="Arial" w:ascii="Arial"/>
          <w:sz w:val="20"/>
          <w:szCs w:val="20"/>
        </w:rPr>
        <w:t>ješenje</w:t>
      </w:r>
      <w:r w:rsidRPr="00F31FEF">
        <w:rPr>
          <w:rFonts w:cs="Arial" w:hAnsi="Arial" w:ascii="Arial"/>
          <w:sz w:val="20"/>
          <w:szCs w:val="20"/>
        </w:rPr>
        <w:t>m</w:t>
      </w:r>
      <w:r w:rsidR="008303F5" w:rsidRPr="00F31FEF">
        <w:rPr>
          <w:rFonts w:cs="Arial" w:hAnsi="Arial" w:ascii="Arial"/>
          <w:sz w:val="20"/>
          <w:szCs w:val="20"/>
        </w:rPr>
        <w:t xml:space="preserve"> od dana </w:t>
      </w:r>
      <w:r w:rsidR="000C2FEF" w:rsidRPr="00F31FEF">
        <w:rPr>
          <w:rFonts w:cs="Arial" w:hAnsi="Arial" w:ascii="Arial"/>
          <w:sz w:val="20"/>
          <w:szCs w:val="20"/>
        </w:rPr>
        <w:t xml:space="preserve"> </w:t>
      </w:r>
      <w:r w:rsidR="00A34C1A" w:rsidRPr="00F31FEF">
        <w:rPr>
          <w:rFonts w:cs="Arial" w:hAnsi="Arial" w:ascii="Arial"/>
          <w:sz w:val="20"/>
          <w:szCs w:val="20"/>
        </w:rPr>
        <w:t xml:space="preserve">24.travanja 2017. godine  </w:t>
      </w:r>
      <w:r w:rsidR="000C2FEF" w:rsidRPr="00F31FEF">
        <w:rPr>
          <w:rFonts w:cs="Arial" w:hAnsi="Arial" w:ascii="Arial"/>
          <w:sz w:val="20"/>
          <w:szCs w:val="20"/>
        </w:rPr>
        <w:t>naslovni sud je prekinuo</w:t>
      </w:r>
      <w:r w:rsidRPr="00F31FEF">
        <w:rPr>
          <w:rFonts w:cs="Arial" w:hAnsi="Arial" w:ascii="Arial"/>
          <w:sz w:val="20"/>
          <w:szCs w:val="20"/>
        </w:rPr>
        <w:t xml:space="preserve"> postupak. </w:t>
      </w:r>
      <w:r w:rsidR="008303F5" w:rsidRPr="00F31FEF">
        <w:rPr>
          <w:rFonts w:cs="Arial" w:hAnsi="Arial" w:ascii="Arial"/>
          <w:sz w:val="20"/>
          <w:szCs w:val="20"/>
        </w:rPr>
        <w:t xml:space="preserve">. </w:t>
      </w:r>
    </w:p>
    <w:p w:rsidRDefault="003C5626" w:rsidP="00912F77" w:rsidR="003C5626" w:rsidRPr="00F31FEF">
      <w:pPr>
        <w:rPr>
          <w:rFonts w:cs="Arial" w:hAnsi="Arial" w:ascii="Arial"/>
          <w:sz w:val="20"/>
          <w:szCs w:val="20"/>
        </w:rPr>
      </w:pPr>
    </w:p>
    <w:p w:rsidRDefault="00081FBB" w:rsidP="000C2FEF" w:rsidR="000C2FEF" w:rsidRPr="00F31FEF">
      <w:pPr>
        <w:spacing w:after="0"/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b/>
          <w:sz w:val="20"/>
          <w:szCs w:val="20"/>
        </w:rPr>
        <w:t>3.</w:t>
      </w:r>
      <w:r w:rsidR="000C2FEF" w:rsidRPr="00F31FEF">
        <w:rPr>
          <w:rFonts w:cs="Arial" w:hAnsi="Arial" w:ascii="Arial"/>
          <w:b/>
          <w:sz w:val="20"/>
          <w:szCs w:val="20"/>
        </w:rPr>
        <w:t xml:space="preserve"> Trgovački sud u Zagrebu, Povrv-3689/2016, tužitelj Cash</w:t>
      </w:r>
      <w:r w:rsidR="00E54F76">
        <w:rPr>
          <w:rFonts w:cs="Arial" w:hAnsi="Arial" w:ascii="Arial"/>
          <w:b/>
          <w:sz w:val="20"/>
          <w:szCs w:val="20"/>
        </w:rPr>
        <w:t xml:space="preserve"> </w:t>
      </w:r>
      <w:r w:rsidR="000C2FEF" w:rsidRPr="00F31FEF">
        <w:rPr>
          <w:rFonts w:cs="Arial" w:hAnsi="Arial" w:ascii="Arial"/>
          <w:b/>
          <w:sz w:val="20"/>
          <w:szCs w:val="20"/>
        </w:rPr>
        <w:t>&amp;</w:t>
      </w:r>
      <w:r w:rsidR="00E54F76">
        <w:rPr>
          <w:rFonts w:cs="Arial" w:hAnsi="Arial" w:ascii="Arial"/>
          <w:b/>
          <w:sz w:val="20"/>
          <w:szCs w:val="20"/>
        </w:rPr>
        <w:t xml:space="preserve"> </w:t>
      </w:r>
      <w:r w:rsidR="000C2FEF" w:rsidRPr="00F31FEF">
        <w:rPr>
          <w:rFonts w:cs="Arial" w:hAnsi="Arial" w:ascii="Arial"/>
          <w:b/>
          <w:sz w:val="20"/>
          <w:szCs w:val="20"/>
        </w:rPr>
        <w:t>Carry, Zagreb,</w:t>
      </w:r>
      <w:r w:rsidRPr="00F31FEF">
        <w:rPr>
          <w:rFonts w:cs="Arial" w:hAnsi="Arial" w:ascii="Arial"/>
          <w:b/>
          <w:sz w:val="20"/>
          <w:szCs w:val="20"/>
        </w:rPr>
        <w:t xml:space="preserve"> </w:t>
      </w:r>
      <w:r w:rsidR="000C2FEF" w:rsidRPr="00F31FEF">
        <w:rPr>
          <w:rFonts w:cs="Arial" w:hAnsi="Arial" w:ascii="Arial"/>
          <w:b/>
          <w:sz w:val="20"/>
          <w:szCs w:val="20"/>
        </w:rPr>
        <w:t xml:space="preserve">Jankomir 31 c/a Roberto plus d.o.o. radi isplate </w:t>
      </w:r>
    </w:p>
    <w:p w:rsidRDefault="000C2FEF" w:rsidP="000C2FEF" w:rsidR="000C2FEF" w:rsidRPr="00F31FEF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0C2FEF" w:rsidP="000C2FEF" w:rsidR="000C2FEF" w:rsidRPr="00F31FEF">
      <w:pPr>
        <w:spacing w:after="0"/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 xml:space="preserve">Rješenjem od dana 28.travnja 2017. godine utvrđen je prekid postupka. </w:t>
      </w:r>
    </w:p>
    <w:p w:rsidRDefault="000C2FEF" w:rsidP="000C2FEF" w:rsidR="000C2FEF" w:rsidRPr="00F31FEF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081FBB" w:rsidP="00912F77" w:rsidR="00081FBB" w:rsidRPr="00F31FEF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081FBB" w:rsidP="00912F77" w:rsidR="00912F77" w:rsidRPr="00F31FEF">
      <w:pPr>
        <w:spacing w:after="0"/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b/>
          <w:sz w:val="20"/>
          <w:szCs w:val="20"/>
        </w:rPr>
        <w:t>4.</w:t>
      </w:r>
      <w:r w:rsidR="00912F77" w:rsidRPr="00F31FEF">
        <w:rPr>
          <w:rFonts w:cs="Arial" w:hAnsi="Arial" w:ascii="Arial"/>
          <w:b/>
          <w:sz w:val="20"/>
          <w:szCs w:val="20"/>
        </w:rPr>
        <w:t xml:space="preserve">Prekršajni sud u Zagrebu, PpG-1968/2016, okrivljeni ROBERTO PLUS  d.o.o. , Bojan Sruk </w:t>
      </w:r>
    </w:p>
    <w:p w:rsidRDefault="00912F77" w:rsidP="00912F77" w:rsidR="00912F77" w:rsidRPr="00F31FEF">
      <w:pPr>
        <w:spacing w:after="0"/>
        <w:ind w:firstLine="360"/>
        <w:rPr>
          <w:rFonts w:cs="Arial" w:hAnsi="Arial" w:ascii="Arial"/>
          <w:sz w:val="20"/>
          <w:szCs w:val="20"/>
        </w:rPr>
      </w:pPr>
    </w:p>
    <w:p w:rsidRDefault="00912F77" w:rsidP="00912F77" w:rsidR="00912F77" w:rsidRPr="00F31FEF">
      <w:pPr>
        <w:spacing w:after="0"/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 xml:space="preserve">Optužni nalog temeljem čl. 111 Prekršajnog zakona i čl 25. Zakona o provedbi ovrhe na novčanim sredstvima  od 25. kolovoza 2016 godine.  Pisana obrana okrivljenika dostavljena na sud dana 14.studenog 2016. Godine. </w:t>
      </w:r>
      <w:r w:rsidR="000C2FEF" w:rsidRPr="00F31FEF">
        <w:rPr>
          <w:rFonts w:cs="Arial" w:hAnsi="Arial" w:ascii="Arial"/>
          <w:sz w:val="20"/>
          <w:szCs w:val="20"/>
        </w:rPr>
        <w:t>Stečajni upravitelj pristupio po pozivu na r</w:t>
      </w:r>
      <w:r w:rsidRPr="00F31FEF">
        <w:rPr>
          <w:rFonts w:cs="Arial" w:hAnsi="Arial" w:ascii="Arial"/>
          <w:sz w:val="20"/>
          <w:szCs w:val="20"/>
        </w:rPr>
        <w:t xml:space="preserve">očište zakazano dana 25.svibnja 2017. godine.  </w:t>
      </w:r>
      <w:r w:rsidR="0093304B" w:rsidRPr="00F31FEF">
        <w:rPr>
          <w:rFonts w:cs="Arial" w:hAnsi="Arial" w:ascii="Arial"/>
          <w:sz w:val="20"/>
          <w:szCs w:val="20"/>
        </w:rPr>
        <w:t xml:space="preserve">Dana 26.8.2017. zaprimio je rješenje kojim se utvrđuje novčana kazna za pravnu osobu u iznosu=16.000,00 kn. </w:t>
      </w:r>
      <w:r w:rsidR="00E54F76">
        <w:rPr>
          <w:rFonts w:cs="Arial" w:hAnsi="Arial" w:ascii="Arial"/>
          <w:sz w:val="20"/>
          <w:szCs w:val="20"/>
        </w:rPr>
        <w:t xml:space="preserve">Kako bi se izbjegli </w:t>
      </w:r>
      <w:r w:rsidR="0093304B" w:rsidRPr="00F31FEF">
        <w:rPr>
          <w:rFonts w:cs="Arial" w:hAnsi="Arial" w:ascii="Arial"/>
          <w:sz w:val="20"/>
          <w:szCs w:val="20"/>
        </w:rPr>
        <w:t xml:space="preserve"> daljnji troškovi  postupka</w:t>
      </w:r>
      <w:r w:rsidR="00E54F76">
        <w:rPr>
          <w:rFonts w:cs="Arial" w:hAnsi="Arial" w:ascii="Arial"/>
          <w:sz w:val="20"/>
          <w:szCs w:val="20"/>
        </w:rPr>
        <w:t xml:space="preserve"> po eventualnoj uloženoj žalbi </w:t>
      </w:r>
      <w:r w:rsidR="0093304B" w:rsidRPr="00F31FEF">
        <w:rPr>
          <w:rFonts w:cs="Arial" w:hAnsi="Arial" w:ascii="Arial"/>
          <w:sz w:val="20"/>
          <w:szCs w:val="20"/>
        </w:rPr>
        <w:t xml:space="preserve"> st</w:t>
      </w:r>
      <w:r w:rsidR="001740AA" w:rsidRPr="00F31FEF">
        <w:rPr>
          <w:rFonts w:cs="Arial" w:hAnsi="Arial" w:ascii="Arial"/>
          <w:sz w:val="20"/>
          <w:szCs w:val="20"/>
        </w:rPr>
        <w:t>ečajni upravitelj je izvršio up</w:t>
      </w:r>
      <w:r w:rsidR="0093304B" w:rsidRPr="00F31FEF">
        <w:rPr>
          <w:rFonts w:cs="Arial" w:hAnsi="Arial" w:ascii="Arial"/>
          <w:sz w:val="20"/>
          <w:szCs w:val="20"/>
        </w:rPr>
        <w:t>l</w:t>
      </w:r>
      <w:r w:rsidR="001740AA" w:rsidRPr="00F31FEF">
        <w:rPr>
          <w:rFonts w:cs="Arial" w:hAnsi="Arial" w:ascii="Arial"/>
          <w:sz w:val="20"/>
          <w:szCs w:val="20"/>
        </w:rPr>
        <w:t>a</w:t>
      </w:r>
      <w:r w:rsidR="0093304B" w:rsidRPr="00F31FEF">
        <w:rPr>
          <w:rFonts w:cs="Arial" w:hAnsi="Arial" w:ascii="Arial"/>
          <w:sz w:val="20"/>
          <w:szCs w:val="20"/>
        </w:rPr>
        <w:t>tu</w:t>
      </w:r>
      <w:r w:rsidR="00D52D6A">
        <w:rPr>
          <w:rFonts w:cs="Arial" w:hAnsi="Arial" w:ascii="Arial"/>
          <w:sz w:val="20"/>
          <w:szCs w:val="20"/>
        </w:rPr>
        <w:t xml:space="preserve"> iznosa 2/3 </w:t>
      </w:r>
      <w:r w:rsidR="0093304B" w:rsidRPr="00F31FEF">
        <w:rPr>
          <w:rFonts w:cs="Arial" w:hAnsi="Arial" w:ascii="Arial"/>
          <w:sz w:val="20"/>
          <w:szCs w:val="20"/>
        </w:rPr>
        <w:t xml:space="preserve"> dosuđene kazne za pravnu osobu.  </w:t>
      </w:r>
    </w:p>
    <w:p w:rsidRDefault="00A34C1A" w:rsidP="00912F77" w:rsidR="00A34C1A">
      <w:pPr>
        <w:spacing w:after="0"/>
        <w:rPr>
          <w:rFonts w:cs="Arial" w:hAnsi="Arial" w:ascii="Arial"/>
          <w:sz w:val="20"/>
          <w:szCs w:val="20"/>
        </w:rPr>
      </w:pPr>
    </w:p>
    <w:p w:rsidRDefault="003B559D" w:rsidP="00912F77" w:rsidR="003B559D" w:rsidRPr="00F31FEF">
      <w:pPr>
        <w:spacing w:after="0"/>
        <w:rPr>
          <w:rFonts w:cs="Arial" w:hAnsi="Arial" w:ascii="Arial"/>
          <w:sz w:val="20"/>
          <w:szCs w:val="20"/>
        </w:rPr>
      </w:pPr>
    </w:p>
    <w:p w:rsidRDefault="00081FBB" w:rsidP="00912F77" w:rsidR="000C2FEF" w:rsidRPr="00F31FEF">
      <w:pPr>
        <w:spacing w:after="0"/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b/>
          <w:sz w:val="20"/>
          <w:szCs w:val="20"/>
        </w:rPr>
        <w:t>5.</w:t>
      </w:r>
      <w:r w:rsidR="00A34C1A" w:rsidRPr="00F31FEF">
        <w:rPr>
          <w:rFonts w:cs="Arial" w:hAnsi="Arial" w:ascii="Arial"/>
          <w:b/>
          <w:sz w:val="20"/>
          <w:szCs w:val="20"/>
        </w:rPr>
        <w:t xml:space="preserve">Trgovački sud u Zagrebu, 8 R1-290/2015 predlagatelj osiguranja ROBERTO PLUS d.o.o. , protivnik osiguranja BAT Hrvatska d.o.o. </w:t>
      </w:r>
    </w:p>
    <w:p w:rsidRDefault="00AB33EF" w:rsidP="00912F77" w:rsidR="00AB33EF">
      <w:pPr>
        <w:spacing w:after="0"/>
        <w:rPr>
          <w:rFonts w:cs="Arial" w:hAnsi="Arial" w:ascii="Arial"/>
          <w:sz w:val="20"/>
          <w:szCs w:val="20"/>
        </w:rPr>
      </w:pPr>
    </w:p>
    <w:p w:rsidRDefault="00A34C1A" w:rsidP="00912F77" w:rsidR="00A34C1A" w:rsidRPr="00F31FEF">
      <w:pPr>
        <w:spacing w:after="0"/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 xml:space="preserve">Dana 20.07.2017. zaprimljeno rješenje nadležnog suda o prekidu postupka. </w:t>
      </w:r>
    </w:p>
    <w:p w:rsidRDefault="00F31FEF" w:rsidP="00A40BF3" w:rsidR="00F31FEF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F2120D" w:rsidP="00A40BF3" w:rsidR="00F2120D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F2120D" w:rsidP="00A40BF3" w:rsidR="00F2120D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F2120D" w:rsidP="00A40BF3" w:rsidR="00F2120D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C55E90" w:rsidP="00A40BF3" w:rsidR="00C55E90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F2120D" w:rsidP="00A40BF3" w:rsidR="00F2120D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F2120D" w:rsidP="00A40BF3" w:rsidR="00F2120D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F2120D" w:rsidP="00F2120D" w:rsidR="00F2120D">
      <w:pPr>
        <w:numPr>
          <w:ilvl w:val="0"/>
          <w:numId w:val="8"/>
        </w:numPr>
        <w:rPr>
          <w:rFonts w:cs="Arial" w:hAnsi="Arial" w:ascii="Arial"/>
          <w:b/>
          <w:sz w:val="20"/>
          <w:szCs w:val="20"/>
          <w:lang w:val="pl-PL"/>
        </w:rPr>
      </w:pPr>
      <w:r w:rsidRPr="00F2120D">
        <w:rPr>
          <w:rFonts w:cs="Arial" w:hAnsi="Arial" w:ascii="Arial"/>
          <w:b/>
          <w:sz w:val="20"/>
          <w:szCs w:val="20"/>
          <w:lang w:val="pl-PL"/>
        </w:rPr>
        <w:t xml:space="preserve">Financijsko izvješće </w:t>
      </w:r>
    </w:p>
    <w:p w:rsidRDefault="00C55E90" w:rsidP="00C55E90" w:rsidR="00C55E90" w:rsidRPr="00F2120D">
      <w:pPr>
        <w:ind w:left="720"/>
        <w:rPr>
          <w:rFonts w:cs="Arial" w:hAnsi="Arial" w:ascii="Arial"/>
          <w:b/>
          <w:sz w:val="20"/>
          <w:szCs w:val="20"/>
          <w:lang w:val="pl-PL"/>
        </w:rPr>
      </w:pPr>
    </w:p>
    <w:p w:rsidRDefault="00C55E90" w:rsidP="00A40BF3" w:rsidR="00F2120D">
      <w:pPr>
        <w:ind w:left="36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U ovome izvještajnom razdoblju ostvaren je priliv sredstava na račun stečajnog dužnika i podmireni su troškovi kako slijedi: </w:t>
      </w:r>
    </w:p>
    <w:p w:rsidRDefault="00C55E90" w:rsidP="00A40BF3" w:rsidR="00C55E90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5255BA" w:rsidP="005255BA" w:rsidR="005255BA">
      <w:pPr>
        <w:numPr>
          <w:ilvl w:val="0"/>
          <w:numId w:val="11"/>
        </w:numPr>
        <w:jc w:val="both"/>
        <w:rPr>
          <w:rFonts w:cs="Arial" w:hAnsi="Arial" w:ascii="Arial"/>
          <w:b/>
          <w:sz w:val="20"/>
          <w:szCs w:val="20"/>
        </w:rPr>
      </w:pPr>
      <w:r w:rsidRPr="00CC1E56">
        <w:rPr>
          <w:rFonts w:cs="Arial" w:hAnsi="Arial" w:ascii="Arial"/>
          <w:b/>
          <w:sz w:val="20"/>
          <w:szCs w:val="20"/>
        </w:rPr>
        <w:t xml:space="preserve">Priliv </w:t>
      </w:r>
      <w:r>
        <w:rPr>
          <w:rFonts w:cs="Arial" w:hAnsi="Arial" w:ascii="Arial"/>
          <w:b/>
          <w:sz w:val="20"/>
          <w:szCs w:val="20"/>
        </w:rPr>
        <w:t xml:space="preserve"> na račun stečajnog dužnika </w:t>
      </w:r>
      <w:r w:rsidRPr="00CC1E56">
        <w:rPr>
          <w:rFonts w:cs="Arial" w:hAnsi="Arial" w:ascii="Arial"/>
          <w:b/>
          <w:sz w:val="20"/>
          <w:szCs w:val="20"/>
        </w:rPr>
        <w:t>od</w:t>
      </w:r>
      <w:r w:rsidR="00FC1857">
        <w:rPr>
          <w:rFonts w:cs="Arial" w:hAnsi="Arial" w:ascii="Arial"/>
          <w:b/>
          <w:sz w:val="20"/>
          <w:szCs w:val="20"/>
        </w:rPr>
        <w:t xml:space="preserve"> 06.05</w:t>
      </w:r>
      <w:r>
        <w:rPr>
          <w:rFonts w:cs="Arial" w:hAnsi="Arial" w:ascii="Arial"/>
          <w:b/>
          <w:sz w:val="20"/>
          <w:szCs w:val="20"/>
        </w:rPr>
        <w:t>.2017</w:t>
      </w:r>
      <w:r w:rsidRPr="00CC1E56">
        <w:rPr>
          <w:rFonts w:cs="Arial" w:hAnsi="Arial" w:ascii="Arial"/>
          <w:b/>
          <w:sz w:val="20"/>
          <w:szCs w:val="20"/>
        </w:rPr>
        <w:t>.g. do</w:t>
      </w:r>
      <w:r>
        <w:rPr>
          <w:rFonts w:cs="Arial" w:hAnsi="Arial" w:ascii="Arial"/>
          <w:b/>
          <w:sz w:val="20"/>
          <w:szCs w:val="20"/>
        </w:rPr>
        <w:t xml:space="preserve"> 29.08.2017.g</w:t>
      </w:r>
    </w:p>
    <w:p w:rsidRDefault="005255BA" w:rsidP="005255BA" w:rsidR="005255BA" w:rsidRPr="00CC1E56">
      <w:pPr>
        <w:ind w:left="786"/>
        <w:jc w:val="both"/>
        <w:rPr>
          <w:rFonts w:cs="Arial" w:hAnsi="Arial" w:ascii="Arial"/>
          <w:b/>
          <w:sz w:val="20"/>
          <w:szCs w:val="20"/>
        </w:rPr>
      </w:pP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582"/>
        <w:gridCol w:w="6946"/>
        <w:gridCol w:w="1843"/>
      </w:tblGrid>
      <w:tr w:rsidTr="0089082A" w:rsidR="005255BA" w:rsidRPr="00CC1E56">
        <w:trPr>
          <w:trHeight w:val="22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55BA" w:rsidP="0089082A" w:rsidR="005255BA" w:rsidRPr="00CC1E5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C1E56">
              <w:rPr>
                <w:rFonts w:cs="Arial" w:hAnsi="Arial" w:ascii="Arial"/>
                <w:color w:val="000000"/>
                <w:sz w:val="20"/>
                <w:szCs w:val="20"/>
              </w:rPr>
              <w:t>rb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55BA" w:rsidP="0089082A" w:rsidR="005255BA" w:rsidRPr="00CC1E56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CC1E56">
              <w:rPr>
                <w:rFonts w:cs="Arial" w:hAnsi="Arial" w:ascii="Arial"/>
                <w:b/>
                <w:color w:val="000000"/>
                <w:sz w:val="20"/>
                <w:szCs w:val="20"/>
              </w:rPr>
              <w:t>Priljev</w:t>
            </w: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 po osnovu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255BA" w:rsidP="0089082A" w:rsidR="005255BA" w:rsidRPr="00CC1E56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Iznos u kunama </w:t>
            </w:r>
          </w:p>
        </w:tc>
      </w:tr>
      <w:tr w:rsidTr="0089082A" w:rsidR="005255BA" w:rsidRPr="00CC1E56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5BA" w:rsidP="0089082A" w:rsidR="005255BA" w:rsidRPr="00CC1E5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C1E56"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6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255BA" w:rsidP="0089082A" w:rsidR="005255BA" w:rsidRPr="00CC1E56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Donos sredstava 6.5.2017.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255BA" w:rsidP="0089082A" w:rsidR="005255BA" w:rsidRPr="005734F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5734F1">
              <w:rPr>
                <w:rFonts w:cs="Arial" w:hAnsi="Arial" w:ascii="Arial"/>
                <w:color w:val="000000"/>
                <w:sz w:val="20"/>
                <w:szCs w:val="20"/>
              </w:rPr>
              <w:t>55.059,11</w:t>
            </w:r>
          </w:p>
        </w:tc>
      </w:tr>
      <w:tr w:rsidTr="0089082A" w:rsidR="005255BA" w:rsidRPr="00CC1E56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5BA" w:rsidP="0089082A" w:rsidR="005255BA" w:rsidRPr="00CC1E5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C1E56">
              <w:rPr>
                <w:rFonts w:cs="Arial" w:hAnsi="Arial" w:ascii="Arial"/>
                <w:color w:val="000000"/>
                <w:sz w:val="20"/>
                <w:szCs w:val="20"/>
              </w:rPr>
              <w:t>2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6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255BA" w:rsidP="0089082A" w:rsidR="005255BA" w:rsidRPr="00CC1E56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FINA- uplate po  ovrhama i zadužnicama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A40E6" w:rsidP="0089082A" w:rsidR="005255BA" w:rsidRPr="005734F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5734F1">
              <w:rPr>
                <w:rFonts w:cs="Arial" w:hAnsi="Arial" w:ascii="Arial"/>
                <w:color w:val="000000"/>
                <w:sz w:val="20"/>
                <w:szCs w:val="20"/>
              </w:rPr>
              <w:t>11.823,68</w:t>
            </w:r>
          </w:p>
        </w:tc>
      </w:tr>
      <w:tr w:rsidTr="0089082A" w:rsidR="005255BA" w:rsidRPr="00CC1E56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5BA" w:rsidP="0089082A" w:rsidR="005255BA" w:rsidRPr="00CC1E5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C1E56">
              <w:rPr>
                <w:rFonts w:cs="Arial" w:hAnsi="Arial" w:ascii="Arial"/>
                <w:color w:val="000000"/>
                <w:sz w:val="20"/>
                <w:szCs w:val="20"/>
              </w:rPr>
              <w:t>3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6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255BA" w:rsidP="0089082A" w:rsidR="005255BA" w:rsidRPr="00CC1E56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Uplate po pozivima na plaćanje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A40E6" w:rsidP="0089082A" w:rsidR="005255BA" w:rsidRPr="005734F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5734F1">
              <w:rPr>
                <w:rFonts w:cs="Arial" w:hAnsi="Arial" w:ascii="Arial"/>
                <w:color w:val="000000"/>
                <w:sz w:val="20"/>
                <w:szCs w:val="20"/>
              </w:rPr>
              <w:t>8.592,73</w:t>
            </w:r>
          </w:p>
        </w:tc>
      </w:tr>
      <w:tr w:rsidTr="00D2642B" w:rsidR="005255BA" w:rsidRPr="00CC1E56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255BA" w:rsidP="0089082A" w:rsidR="005255BA" w:rsidRPr="00CC1E56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4.</w:t>
            </w:r>
          </w:p>
        </w:tc>
        <w:tc>
          <w:tcPr>
            <w:tcW w:type="dxa" w:w="6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2642B" w:rsidP="00722039" w:rsidR="005255BA" w:rsidRPr="00E840A0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Zakupnina</w:t>
            </w:r>
            <w:r w:rsidR="00722039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 </w:t>
            </w:r>
            <w:r w:rsidR="00722039" w:rsidRPr="00722039">
              <w:rPr>
                <w:rFonts w:cs="Arial" w:hAnsi="Arial" w:ascii="Arial"/>
                <w:bCs/>
                <w:color w:val="000000"/>
                <w:sz w:val="20"/>
                <w:szCs w:val="20"/>
              </w:rPr>
              <w:t>po Ugovoru</w:t>
            </w:r>
            <w:r w:rsidR="00722039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 </w:t>
            </w:r>
            <w:r w:rsidR="005255BA" w:rsidRPr="00E840A0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 </w:t>
            </w:r>
            <w:r w:rsidR="005255BA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nekretnine </w:t>
            </w:r>
            <w:r w:rsidR="005255BA" w:rsidRPr="00E840A0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Zelengaj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A40E6" w:rsidP="0089082A" w:rsidR="005255BA" w:rsidRPr="005734F1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5734F1">
              <w:rPr>
                <w:rFonts w:cs="Arial" w:hAnsi="Arial" w:ascii="Arial"/>
                <w:bCs/>
                <w:color w:val="000000"/>
                <w:sz w:val="20"/>
                <w:szCs w:val="20"/>
              </w:rPr>
              <w:t>28.000,00</w:t>
            </w:r>
          </w:p>
        </w:tc>
      </w:tr>
      <w:tr w:rsidTr="00D2642B" w:rsidR="005255BA" w:rsidRPr="00CC1E56">
        <w:trPr>
          <w:trHeight w:val="407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255BA" w:rsidP="0089082A" w:rsidR="005255BA" w:rsidRPr="00CC1E5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42B" w:rsidP="00D2642B" w:rsidR="005255BA" w:rsidRPr="00E840A0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Režije po Ugovoru</w:t>
            </w:r>
            <w:r w:rsidR="00722039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 </w:t>
            </w:r>
            <w:r w:rsidR="00722039" w:rsidRPr="00722039">
              <w:rPr>
                <w:rFonts w:cs="Arial" w:hAnsi="Arial" w:ascii="Arial"/>
                <w:bCs/>
                <w:color w:val="000000"/>
                <w:sz w:val="20"/>
                <w:szCs w:val="20"/>
              </w:rPr>
              <w:t>nekretnine Zelengaj</w:t>
            </w:r>
            <w:r w:rsidR="00722039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6A40E6" w:rsidP="005255BA" w:rsidR="005255BA" w:rsidRPr="005734F1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5734F1">
              <w:rPr>
                <w:rFonts w:cs="Arial" w:hAnsi="Arial" w:ascii="Arial"/>
                <w:bCs/>
                <w:color w:val="000000"/>
                <w:sz w:val="20"/>
                <w:szCs w:val="20"/>
              </w:rPr>
              <w:t>6.683,11</w:t>
            </w:r>
          </w:p>
        </w:tc>
      </w:tr>
      <w:tr w:rsidTr="00D2642B" w:rsidR="00D2642B" w:rsidRPr="00CC1E56">
        <w:trPr>
          <w:trHeight w:val="407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A40E6" w:rsidP="0089082A" w:rsidR="00D2642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2642B" w:rsidP="006A40E6" w:rsidR="00D2642B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D2642B">
              <w:rPr>
                <w:rFonts w:cs="Arial" w:hAnsi="Arial" w:ascii="Arial"/>
                <w:bCs/>
                <w:color w:val="000000"/>
                <w:sz w:val="20"/>
                <w:szCs w:val="20"/>
              </w:rPr>
              <w:t>Ukupno  priliv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5734F1" w:rsidP="005255BA" w:rsidR="00D2642B" w:rsidRPr="005734F1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5734F1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55.099,52    </w:t>
            </w:r>
          </w:p>
        </w:tc>
      </w:tr>
      <w:tr w:rsidTr="005734F1" w:rsidR="006A40E6" w:rsidRPr="00CC1E56">
        <w:trPr>
          <w:trHeight w:val="433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A40E6" w:rsidP="002A0780" w:rsidR="006A40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A40E6" w:rsidP="006A40E6" w:rsidR="006A40E6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Ukupno  raspoloživa sredstva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5734F1" w:rsidP="005734F1" w:rsidR="006A40E6" w:rsidRPr="005734F1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5734F1">
              <w:rPr>
                <w:rFonts w:cs="Arial" w:hAnsi="Arial" w:ascii="Arial"/>
                <w:sz w:val="20"/>
                <w:szCs w:val="20"/>
              </w:rPr>
              <w:t xml:space="preserve">           110.158,63</w:t>
            </w:r>
          </w:p>
        </w:tc>
      </w:tr>
    </w:tbl>
    <w:p w:rsidRDefault="005734F1" w:rsidP="005255BA" w:rsidR="005734F1">
      <w:pPr>
        <w:ind w:left="426"/>
        <w:jc w:val="both"/>
        <w:rPr>
          <w:rFonts w:cs="Arial" w:hAnsi="Arial" w:ascii="Arial"/>
          <w:b/>
          <w:sz w:val="20"/>
          <w:szCs w:val="20"/>
        </w:rPr>
      </w:pPr>
    </w:p>
    <w:p w:rsidRDefault="003B559D" w:rsidP="005255BA" w:rsidR="003B559D">
      <w:pPr>
        <w:ind w:left="426"/>
        <w:jc w:val="both"/>
        <w:rPr>
          <w:rFonts w:cs="Arial" w:hAnsi="Arial" w:ascii="Arial"/>
          <w:b/>
          <w:sz w:val="20"/>
          <w:szCs w:val="20"/>
        </w:rPr>
      </w:pPr>
    </w:p>
    <w:p w:rsidRDefault="005255BA" w:rsidP="005255BA" w:rsidR="005255BA">
      <w:pPr>
        <w:ind w:left="426"/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b)</w:t>
      </w:r>
      <w:r w:rsidRPr="00483D4E">
        <w:rPr>
          <w:rFonts w:cs="Arial" w:hAnsi="Arial" w:ascii="Arial"/>
          <w:b/>
          <w:sz w:val="20"/>
          <w:szCs w:val="20"/>
        </w:rPr>
        <w:t xml:space="preserve"> Odliv od   </w:t>
      </w:r>
      <w:r w:rsidR="00FC1857">
        <w:rPr>
          <w:rFonts w:cs="Arial" w:hAnsi="Arial" w:ascii="Arial"/>
          <w:b/>
          <w:sz w:val="20"/>
          <w:szCs w:val="20"/>
        </w:rPr>
        <w:t>06.05</w:t>
      </w:r>
      <w:r w:rsidRPr="005255BA">
        <w:rPr>
          <w:rFonts w:cs="Arial" w:hAnsi="Arial" w:ascii="Arial"/>
          <w:b/>
          <w:sz w:val="20"/>
          <w:szCs w:val="20"/>
        </w:rPr>
        <w:t>.2017.g. do 29.08.2017.g</w:t>
      </w:r>
    </w:p>
    <w:p w:rsidRDefault="00212A89" w:rsidP="005255BA" w:rsidR="00212A89" w:rsidRPr="00483D4E">
      <w:pPr>
        <w:ind w:left="426"/>
        <w:jc w:val="both"/>
        <w:rPr>
          <w:rFonts w:cs="Arial" w:hAnsi="Arial" w:ascii="Arial"/>
          <w:b/>
          <w:sz w:val="20"/>
          <w:szCs w:val="20"/>
        </w:rPr>
      </w:pP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640"/>
        <w:gridCol w:w="6888"/>
        <w:gridCol w:w="1843"/>
      </w:tblGrid>
      <w:tr w:rsidTr="0089082A" w:rsidR="005255BA" w:rsidRPr="00781F85">
        <w:trPr>
          <w:trHeight w:val="300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5BA" w:rsidP="0089082A" w:rsidR="005255BA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1F85">
              <w:rPr>
                <w:rFonts w:cs="Arial" w:hAnsi="Arial" w:ascii="Arial"/>
                <w:color w:val="000000"/>
                <w:sz w:val="20"/>
                <w:szCs w:val="20"/>
              </w:rPr>
              <w:t>rb</w:t>
            </w:r>
          </w:p>
        </w:tc>
        <w:tc>
          <w:tcPr>
            <w:tcW w:type="dxa" w:w="68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5BA" w:rsidP="0089082A" w:rsidR="005255BA" w:rsidRPr="00781F85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781F8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Troškovi / odljev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55BA" w:rsidP="0089082A" w:rsidR="005255BA" w:rsidRPr="00781F85">
            <w:pPr>
              <w:jc w:val="center"/>
              <w:rPr>
                <w:rFonts w:cs="Arial" w:hAnsi="Arial" w:ascii="Arial"/>
                <w:color w:val="000000"/>
              </w:rPr>
            </w:pPr>
            <w:r w:rsidRPr="00781F85">
              <w:rPr>
                <w:rFonts w:cs="Arial" w:hAnsi="Arial" w:ascii="Arial"/>
                <w:color w:val="000000"/>
              </w:rPr>
              <w:t>Iznos u kn</w:t>
            </w:r>
          </w:p>
        </w:tc>
      </w:tr>
      <w:tr w:rsidTr="0089082A" w:rsidR="002F6202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2039" w:rsidP="0089082A" w:rsidR="002F6202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F6202" w:rsidP="0089082A" w:rsidR="002F6202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Plaća otkazni rok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F6202" w:rsidP="0089082A" w:rsidR="002F620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17.346,24</w:t>
            </w:r>
          </w:p>
        </w:tc>
      </w:tr>
      <w:tr w:rsidTr="0089082A" w:rsidR="005255BA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2039" w:rsidP="0089082A" w:rsidR="005255BA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255BA" w:rsidP="0089082A" w:rsidR="005255BA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1F85">
              <w:rPr>
                <w:rFonts w:cs="Arial" w:hAnsi="Arial" w:ascii="Arial"/>
                <w:color w:val="000000"/>
                <w:sz w:val="20"/>
                <w:szCs w:val="20"/>
              </w:rPr>
              <w:t xml:space="preserve">Naknada banci za platni promet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44EA3" w:rsidP="0089082A" w:rsidR="005255BA" w:rsidRPr="00781F8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499,88</w:t>
            </w:r>
          </w:p>
        </w:tc>
      </w:tr>
      <w:tr w:rsidTr="0089082A" w:rsidR="005255BA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2039" w:rsidP="0089082A" w:rsidR="005255BA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44EA3" w:rsidP="0089082A" w:rsidR="005255BA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Naknadi Fina – prom</w:t>
            </w:r>
            <w:r w:rsidR="005255BA" w:rsidRPr="00781F85">
              <w:rPr>
                <w:rFonts w:cs="Arial" w:hAnsi="Arial" w:ascii="Arial"/>
                <w:color w:val="000000"/>
                <w:sz w:val="20"/>
                <w:szCs w:val="20"/>
              </w:rPr>
              <w:t>j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e</w:t>
            </w:r>
            <w:r w:rsidR="005255BA" w:rsidRPr="00781F85">
              <w:rPr>
                <w:rFonts w:cs="Arial" w:hAnsi="Arial" w:ascii="Arial"/>
                <w:color w:val="000000"/>
                <w:sz w:val="20"/>
                <w:szCs w:val="20"/>
              </w:rPr>
              <w:t xml:space="preserve">na računa po ovrhama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255BA" w:rsidP="0089082A" w:rsidR="005255BA" w:rsidRPr="00781F8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1F85">
              <w:rPr>
                <w:rFonts w:cs="Arial" w:hAnsi="Arial" w:ascii="Arial"/>
                <w:color w:val="000000"/>
                <w:sz w:val="20"/>
                <w:szCs w:val="20"/>
              </w:rPr>
              <w:t>120,00</w:t>
            </w:r>
          </w:p>
        </w:tc>
      </w:tr>
      <w:tr w:rsidTr="002A0780" w:rsidR="00044EA3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2039" w:rsidP="002A0780" w:rsidR="00044EA3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44EA3" w:rsidP="002A0780" w:rsidR="00044EA3" w:rsidRPr="00781F8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Sudski troškovi </w:t>
            </w:r>
            <w:r w:rsidR="00FC47DD">
              <w:rPr>
                <w:rFonts w:cs="Arial" w:hAnsi="Arial" w:ascii="Arial"/>
                <w:sz w:val="20"/>
                <w:szCs w:val="20"/>
              </w:rPr>
              <w:t>–PpG-1968/16 i Pp P-1562/15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44EA3" w:rsidP="002A0780" w:rsidR="00044EA3" w:rsidRPr="00781F8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14.358,00</w:t>
            </w:r>
          </w:p>
        </w:tc>
      </w:tr>
      <w:tr w:rsidTr="002A0780" w:rsidR="00044EA3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2039" w:rsidP="002A0780" w:rsidR="00044EA3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44EA3" w:rsidP="002A0780" w:rsidR="00044EA3" w:rsidRPr="00781F8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Režijski troškovi Zelengaj 26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44EA3" w:rsidP="002A0780" w:rsidR="00044EA3" w:rsidRPr="00781F8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6.952,92</w:t>
            </w:r>
          </w:p>
        </w:tc>
      </w:tr>
      <w:tr w:rsidTr="002A0780" w:rsidR="00044EA3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2039" w:rsidP="002A0780" w:rsidR="00044EA3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44EA3" w:rsidP="002A0780" w:rsidR="00044EA3" w:rsidRPr="00781F8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Pričuva Zelengaj 26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44EA3" w:rsidP="002A0780" w:rsidR="00044EA3" w:rsidRPr="00781F8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825,66</w:t>
            </w:r>
          </w:p>
        </w:tc>
      </w:tr>
      <w:tr w:rsidTr="0089082A" w:rsidR="005255BA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2039" w:rsidP="0089082A" w:rsidR="005255BA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255BA" w:rsidP="0089082A" w:rsidR="005255BA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1F85">
              <w:rPr>
                <w:rFonts w:cs="Arial" w:hAnsi="Arial" w:ascii="Arial"/>
                <w:color w:val="000000"/>
                <w:sz w:val="20"/>
                <w:szCs w:val="20"/>
              </w:rPr>
              <w:t>Najam ureda stečaj</w:t>
            </w:r>
            <w:r w:rsidR="00044EA3">
              <w:rPr>
                <w:rFonts w:cs="Arial" w:hAnsi="Arial" w:ascii="Arial"/>
                <w:color w:val="000000"/>
                <w:sz w:val="20"/>
                <w:szCs w:val="20"/>
              </w:rPr>
              <w:t>nog upravitelja</w:t>
            </w:r>
            <w:r w:rsidR="00681057">
              <w:rPr>
                <w:rFonts w:cs="Arial" w:hAnsi="Arial" w:ascii="Arial"/>
                <w:color w:val="000000"/>
                <w:sz w:val="20"/>
                <w:szCs w:val="20"/>
              </w:rPr>
              <w:t xml:space="preserve"> bruto </w:t>
            </w:r>
            <w:r w:rsidR="00044EA3">
              <w:rPr>
                <w:rFonts w:cs="Arial" w:hAnsi="Arial" w:ascii="Arial"/>
                <w:color w:val="000000"/>
                <w:sz w:val="20"/>
                <w:szCs w:val="20"/>
              </w:rPr>
              <w:t xml:space="preserve"> 1.500,00 kn/mj3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44EA3" w:rsidP="0089082A" w:rsidR="005255BA" w:rsidRPr="00781F8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4.500,00</w:t>
            </w:r>
          </w:p>
        </w:tc>
      </w:tr>
      <w:tr w:rsidTr="0089082A" w:rsidR="005255BA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2039" w:rsidP="0089082A" w:rsidR="005255BA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5BA" w:rsidP="0089082A" w:rsidR="005255BA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1F85">
              <w:rPr>
                <w:rFonts w:cs="Arial" w:hAnsi="Arial" w:ascii="Arial"/>
                <w:color w:val="000000"/>
                <w:sz w:val="20"/>
                <w:szCs w:val="20"/>
              </w:rPr>
              <w:t xml:space="preserve">Knjigovodstvene </w:t>
            </w:r>
            <w:r w:rsidR="00044EA3">
              <w:rPr>
                <w:rFonts w:cs="Arial" w:hAnsi="Arial" w:ascii="Arial"/>
                <w:color w:val="000000"/>
                <w:sz w:val="20"/>
                <w:szCs w:val="20"/>
              </w:rPr>
              <w:t>usluge  3.500,00 bruto mj x 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44EA3" w:rsidP="0089082A" w:rsidR="005255BA" w:rsidRPr="00781F8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10.500,00</w:t>
            </w:r>
          </w:p>
        </w:tc>
      </w:tr>
      <w:tr w:rsidTr="0089082A" w:rsidR="005255BA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2039" w:rsidP="0089082A" w:rsidR="005255BA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55BA" w:rsidP="0089082A" w:rsidR="005255BA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1F85">
              <w:rPr>
                <w:rFonts w:cs="Arial" w:hAnsi="Arial" w:ascii="Arial"/>
                <w:color w:val="000000"/>
                <w:sz w:val="20"/>
                <w:szCs w:val="20"/>
              </w:rPr>
              <w:t>Suradnik stečajnog upravitelja bruto  4.500,00 kn mj.</w:t>
            </w:r>
            <w:r w:rsidR="00044EA3">
              <w:rPr>
                <w:rFonts w:cs="Arial" w:hAnsi="Arial" w:ascii="Arial"/>
                <w:color w:val="000000"/>
                <w:sz w:val="20"/>
                <w:szCs w:val="20"/>
              </w:rPr>
              <w:t>x 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44EA3" w:rsidP="0089082A" w:rsidR="005255BA" w:rsidRPr="00781F8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13.500,00</w:t>
            </w:r>
          </w:p>
        </w:tc>
      </w:tr>
      <w:tr w:rsidTr="0089082A" w:rsidR="005255BA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2039" w:rsidP="0089082A" w:rsidR="005255BA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2F6202" w:rsidP="00681057" w:rsidR="005255BA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Trošak obilaska  nekretnine u Rijeci i Zagrebu </w:t>
            </w:r>
            <w:r w:rsidR="005255BA" w:rsidRPr="00781F85">
              <w:rPr>
                <w:rFonts w:cs="Arial" w:hAnsi="Arial" w:ascii="Arial"/>
                <w:color w:val="000000"/>
                <w:sz w:val="20"/>
                <w:szCs w:val="20"/>
              </w:rPr>
              <w:t xml:space="preserve"> putni troškovi, materijalni troškovi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F6202" w:rsidP="0089082A" w:rsidR="005255BA" w:rsidRPr="00781F8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1.655,00 </w:t>
            </w:r>
          </w:p>
        </w:tc>
      </w:tr>
      <w:tr w:rsidTr="0089082A" w:rsidR="005255BA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2039" w:rsidP="0089082A" w:rsidR="005255BA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255BA" w:rsidP="0089082A" w:rsidR="005255BA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1F85">
              <w:rPr>
                <w:rFonts w:cs="Arial" w:hAnsi="Arial" w:ascii="Arial"/>
                <w:color w:val="000000"/>
                <w:sz w:val="20"/>
                <w:szCs w:val="20"/>
              </w:rPr>
              <w:t>Ostali materijalni trošak</w:t>
            </w:r>
            <w:r w:rsidR="002F6202">
              <w:rPr>
                <w:rFonts w:cs="Arial" w:hAnsi="Arial" w:ascii="Arial"/>
                <w:color w:val="000000"/>
                <w:sz w:val="20"/>
                <w:szCs w:val="20"/>
              </w:rPr>
              <w:t xml:space="preserve">  naknada za trošak telefona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F6202" w:rsidP="0089082A" w:rsidR="005255BA" w:rsidRPr="00781F8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1.000,00</w:t>
            </w:r>
          </w:p>
        </w:tc>
      </w:tr>
      <w:tr w:rsidTr="0089082A" w:rsidR="005255BA" w:rsidRPr="00781F85">
        <w:trPr>
          <w:trHeight w:val="39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2039" w:rsidP="0089082A" w:rsidR="005255BA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55BA" w:rsidP="0089082A" w:rsidR="005255BA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1F85">
              <w:rPr>
                <w:rFonts w:cs="Arial" w:hAnsi="Arial" w:ascii="Arial"/>
                <w:color w:val="000000"/>
                <w:sz w:val="20"/>
                <w:szCs w:val="20"/>
              </w:rPr>
              <w:t xml:space="preserve">Uredski materijal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44EA3" w:rsidP="0089082A" w:rsidR="005255BA" w:rsidRPr="00781F8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1.578,45</w:t>
            </w:r>
          </w:p>
        </w:tc>
      </w:tr>
      <w:tr w:rsidTr="0089082A" w:rsidR="005255BA" w:rsidRPr="00781F85">
        <w:trPr>
          <w:trHeight w:val="39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2039" w:rsidP="0089082A" w:rsidR="005255BA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55BA" w:rsidP="0089082A" w:rsidR="005255BA" w:rsidRPr="00781F85">
            <w:pPr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781F85"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Ukupno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F6202" w:rsidP="0089082A" w:rsidR="005255BA" w:rsidRPr="00781F85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72.836,15</w:t>
            </w:r>
          </w:p>
        </w:tc>
      </w:tr>
      <w:tr w:rsidTr="0089082A" w:rsidR="005255BA" w:rsidRPr="00781F85">
        <w:trPr>
          <w:trHeight w:val="527"/>
        </w:trPr>
        <w:tc>
          <w:tcPr>
            <w:tcW w:type="dxa" w:w="752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55E90" w:rsidP="00C55E90" w:rsidR="005255BA" w:rsidRPr="00781F85">
            <w:pPr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 </w:t>
            </w:r>
            <w:r w:rsidR="00722039">
              <w:rPr>
                <w:rFonts w:cs="Arial" w:hAnsi="Arial" w:ascii="Arial"/>
                <w:b/>
                <w:color w:val="000000"/>
                <w:sz w:val="20"/>
                <w:szCs w:val="20"/>
              </w:rPr>
              <w:t>14.</w:t>
            </w:r>
            <w:r w:rsidR="005255BA" w:rsidRPr="00781F85"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       </w:t>
            </w:r>
            <w:r w:rsidR="005255BA" w:rsidRPr="00781F85"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Raspoloživa sredstva na računu na dan </w:t>
            </w:r>
            <w:r w:rsidR="005255BA"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 29.08. 2017.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F6202" w:rsidP="0089082A" w:rsidR="005255BA" w:rsidRPr="00781F85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37.322,48</w:t>
            </w:r>
          </w:p>
        </w:tc>
      </w:tr>
    </w:tbl>
    <w:p w:rsidRDefault="005255BA" w:rsidP="005255BA" w:rsidR="005255BA">
      <w:pPr>
        <w:ind w:left="426"/>
        <w:jc w:val="both"/>
        <w:rPr>
          <w:rFonts w:cs="Arial" w:hAnsi="Cambria" w:ascii="Cambria"/>
          <w:b/>
        </w:rPr>
      </w:pPr>
    </w:p>
    <w:p w:rsidRDefault="00681057" w:rsidP="005255BA" w:rsidR="00681057">
      <w:pPr>
        <w:ind w:left="426"/>
        <w:jc w:val="both"/>
        <w:rPr>
          <w:rFonts w:cs="Arial" w:hAnsi="Cambria" w:ascii="Cambria"/>
          <w:b/>
        </w:rPr>
      </w:pPr>
    </w:p>
    <w:p w:rsidRDefault="005255BA" w:rsidP="005255BA" w:rsidR="005255BA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</w:p>
    <w:p w:rsidRDefault="00C55E90" w:rsidP="005255BA" w:rsidR="00C55E90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</w:p>
    <w:p w:rsidRDefault="00C55E90" w:rsidP="005255BA" w:rsidR="00C55E90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</w:p>
    <w:p w:rsidRDefault="00C55E90" w:rsidP="005255BA" w:rsidR="00C55E90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</w:p>
    <w:p w:rsidRDefault="00C55E90" w:rsidP="005255BA" w:rsidR="00C55E90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</w:p>
    <w:p w:rsidRDefault="00681057" w:rsidP="005255BA" w:rsidR="00681057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</w:p>
    <w:p w:rsidRDefault="00681057" w:rsidP="005255BA" w:rsidR="00681057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</w:p>
    <w:p w:rsidRDefault="00681057" w:rsidP="005255BA" w:rsidR="00681057" w:rsidRPr="00F72F51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</w:p>
    <w:p w:rsidRDefault="00F31FEF" w:rsidP="00A40BF3" w:rsidR="00F31FEF" w:rsidRPr="00F31FEF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A40BF3" w:rsidP="00A40BF3" w:rsidR="00A40BF3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>III. RADNJE KOJE ĆE SE PODUZETI U NAREDNOM RAZDOBLJU</w:t>
      </w:r>
      <w:r w:rsidR="00F73DE3">
        <w:rPr>
          <w:rFonts w:cs="Arial" w:hAnsi="Arial" w:ascii="Arial"/>
          <w:sz w:val="20"/>
          <w:szCs w:val="20"/>
          <w:lang w:val="pl-PL"/>
        </w:rPr>
        <w:t xml:space="preserve"> od 31.08.2017. do 30.11.2017.</w:t>
      </w:r>
    </w:p>
    <w:p w:rsidRDefault="0012042D" w:rsidP="00A40BF3" w:rsidR="0012042D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F60D17" w:rsidP="00F60D17" w:rsidR="00F60D17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Na nekretninama st</w:t>
      </w:r>
      <w:r w:rsidR="00B93962">
        <w:rPr>
          <w:rFonts w:cs="Arial" w:hAnsi="Arial" w:ascii="Arial"/>
          <w:sz w:val="20"/>
          <w:szCs w:val="20"/>
          <w:lang w:val="pl-PL"/>
        </w:rPr>
        <w:t xml:space="preserve">ečajnog dužnika u Velikopoljskoj </w:t>
      </w:r>
      <w:r>
        <w:rPr>
          <w:rFonts w:cs="Arial" w:hAnsi="Arial" w:ascii="Arial"/>
          <w:sz w:val="20"/>
          <w:szCs w:val="20"/>
          <w:lang w:val="pl-PL"/>
        </w:rPr>
        <w:t>o</w:t>
      </w:r>
      <w:r w:rsidR="00B93962">
        <w:rPr>
          <w:rFonts w:cs="Arial" w:hAnsi="Arial" w:ascii="Arial"/>
          <w:sz w:val="20"/>
          <w:szCs w:val="20"/>
          <w:lang w:val="pl-PL"/>
        </w:rPr>
        <w:t xml:space="preserve">pisanoj pod </w:t>
      </w:r>
      <w:r w:rsidR="00FC1857">
        <w:rPr>
          <w:rFonts w:cs="Arial" w:hAnsi="Arial" w:ascii="Arial"/>
          <w:sz w:val="20"/>
          <w:szCs w:val="20"/>
          <w:lang w:val="pl-PL"/>
        </w:rPr>
        <w:t xml:space="preserve"> </w:t>
      </w:r>
      <w:r w:rsidR="00B93962">
        <w:rPr>
          <w:rFonts w:cs="Arial" w:hAnsi="Arial" w:ascii="Arial"/>
          <w:sz w:val="20"/>
          <w:szCs w:val="20"/>
          <w:lang w:val="pl-PL"/>
        </w:rPr>
        <w:t xml:space="preserve">točkom </w:t>
      </w:r>
      <w:r>
        <w:rPr>
          <w:rFonts w:cs="Arial" w:hAnsi="Arial" w:ascii="Arial"/>
          <w:sz w:val="20"/>
          <w:szCs w:val="20"/>
          <w:lang w:val="pl-PL"/>
        </w:rPr>
        <w:t xml:space="preserve">1 a) upisano je založno pravo RH Ministrstvo financija za koje je stečajni upravitelj uputio podnesak na </w:t>
      </w:r>
      <w:r w:rsidRPr="00F31FEF">
        <w:rPr>
          <w:rFonts w:cs="Arial" w:hAnsi="Arial" w:ascii="Arial"/>
          <w:sz w:val="20"/>
          <w:szCs w:val="20"/>
          <w:lang w:val="pl-PL"/>
        </w:rPr>
        <w:t xml:space="preserve">Općinski sud u Novom Zagrebu  poslovni  broj </w:t>
      </w:r>
      <w:r w:rsidRPr="00F31FEF">
        <w:rPr>
          <w:rFonts w:cs="Arial" w:hAnsi="Arial" w:ascii="Arial"/>
          <w:b/>
          <w:sz w:val="20"/>
          <w:szCs w:val="20"/>
          <w:lang w:val="pl-PL"/>
        </w:rPr>
        <w:t xml:space="preserve">12 Ovr-2759/16-2 </w:t>
      </w:r>
      <w:r w:rsidRPr="00F31FEF">
        <w:rPr>
          <w:rFonts w:cs="Arial" w:hAnsi="Arial" w:ascii="Arial"/>
          <w:sz w:val="20"/>
          <w:szCs w:val="20"/>
          <w:lang w:val="pl-PL"/>
        </w:rPr>
        <w:t xml:space="preserve">za obustavu postupka u skladu s čl. 168 Stečajnog zakona, </w:t>
      </w:r>
      <w:r>
        <w:rPr>
          <w:rFonts w:cs="Arial" w:hAnsi="Arial" w:ascii="Arial"/>
          <w:sz w:val="20"/>
          <w:szCs w:val="20"/>
          <w:lang w:val="pl-PL"/>
        </w:rPr>
        <w:t xml:space="preserve">odnosno da se </w:t>
      </w:r>
      <w:r w:rsidRPr="00F31FEF">
        <w:rPr>
          <w:rFonts w:cs="Arial" w:hAnsi="Arial" w:ascii="Arial"/>
          <w:sz w:val="20"/>
          <w:szCs w:val="20"/>
          <w:lang w:val="pl-PL"/>
        </w:rPr>
        <w:t xml:space="preserve"> Zemljišno knjižnom odjelu naloži brisanje zabilježbe Z-22063/2016, </w:t>
      </w:r>
      <w:r>
        <w:rPr>
          <w:rFonts w:cs="Arial" w:hAnsi="Arial" w:ascii="Arial"/>
          <w:sz w:val="20"/>
          <w:szCs w:val="20"/>
          <w:lang w:val="pl-PL"/>
        </w:rPr>
        <w:t xml:space="preserve">odnosno brisanje zabilježbe predlagatelja RH Ministrstvo financija. </w:t>
      </w:r>
    </w:p>
    <w:p w:rsidRDefault="00F60D17" w:rsidP="00F60D17" w:rsidR="00F60D17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Kako drugi upisani razlučni vjerovnici na ovoj nekretnini H-ABDUCO d.o.o.</w:t>
      </w:r>
      <w:r w:rsidR="004E6A5C">
        <w:rPr>
          <w:rFonts w:cs="Arial" w:hAnsi="Arial" w:ascii="Arial"/>
          <w:sz w:val="20"/>
          <w:szCs w:val="20"/>
          <w:lang w:val="pl-PL"/>
        </w:rPr>
        <w:t xml:space="preserve"> </w:t>
      </w:r>
      <w:r>
        <w:rPr>
          <w:rFonts w:cs="Arial" w:hAnsi="Arial" w:ascii="Arial"/>
          <w:sz w:val="20"/>
          <w:szCs w:val="20"/>
          <w:lang w:val="pl-PL"/>
        </w:rPr>
        <w:t xml:space="preserve">i BAT Hrvatska d.o.o. nisu pokrenuli ovrhu čeka se rješenje Općinskog suda u Novom Zagrebu o brisanju založnog prava RH Ministrstvo finacija, odnosno o ustupanju predmeta stečajnom sudu. </w:t>
      </w:r>
    </w:p>
    <w:p w:rsidRDefault="003B559D" w:rsidP="00F60D17" w:rsidR="003B559D">
      <w:pPr>
        <w:rPr>
          <w:rFonts w:cs="Arial" w:hAnsi="Arial" w:ascii="Arial"/>
          <w:sz w:val="20"/>
          <w:szCs w:val="20"/>
          <w:lang w:val="pl-PL"/>
        </w:rPr>
      </w:pPr>
    </w:p>
    <w:p w:rsidRDefault="00872FAD" w:rsidP="00F60D17" w:rsidR="00872FAD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 druge dvije nekretnine i t</w:t>
      </w:r>
      <w:r w:rsidR="009B65B6">
        <w:rPr>
          <w:rFonts w:cs="Arial" w:hAnsi="Arial" w:ascii="Arial"/>
          <w:sz w:val="20"/>
          <w:szCs w:val="20"/>
          <w:lang w:val="pl-PL"/>
        </w:rPr>
        <w:t>o nekretnina u Rijeci i Zagreb</w:t>
      </w:r>
      <w:r w:rsidR="003D2BB8">
        <w:rPr>
          <w:rFonts w:cs="Arial" w:hAnsi="Arial" w:ascii="Arial"/>
          <w:sz w:val="20"/>
          <w:szCs w:val="20"/>
          <w:lang w:val="pl-PL"/>
        </w:rPr>
        <w:t>u</w:t>
      </w:r>
      <w:r w:rsidR="009B65B6">
        <w:rPr>
          <w:rFonts w:cs="Arial" w:hAnsi="Arial" w:ascii="Arial"/>
          <w:sz w:val="20"/>
          <w:szCs w:val="20"/>
          <w:lang w:val="pl-PL"/>
        </w:rPr>
        <w:t>-Zelengaj, pobliže opisane u točki 1.b) upisana su založna prava H-ABDUCO d.o.o. i Bat Hrvatska d.o.o. Nekretnine su u vanknjižnom vlasništvu stečajnog dužnika.</w:t>
      </w:r>
      <w:r w:rsidR="003B559D">
        <w:rPr>
          <w:rFonts w:cs="Arial" w:hAnsi="Arial" w:ascii="Arial"/>
          <w:sz w:val="20"/>
          <w:szCs w:val="20"/>
          <w:lang w:val="pl-PL"/>
        </w:rPr>
        <w:t xml:space="preserve"> </w:t>
      </w:r>
      <w:r w:rsidR="009B65B6">
        <w:rPr>
          <w:rFonts w:cs="Arial" w:hAnsi="Arial" w:ascii="Arial"/>
          <w:sz w:val="20"/>
          <w:szCs w:val="20"/>
          <w:lang w:val="pl-PL"/>
        </w:rPr>
        <w:t>Čeka se odluka nadležnih Općinskih sudova o ustupanju predmeta stečajnom sudu.</w:t>
      </w:r>
    </w:p>
    <w:p w:rsidRDefault="009B65B6" w:rsidP="00F60D17" w:rsidR="009B65B6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U daljnejm tijeku stečajnog postupka stečajni upravitelj će procjeniti nekretnine po stalnom sudskom vještaku osim nekretnina u Rijeci i Zagreb</w:t>
      </w:r>
      <w:r w:rsidR="00EB5626">
        <w:rPr>
          <w:rFonts w:cs="Arial" w:hAnsi="Arial" w:ascii="Arial"/>
          <w:sz w:val="20"/>
          <w:szCs w:val="20"/>
          <w:lang w:val="pl-PL"/>
        </w:rPr>
        <w:t>u</w:t>
      </w:r>
      <w:r>
        <w:rPr>
          <w:rFonts w:cs="Arial" w:hAnsi="Arial" w:ascii="Arial"/>
          <w:sz w:val="20"/>
          <w:szCs w:val="20"/>
          <w:lang w:val="pl-PL"/>
        </w:rPr>
        <w:t xml:space="preserve">-Zelengaj gdje je stečajni dužnik vanknjižni vlasnik, a kao vlasnik je upisano društvo RAUL d.o.o. sada u stečaju. </w:t>
      </w:r>
    </w:p>
    <w:p w:rsidRDefault="009B65B6" w:rsidP="00F60D17" w:rsidR="009B65B6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U odnosu na navedene nekretnine u vanknjižnom vlasništvu stečajni upravitelj će pratiti tijek prodaje istih ili u ovršnom postupku ili u</w:t>
      </w:r>
      <w:r w:rsidR="003D2BB8">
        <w:rPr>
          <w:rFonts w:cs="Arial" w:hAnsi="Arial" w:ascii="Arial"/>
          <w:sz w:val="20"/>
          <w:szCs w:val="20"/>
          <w:lang w:val="pl-PL"/>
        </w:rPr>
        <w:t xml:space="preserve"> stečajnom postupku, te će </w:t>
      </w:r>
      <w:r>
        <w:rPr>
          <w:rFonts w:cs="Arial" w:hAnsi="Arial" w:ascii="Arial"/>
          <w:sz w:val="20"/>
          <w:szCs w:val="20"/>
          <w:lang w:val="pl-PL"/>
        </w:rPr>
        <w:t xml:space="preserve">se u tim postupcima legitimirati kao vanknjižni vlasnik.  </w:t>
      </w:r>
    </w:p>
    <w:p w:rsidRDefault="007C05D8" w:rsidP="00A40BF3" w:rsidR="007C05D8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7C05D8" w:rsidP="00A40BF3" w:rsidR="007C05D8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7C05D8" w:rsidP="00A40BF3" w:rsidR="007C05D8">
      <w:pPr>
        <w:rPr>
          <w:rFonts w:cs="Arial" w:hAnsi="Arial" w:ascii="Arial"/>
          <w:sz w:val="20"/>
          <w:szCs w:val="20"/>
          <w:lang w:val="pl-PL"/>
        </w:rPr>
      </w:pPr>
    </w:p>
    <w:p w:rsidRDefault="009B65B6" w:rsidP="00A40BF3" w:rsidR="005255BA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 29.08.2017.</w:t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 xml:space="preserve">Stečajni upravitelj </w:t>
      </w:r>
    </w:p>
    <w:p w:rsidRDefault="009B65B6" w:rsidP="00A40BF3" w:rsidR="009B65B6">
      <w:pPr>
        <w:rPr>
          <w:rFonts w:cs="Arial" w:hAnsi="Arial" w:ascii="Arial"/>
          <w:sz w:val="20"/>
          <w:szCs w:val="20"/>
          <w:lang w:val="pl-PL"/>
        </w:rPr>
      </w:pPr>
    </w:p>
    <w:p w:rsidRDefault="009B65B6" w:rsidP="00A40BF3" w:rsidR="009B65B6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 xml:space="preserve">Marinko Paić, univ.spec.oec. </w:t>
      </w:r>
    </w:p>
    <w:p w:rsidRDefault="005255BA" w:rsidP="00A40BF3" w:rsidR="005255BA">
      <w:pPr>
        <w:rPr>
          <w:rFonts w:cs="Arial" w:hAnsi="Arial" w:ascii="Arial"/>
          <w:sz w:val="20"/>
          <w:szCs w:val="20"/>
          <w:lang w:val="pl-PL"/>
        </w:rPr>
      </w:pPr>
    </w:p>
    <w:p w:rsidRDefault="008B110E" w:rsidP="00A40BF3" w:rsidR="008B110E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12042D" w:rsidP="00A40BF3" w:rsidR="0012042D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 xml:space="preserve">U privitku: </w:t>
      </w:r>
    </w:p>
    <w:p w:rsidRDefault="00F31FEF" w:rsidP="00A40BF3" w:rsidR="00F31FEF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12042D" w:rsidP="00A40BF3" w:rsidR="0012042D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>-Preslika rješenja RH Općinsk isud u Novom Zagrebu, Zemljišno knjižno odjel posl. Broj: Z-25747/16 od 24.studenog 2016.godine</w:t>
      </w:r>
    </w:p>
    <w:p w:rsidRDefault="00A15C65" w:rsidP="00A40BF3" w:rsidR="0012042D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-Preslika podnesak Općinski sud u Novom Zagrebu na broj Ovr-2759/16-2 od 05.07.2017.</w:t>
      </w:r>
    </w:p>
    <w:p w:rsidRDefault="00A15C65" w:rsidP="00A40BF3" w:rsidR="00A15C65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-Preslika Općinski sud u Novom Zagrebu, Zemljišno knjižni odjel, rješenje  broj Z-14193/17 </w:t>
      </w:r>
      <w:r w:rsidRPr="00A15C65">
        <w:rPr>
          <w:rFonts w:cs="Arial" w:hAnsi="Arial" w:ascii="Arial"/>
          <w:sz w:val="20"/>
          <w:szCs w:val="20"/>
          <w:lang w:val="pl-PL"/>
        </w:rPr>
        <w:t xml:space="preserve"> od </w:t>
      </w:r>
      <w:r>
        <w:rPr>
          <w:rFonts w:cs="Arial" w:hAnsi="Arial" w:ascii="Arial"/>
          <w:sz w:val="20"/>
          <w:szCs w:val="20"/>
          <w:lang w:val="pl-PL"/>
        </w:rPr>
        <w:t>30.05.2017.</w:t>
      </w:r>
    </w:p>
    <w:p w:rsidRDefault="00A15C65" w:rsidP="00A40BF3" w:rsidR="00A15C65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- Preslika Grad Zagreb, Gradski ured za prostorno uređenje, izgradnju grada, Klasa:UP/I 363-02/2016-019/1365, Ur broj:251-13-32-1/004-16-2 MN od 24.03.2016.</w:t>
      </w:r>
    </w:p>
    <w:p w:rsidRDefault="00A15C65" w:rsidP="00A40BF3" w:rsidR="00A15C65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-Preslika RH Općinski građanski sud u Zagrebu, Zemljišno knjižni odjel, posl broj Z-12677/17, rješenje od 16.05.2017. </w:t>
      </w:r>
    </w:p>
    <w:p w:rsidRDefault="00A15C65" w:rsidP="00A40BF3" w:rsidR="00A15C65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- Preslika Podnesak predlagatelja osiguranja od  20.04.2017., posl broj R1-88/2016 Trgovački sud u Zagrebu </w:t>
      </w:r>
    </w:p>
    <w:p w:rsidRDefault="00A15C65" w:rsidP="00A40BF3" w:rsidR="00A15C65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-Preslika isplata radnici Agencija za zaštitiu radničkih potraživanja</w:t>
      </w:r>
    </w:p>
    <w:p w:rsidRDefault="00A15C65" w:rsidP="00A40BF3" w:rsidR="00A15C65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- Preslika isplata otkazni rok </w:t>
      </w:r>
    </w:p>
    <w:p w:rsidRDefault="001C2455" w:rsidP="00A40BF3" w:rsidR="00A15C65" w:rsidRPr="00F31FEF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- Preslika RH</w:t>
      </w:r>
      <w:r w:rsidR="00A15C65">
        <w:rPr>
          <w:rFonts w:cs="Arial" w:hAnsi="Arial" w:ascii="Arial"/>
          <w:sz w:val="20"/>
          <w:szCs w:val="20"/>
          <w:lang w:val="pl-PL"/>
        </w:rPr>
        <w:t xml:space="preserve"> Prekršajni sud u Zagrebu, Presuda posl broj 69.Pp G-1968/16-13 od 29.05.2017.; dokaz o uplati </w:t>
      </w:r>
    </w:p>
    <w:sectPr w:rsidR="00A15C65" w:rsidRPr="00F31FE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0780" w:rsidP="005960EF" w:rsidR="002A0780">
      <w:pPr>
        <w:spacing w:after="0"/>
      </w:pPr>
      <w:r>
        <w:separator/>
      </w:r>
    </w:p>
  </w:endnote>
  <w:endnote w:id="0" w:type="continuationSeparator">
    <w:p w:rsidRDefault="002A0780" w:rsidP="005960EF" w:rsidR="002A078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0EF" w:rsidR="005960EF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414785">
      <w:rPr>
        <w:noProof/>
      </w:rPr>
      <w:t>7</w:t>
    </w:r>
    <w:r>
      <w:fldChar w:fldCharType="end"/>
    </w:r>
  </w:p>
  <w:p w:rsidRDefault="005960EF" w:rsidR="005960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0780" w:rsidP="005960EF" w:rsidR="002A0780">
      <w:pPr>
        <w:spacing w:after="0"/>
      </w:pPr>
      <w:r>
        <w:separator/>
      </w:r>
    </w:p>
  </w:footnote>
  <w:footnote w:id="0" w:type="continuationSeparator">
    <w:p w:rsidRDefault="002A0780" w:rsidP="005960EF" w:rsidR="002A0780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320F1"/>
    <w:multiLevelType w:val="hybridMultilevel"/>
    <w:tmpl w:val="BD146290"/>
    <w:lvl w:tplc="9E3E2640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827CF4"/>
    <w:multiLevelType w:val="hybridMultilevel"/>
    <w:tmpl w:val="00843522"/>
    <w:lvl w:tplc="710092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A01C96"/>
    <w:multiLevelType w:val="hybridMultilevel"/>
    <w:tmpl w:val="0D5A877A"/>
    <w:lvl w:tplc="6D3E4652" w:ilvl="0">
      <w:start w:val="8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851A6D"/>
    <w:multiLevelType w:val="hybridMultilevel"/>
    <w:tmpl w:val="34C00DE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FC3144"/>
    <w:multiLevelType w:val="hybridMultilevel"/>
    <w:tmpl w:val="CEA6399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5A076F"/>
    <w:multiLevelType w:val="hybridMultilevel"/>
    <w:tmpl w:val="67A6E3D8"/>
    <w:lvl w:tplc="7AC6A438" w:ilvl="0">
      <w:start w:val="3"/>
      <w:numFmt w:val="upperLetter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4ECC246B"/>
    <w:multiLevelType w:val="multilevel"/>
    <w:tmpl w:val="4CD2941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5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6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720" w:left="108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1080" w:left="144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9">
    <w:nsid w:val="60FB3E3B"/>
    <w:multiLevelType w:val="hybridMultilevel"/>
    <w:tmpl w:val="DB7E349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C705642"/>
    <w:multiLevelType w:val="hybridMultilevel"/>
    <w:tmpl w:val="7808567E"/>
    <w:lvl w:tplc="1A7C5140" w:ilvl="0">
      <w:start w:val="1"/>
      <w:numFmt w:val="low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 w:numId="11">
    <w:abstractNumId w:val="10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0BF3"/>
    <w:rsid w:val="0004314F"/>
    <w:rsid w:val="00044EA3"/>
    <w:rsid w:val="000476DC"/>
    <w:rsid w:val="00080239"/>
    <w:rsid w:val="00081FBB"/>
    <w:rsid w:val="00097679"/>
    <w:rsid w:val="000B2B9E"/>
    <w:rsid w:val="000C2FEF"/>
    <w:rsid w:val="000C3BCC"/>
    <w:rsid w:val="000D7CE4"/>
    <w:rsid w:val="000F47CB"/>
    <w:rsid w:val="0012042D"/>
    <w:rsid w:val="0014526B"/>
    <w:rsid w:val="001740AA"/>
    <w:rsid w:val="00176789"/>
    <w:rsid w:val="001935FD"/>
    <w:rsid w:val="001B470B"/>
    <w:rsid w:val="001B6378"/>
    <w:rsid w:val="001C2455"/>
    <w:rsid w:val="00212A89"/>
    <w:rsid w:val="00212C59"/>
    <w:rsid w:val="00232198"/>
    <w:rsid w:val="0023393D"/>
    <w:rsid w:val="002458EC"/>
    <w:rsid w:val="00254E4B"/>
    <w:rsid w:val="002A0780"/>
    <w:rsid w:val="002B6E50"/>
    <w:rsid w:val="002C2A58"/>
    <w:rsid w:val="002D549A"/>
    <w:rsid w:val="002E1371"/>
    <w:rsid w:val="002F6202"/>
    <w:rsid w:val="0033630F"/>
    <w:rsid w:val="003374E3"/>
    <w:rsid w:val="00357B3B"/>
    <w:rsid w:val="00383012"/>
    <w:rsid w:val="00390A6C"/>
    <w:rsid w:val="003B559D"/>
    <w:rsid w:val="003C5626"/>
    <w:rsid w:val="003D2BB8"/>
    <w:rsid w:val="00414785"/>
    <w:rsid w:val="00472CE2"/>
    <w:rsid w:val="00481125"/>
    <w:rsid w:val="004C67F4"/>
    <w:rsid w:val="004E2B8F"/>
    <w:rsid w:val="004E6A5C"/>
    <w:rsid w:val="005255BA"/>
    <w:rsid w:val="0053648D"/>
    <w:rsid w:val="005571B0"/>
    <w:rsid w:val="005734F1"/>
    <w:rsid w:val="0057407F"/>
    <w:rsid w:val="005960EF"/>
    <w:rsid w:val="005A6A9E"/>
    <w:rsid w:val="005B5CF6"/>
    <w:rsid w:val="00631F49"/>
    <w:rsid w:val="00681057"/>
    <w:rsid w:val="00686B12"/>
    <w:rsid w:val="00696EC9"/>
    <w:rsid w:val="006A40E6"/>
    <w:rsid w:val="006B3C04"/>
    <w:rsid w:val="006B3F72"/>
    <w:rsid w:val="006F1864"/>
    <w:rsid w:val="006F685B"/>
    <w:rsid w:val="00722039"/>
    <w:rsid w:val="007920A3"/>
    <w:rsid w:val="007C05D8"/>
    <w:rsid w:val="008303F5"/>
    <w:rsid w:val="00864A3E"/>
    <w:rsid w:val="00867466"/>
    <w:rsid w:val="00872FAD"/>
    <w:rsid w:val="0089082A"/>
    <w:rsid w:val="008A4AC5"/>
    <w:rsid w:val="008A6FB8"/>
    <w:rsid w:val="008B110E"/>
    <w:rsid w:val="00910A23"/>
    <w:rsid w:val="00912F77"/>
    <w:rsid w:val="00931C1E"/>
    <w:rsid w:val="0093304B"/>
    <w:rsid w:val="009503AC"/>
    <w:rsid w:val="00970207"/>
    <w:rsid w:val="009B65B6"/>
    <w:rsid w:val="009D1F7F"/>
    <w:rsid w:val="009F28F1"/>
    <w:rsid w:val="00A15C65"/>
    <w:rsid w:val="00A34C1A"/>
    <w:rsid w:val="00A40BF3"/>
    <w:rsid w:val="00A75E6B"/>
    <w:rsid w:val="00AB33EF"/>
    <w:rsid w:val="00AE3A23"/>
    <w:rsid w:val="00B44DE1"/>
    <w:rsid w:val="00B93962"/>
    <w:rsid w:val="00BA5778"/>
    <w:rsid w:val="00BA71BD"/>
    <w:rsid w:val="00BB7EDB"/>
    <w:rsid w:val="00C5331A"/>
    <w:rsid w:val="00C55E90"/>
    <w:rsid w:val="00C63DF7"/>
    <w:rsid w:val="00C765AB"/>
    <w:rsid w:val="00C81E95"/>
    <w:rsid w:val="00CD3A6F"/>
    <w:rsid w:val="00D2642B"/>
    <w:rsid w:val="00D52D6A"/>
    <w:rsid w:val="00D74056"/>
    <w:rsid w:val="00D9318B"/>
    <w:rsid w:val="00DD1DAC"/>
    <w:rsid w:val="00E033D2"/>
    <w:rsid w:val="00E47442"/>
    <w:rsid w:val="00E54F76"/>
    <w:rsid w:val="00E70BAA"/>
    <w:rsid w:val="00EA33AA"/>
    <w:rsid w:val="00EB5626"/>
    <w:rsid w:val="00EB58B6"/>
    <w:rsid w:val="00F0390E"/>
    <w:rsid w:val="00F2120D"/>
    <w:rsid w:val="00F26AE8"/>
    <w:rsid w:val="00F3034A"/>
    <w:rsid w:val="00F31FEF"/>
    <w:rsid w:val="00F60D17"/>
    <w:rsid w:val="00F64346"/>
    <w:rsid w:val="00F65F19"/>
    <w:rsid w:val="00F73DE3"/>
    <w:rsid w:val="00FB79CD"/>
    <w:rsid w:val="00FC1857"/>
    <w:rsid w:val="00FC47DD"/>
    <w:rsid w:val="00FC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0BF3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0BF3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A40BF3"/>
  </w:style>
  <w:style w:styleId="Tekstbalonia" w:type="paragraph">
    <w:name w:val="Balloon Text"/>
    <w:basedOn w:val="Normal"/>
    <w:link w:val="TekstbaloniaChar"/>
    <w:uiPriority w:val="99"/>
    <w:semiHidden/>
    <w:unhideWhenUsed/>
    <w:rsid w:val="002D549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2D549A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5960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960E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960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960EF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4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785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785"/>
    <w:rPr>
      <w:rFonts w:cs="Arial" w:hAnsi="Arial" w:ascii="Arial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785"/>
    <w:rPr>
      <w:rFonts w:cs="Arial" w:hAnsi="Arial" w:ascii="Arial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785"/>
    <w:rPr>
      <w:rFonts w:cs="Arial" w:hAnsi="Arial" w:ascii="Arial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0BF3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0BF3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A40BF3"/>
  </w:style>
  <w:style w:styleId="Tekstbalonia" w:type="paragraph">
    <w:name w:val="Balloon Text"/>
    <w:basedOn w:val="Normal"/>
    <w:link w:val="TekstbaloniaChar"/>
    <w:uiPriority w:val="99"/>
    <w:semiHidden/>
    <w:unhideWhenUsed/>
    <w:rsid w:val="002D549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2D549A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5960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960E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960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960EF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4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785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785"/>
    <w:rPr>
      <w:rFonts w:ascii="Arial" w:cs="Arial" w:hAnsi="Arial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785"/>
    <w:rPr>
      <w:rFonts w:ascii="Arial" w:cs="Arial" w:hAnsi="Arial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785"/>
    <w:rPr>
      <w:rFonts w:ascii="Arial" w:cs="Arial" w:hAnsi="Arial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8613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18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818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980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St-2258/2016-45</izvorni_sadrzaj>
    <derivirana_varijabla naziv="DomainObject.Oznaka_1">St-2258/2016-45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2258</izvorni_sadrzaj>
    <derivirana_varijabla naziv="DomainObject.Predmet.Broj_1">2258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St-2258/2016</izvorni_sadrzaj>
    <derivirana_varijabla naziv="DomainObject.Predmet.OznakaBroj_1">St-2258/2016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ROBERTO PLUS d.o.o.</izvorni_sadrzaj>
    <derivirana_varijabla naziv="DomainObject.Predmet.ProtustrankaFormated_1">  ROBERTO PLUS d.o.o.</derivirana_varijabla>
  </DomainObject.Predmet.ProtustrankaFormated>
  <DomainObject.Predmet.ProtustrankaFormatedOIB>
    <izvorni_sadrzaj>  ROBERTO PLUS d.o.o., OIB 66385801110</izvorni_sadrzaj>
    <derivirana_varijabla naziv="DomainObject.Predmet.ProtustrankaFormatedOIB_1">  ROBERTO PLUS d.o.o., OIB 66385801110</derivirana_varijabla>
  </DomainObject.Predmet.ProtustrankaFormatedOIB>
  <DomainObject.Predmet.ProtustrankaFormatedWithAdress>
    <izvorni_sadrzaj> ROBERTO PLUS d.o.o., Velikopoljska 42, 10000 Zagreb</izvorni_sadrzaj>
    <derivirana_varijabla naziv="DomainObject.Predmet.ProtustrankaFormatedWithAdress_1"> ROBERTO PLUS d.o.o., Velikopoljska 42, 10000 Zagreb</derivirana_varijabla>
  </DomainObject.Predmet.ProtustrankaFormatedWithAdress>
  <DomainObject.Predmet.ProtustrankaFormatedWithAdressOIB>
    <izvorni_sadrzaj> ROBERTO PLUS d.o.o., OIB 66385801110, Velikopoljska 42, 10000 Zagreb</izvorni_sadrzaj>
    <derivirana_varijabla naziv="DomainObject.Predmet.ProtustrankaFormatedWithAdressOIB_1"> ROBERTO PLUS d.o.o., OIB 66385801110, Velikopoljska 42, 10000 Zagreb</derivirana_varijabla>
  </DomainObject.Predmet.ProtustrankaFormatedWithAdressOIB>
  <DomainObject.Predmet.ProtustrankaWithAdress>
    <izvorni_sadrzaj>ROBERTO PLUS d.o.o. Velikopoljska 42, 10000 Zagreb</izvorni_sadrzaj>
    <derivirana_varijabla naziv="DomainObject.Predmet.ProtustrankaWithAdress_1">ROBERTO PLUS d.o.o. Velikopoljska 42, 10000 Zagreb</derivirana_varijabla>
  </DomainObject.Predmet.ProtustrankaWithAdress>
  <DomainObject.Predmet.ProtustrankaWithAdressOIB>
    <izvorni_sadrzaj>ROBERTO PLUS d.o.o., OIB 66385801110, Velikopoljska 42, 10000 Zagreb</izvorni_sadrzaj>
    <derivirana_varijabla naziv="DomainObject.Predmet.ProtustrankaWithAdressOIB_1">ROBERTO PLUS d.o.o., OIB 66385801110, Velikopoljska 42, 10000 Zagreb</derivirana_varijabla>
  </DomainObject.Predmet.ProtustrankaWithAdressOIB>
  <DomainObject.Predmet.ProtustrankaNazivFormated>
    <izvorni_sadrzaj>ROBERTO PLUS d.o.o.</izvorni_sadrzaj>
    <derivirana_varijabla naziv="DomainObject.Predmet.ProtustrankaNazivFormated_1">ROBERTO PLUS d.o.o.</derivirana_varijabla>
  </DomainObject.Predmet.ProtustrankaNazivFormated>
  <DomainObject.Predmet.ProtustrankaNazivFormatedOIB>
    <izvorni_sadrzaj>ROBERTO PLUS d.o.o., OIB 66385801110</izvorni_sadrzaj>
    <derivirana_varijabla naziv="DomainObject.Predmet.ProtustrankaNazivFormatedOIB_1">ROBERTO PLUS d.o.o., OIB 66385801110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ROBERTO PLUS d.o.o.</item>
    </izvorni_sadrzaj>
    <derivirana_varijabla naziv="DomainObject.Predmet.ProtuStrankaListFormated_1">
      <item>ROBERTO PLUS d.o.o.</item>
    </derivirana_varijabla>
  </DomainObject.Predmet.ProtuStrankaListFormated>
  <DomainObject.Predmet.ProtuStrankaListFormatedOIB>
    <izvorni_sadrzaj>
      <item>ROBERTO PLUS d.o.o., OIB 66385801110</item>
    </izvorni_sadrzaj>
    <derivirana_varijabla naziv="DomainObject.Predmet.ProtuStrankaListFormatedOIB_1">
      <item>ROBERTO PLUS d.o.o., OIB 66385801110</item>
    </derivirana_varijabla>
  </DomainObject.Predmet.ProtuStrankaListFormatedOIB>
  <DomainObject.Predmet.ProtuStrankaListFormatedWithAdress>
    <izvorni_sadrzaj>
      <item>ROBERTO PLUS d.o.o., Velikopoljska 42, 10000 Zagreb</item>
    </izvorni_sadrzaj>
    <derivirana_varijabla naziv="DomainObject.Predmet.ProtuStrankaListFormatedWithAdress_1">
      <item>ROBERTO PLUS d.o.o., Velikopoljska 42, 10000 Zagreb</item>
    </derivirana_varijabla>
  </DomainObject.Predmet.ProtuStrankaListFormatedWithAdress>
  <DomainObject.Predmet.ProtuStrankaListFormatedWithAdressOIB>
    <izvorni_sadrzaj>
      <item>ROBERTO PLUS d.o.o., OIB 66385801110, Velikopoljska 42, 10000 Zagreb</item>
    </izvorni_sadrzaj>
    <derivirana_varijabla naziv="DomainObject.Predmet.ProtuStrankaListFormatedWithAdressOIB_1">
      <item>ROBERTO PLUS d.o.o., OIB 66385801110, Velikopoljska 42, 10000 Zagreb</item>
    </derivirana_varijabla>
  </DomainObject.Predmet.ProtuStrankaListFormatedWithAdressOIB>
  <DomainObject.Predmet.ProtuStrankaListNazivFormated>
    <izvorni_sadrzaj>
      <item>ROBERTO PLUS d.o.o.</item>
    </izvorni_sadrzaj>
    <derivirana_varijabla naziv="DomainObject.Predmet.ProtuStrankaListNazivFormated_1">
      <item>ROBERTO PLUS d.o.o.</item>
    </derivirana_varijabla>
  </DomainObject.Predmet.ProtuStrankaListNazivFormated>
  <DomainObject.Predmet.ProtuStrankaListNazivFormatedOIB>
    <izvorni_sadrzaj>
      <item>ROBERTO PLUS d.o.o., OIB 66385801110</item>
    </izvorni_sadrzaj>
    <derivirana_varijabla naziv="DomainObject.Predmet.ProtuStrankaListNazivFormatedOIB_1">
      <item>ROBERTO PLUS d.o.o., OIB 66385801110</item>
    </derivirana_varijabla>
  </DomainObject.Predmet.ProtuStrankaListNazivFormatedOIB>
  <DomainObject.Predmet.OstaliListFormated>
    <izvorni_sadrzaj>
      <item>ODVJETNIČKO DRUŠTVO BEKINA, ŠKURLA, DURMIŠ I SPAJIĆ, društvo s ograničenom odgovornošću</item>
      <item>Bojan Sruk</item>
    </izvorni_sadrzaj>
    <derivirana_varijabla naziv="DomainObject.Predmet.OstaliListFormated_1">
      <item>ODVJETNIČKO DRUŠTVO BEKINA, ŠKURLA, DURMIŠ I SPAJIĆ, društvo s ograničenom odgovornošću</item>
      <item>Bojan Sruk</item>
    </derivirana_varijabla>
  </DomainObject.Predmet.OstaliListFormated>
  <DomainObject.Predmet.OstaliListFormatedOIB>
    <izvorni_sadrzaj>
      <item>ODVJETNIČKO DRUŠTVO BEKINA, ŠKURLA, DURMIŠ I SPAJIĆ, društvo s ograničenom odgovornošću, OIB 68178969783</item>
      <item>Bojan Sruk, OIB 09187794167</item>
    </izvorni_sadrzaj>
    <derivirana_varijabla naziv="DomainObject.Predmet.OstaliListFormatedOIB_1">
      <item>ODVJETNIČKO DRUŠTVO BEKINA, ŠKURLA, DURMIŠ I SPAJIĆ, društvo s ograničenom odgovornošću, OIB 68178969783</item>
      <item>Bojan Sruk, OIB 09187794167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10000 Zagreb</item>
      <item>Bojan Sruk, Dobri Dol 48, 10000 Zagreb</item>
    </izvorni_sadrzaj>
    <derivirana_varijabla naziv="DomainObject.Predmet.OstaliListFormatedWithAdress_1">
      <item>ODVJETNIČKO DRUŠTVO BEKINA, ŠKURLA, DURMIŠ I SPAJIĆ, društvo s ograničenom odgovornošću, Preradovićeva 24, 10000 Zagreb</item>
      <item>Bojan Sruk, Dobri Dol 48, 10000 Zagreb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10000 Zagreb</item>
      <item>Bojan Sruk, OIB 09187794167, Dobri Dol 48, 10000 Zagreb</item>
    </izvorni_sadrzaj>
    <derivirana_varijabla naziv="DomainObject.Predmet.OstaliListFormatedWithAdressOIB_1">
      <item>ODVJETNIČKO DRUŠTVO BEKINA, ŠKURLA, DURMIŠ I SPAJIĆ, društvo s ograničenom odgovornošću, OIB 68178969783, Preradovićeva 24, 10000 Zagreb</item>
      <item>Bojan Sruk, OIB 09187794167, Dobri Dol 48, 10000 Zagreb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  <item>Bojan Sruk</item>
    </izvorni_sadrzaj>
    <derivirana_varijabla naziv="DomainObject.Predmet.OstaliListNazivFormated_1">
      <item>ODVJETNIČKO DRUŠTVO BEKINA, ŠKURLA, DURMIŠ I SPAJIĆ, društvo s ograničenom odgovornošću</item>
      <item>Bojan Sruk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  <item>Bojan Sruk, OIB 09187794167</item>
    </izvorni_sadrzaj>
    <derivirana_varijabla naziv="DomainObject.Predmet.OstaliListNazivFormatedOIB_1">
      <item>ODVJETNIČKO DRUŠTVO BEKINA, ŠKURLA, DURMIŠ I SPAJIĆ, društvo s ograničenom odgovornošću, OIB 68178969783</item>
      <item>Bojan Sruk, OIB 09187794167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ROBERTO PLUS d.o.o.</izvorni_sadrzaj>
    <derivirana_varijabla naziv="DomainObject.Predmet.ProtustrankaIDrugi_1">ROBERTO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ROBERTO PLUS d.o.o., OIB 66385801110, Velikopoljska 42, 10000 Zagreb</izvorni_sadrzaj>
    <derivirana_varijabla naziv="DomainObject.Predmet.ProtustrankaIDrugiAdressOIB_1">ROBERTO PLUS d.o.o., OIB 66385801110, Velikopoljska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ROBERTO PLUS d.o.o.</item>
      <item>ODVJETNIČKO DRUŠTVO BEKINA, ŠKURLA, DURMIŠ I SPAJIĆ, društvo s ograničenom odgovornošću</item>
      <item>Bojan Sruk</item>
    </izvorni_sadrzaj>
    <derivirana_varijabla naziv="DomainObject.Predmet.SudioniciListNaziv_1">
      <item>FINA Regionalni centar Zagreb</item>
      <item>ROBERTO PLUS d.o.o.</item>
      <item>ODVJETNIČKO DRUŠTVO BEKINA, ŠKURLA, DURMIŠ I SPAJIĆ, društvo s ograničenom odgovornošću</item>
      <item>Bojan Sruk</item>
    </derivirana_varijabla>
  </DomainObject.Predmet.SudioniciListNaziv>
  <DomainObject.Predmet.SudioniciListAdressOIB>
    <izvorni_sadrzaj>
      <item>FINA Regionalni centar Zagreb, OIB 85821130368, Trg svibanjskih žrtava 1995. 1,10000 Zagreb</item>
      <item>ROBERTO PLUS d.o.o., OIB 66385801110, Velikopoljska 42,10000 Zagreb</item>
      <item>ODVJETNIČKO DRUŠTVO BEKINA, ŠKURLA, DURMIŠ I SPAJIĆ, društvo s ograničenom odgovornošću, OIB 68178969783, Preradovićeva 24,10000 Zagreb</item>
      <item>Bojan Sruk, OIB 09187794167, Dobri Dol 48,10000 Zagreb</item>
    </izvorni_sadrzaj>
    <derivirana_varijabla naziv="DomainObject.Predmet.SudioniciListAdressOIB_1">
      <item>FINA Regionalni centar Zagreb, OIB 85821130368, Trg svibanjskih žrtava 1995. 1,10000 Zagreb</item>
      <item>ROBERTO PLUS d.o.o., OIB 66385801110, Velikopoljska 42,10000 Zagreb</item>
      <item>ODVJETNIČKO DRUŠTVO BEKINA, ŠKURLA, DURMIŠ I SPAJIĆ, društvo s ograničenom odgovornošću, OIB 68178969783, Preradovićeva 24,10000 Zagreb</item>
      <item>Bojan Sruk, OIB 09187794167, Dobri Dol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66385801110</item>
      <item>, OIB 68178969783</item>
      <item>, OIB 09187794167</item>
    </izvorni_sadrzaj>
    <derivirana_varijabla naziv="DomainObject.Predmet.SudioniciListNazivOIB_1">
      <item>, OIB 85821130368</item>
      <item>, OIB 66385801110</item>
      <item>, OIB 68178969783</item>
      <item>, OIB 09187794167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50DF6-493C-464A-9E05-817E71A3A2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2687</properties:Words>
  <properties:Characters>16396</properties:Characters>
  <properties:Lines>420</properties:Lines>
  <properties:Paragraphs>183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2017-08-30T11:52:00Z</dcterms:created>
  <dc:creator>Darko</dc:creator>
  <cp:lastModifiedBy>Vinka Mihalinčić</cp:lastModifiedBy>
  <cp:lastPrinted>2017-08-30T08:48:00Z</cp:lastPrinted>
  <dcterms:modified xmlns:xsi="http://www.w3.org/2001/XMLSchema-instance" xsi:type="dcterms:W3CDTF">2017-09-04T12:09:00Z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St-2258/2016-45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