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ceb0" w14:paraId="d3cceb0" w:rsidRDefault="00680B57" w:rsidP="00680B57" w:rsidR="00680B57" w:rsidRPr="00513328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513328">
      <w:pPr>
        <w:pStyle w:val="Naslov1"/>
        <w:rPr>
          <w:sz w:val="22"/>
          <w:szCs w:val="22"/>
        </w:rPr>
      </w:pPr>
      <w:r w:rsidRPr="00513328">
        <w:rPr>
          <w:sz w:val="22"/>
          <w:szCs w:val="22"/>
        </w:rPr>
        <w:t>R E P U B L I K A   H R V A T S K A</w:t>
      </w:r>
    </w:p>
    <w:p w:rsidRDefault="00680B57" w:rsidP="00680B57" w:rsidR="00680B57" w:rsidRPr="00513328">
      <w:pPr>
        <w:pStyle w:val="Naslov1"/>
        <w:rPr>
          <w:sz w:val="22"/>
          <w:szCs w:val="22"/>
        </w:rPr>
      </w:pPr>
    </w:p>
    <w:p w:rsidRDefault="00680B57" w:rsidP="00680B57" w:rsidR="00680B57" w:rsidRPr="00513328">
      <w:pPr>
        <w:pStyle w:val="Naslov1"/>
        <w:rPr>
          <w:sz w:val="22"/>
          <w:szCs w:val="22"/>
        </w:rPr>
      </w:pPr>
      <w:r w:rsidRPr="00513328">
        <w:rPr>
          <w:sz w:val="22"/>
          <w:szCs w:val="22"/>
        </w:rPr>
        <w:t>R J E Š E N J E</w:t>
      </w:r>
    </w:p>
    <w:p w:rsidRDefault="00680B57" w:rsidP="00680B57" w:rsidR="00680B57" w:rsidRPr="00513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490455" w:rsidR="00680B57" w:rsidRPr="00513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328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513328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51332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513328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513328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513328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295630" w:rsidRPr="00513328">
        <w:rPr>
          <w:rFonts w:hAnsi="Times New Roman" w:ascii="Times New Roman"/>
          <w:sz w:val="22"/>
          <w:szCs w:val="22"/>
          <w:lang w:val="hr-HR"/>
        </w:rPr>
        <w:t>JUŽNI JADRAN NAUTIKA d.o.o., Pred dvorom 1, 20000 Dubrovnik, OIB: 95135606953</w:t>
      </w:r>
      <w:r w:rsidR="00490455" w:rsidRPr="00513328">
        <w:rPr>
          <w:rFonts w:hAnsi="Times New Roman" w:ascii="Times New Roman"/>
          <w:sz w:val="22"/>
          <w:szCs w:val="22"/>
          <w:lang w:val="hr-HR"/>
        </w:rPr>
        <w:t>, dana 23. rujna 2016</w:t>
      </w:r>
      <w:r w:rsidRPr="00513328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680B57" w:rsidP="00680B57" w:rsidR="00680B57" w:rsidRPr="00513328">
      <w:pPr>
        <w:pStyle w:val="Tijeloteksta"/>
        <w:rPr>
          <w:sz w:val="22"/>
          <w:szCs w:val="22"/>
        </w:rPr>
      </w:pPr>
    </w:p>
    <w:p w:rsidRDefault="00680B57" w:rsidP="00680B57" w:rsidR="00680B57" w:rsidRPr="00513328">
      <w:pPr>
        <w:pStyle w:val="Tijeloteksta"/>
        <w:rPr>
          <w:sz w:val="22"/>
          <w:szCs w:val="22"/>
        </w:rPr>
      </w:pPr>
    </w:p>
    <w:p w:rsidRDefault="00680B57" w:rsidP="00680B57" w:rsidR="00680B57" w:rsidRPr="00513328">
      <w:pPr>
        <w:pStyle w:val="Tijeloteksta"/>
        <w:jc w:val="center"/>
        <w:rPr>
          <w:b/>
          <w:sz w:val="22"/>
          <w:szCs w:val="22"/>
        </w:rPr>
      </w:pPr>
      <w:r w:rsidRPr="00513328">
        <w:rPr>
          <w:b/>
          <w:sz w:val="22"/>
          <w:szCs w:val="22"/>
        </w:rPr>
        <w:t>r i j e š i o    j e</w:t>
      </w:r>
    </w:p>
    <w:p w:rsidRDefault="00680B57" w:rsidP="00680B57" w:rsidR="00680B57" w:rsidRPr="00513328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513328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513328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0B1091" w:rsidRPr="00513328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295630" w:rsidRPr="00513328">
        <w:rPr>
          <w:rFonts w:hAnsi="Times New Roman" w:ascii="Times New Roman"/>
          <w:sz w:val="22"/>
          <w:szCs w:val="22"/>
          <w:lang w:val="hr-HR"/>
        </w:rPr>
        <w:t>JUŽNI JADRAN NAUTIKA d.o.o., Pred dvorom 1, 20000 Dubrovnik, OIB: 95135606953</w:t>
      </w:r>
      <w:r w:rsidRPr="00513328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680B57" w:rsidR="00680B57" w:rsidRPr="00513328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13328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513328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513328">
        <w:rPr>
          <w:rFonts w:hAnsi="Times New Roman" w:ascii="Times New Roman"/>
          <w:sz w:val="22"/>
          <w:szCs w:val="22"/>
          <w:lang w:val="hr-HR"/>
        </w:rPr>
        <w:tab/>
        <w:t xml:space="preserve">Pokreće se postupak radi utvrđenja pretpostavki za otvaranje stečajnog postupka (prethodni postupak) </w:t>
      </w:r>
      <w:r w:rsidR="00EB402D" w:rsidRPr="00513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13328">
        <w:rPr>
          <w:rFonts w:hAnsi="Times New Roman" w:ascii="Times New Roman"/>
          <w:sz w:val="22"/>
          <w:szCs w:val="22"/>
          <w:lang w:val="hr-HR"/>
        </w:rPr>
        <w:t>nad dužnikom</w:t>
      </w:r>
      <w:r w:rsidR="000B1091" w:rsidRPr="00513328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295630" w:rsidRPr="00513328">
        <w:rPr>
          <w:rFonts w:hAnsi="Times New Roman" w:ascii="Times New Roman"/>
          <w:sz w:val="22"/>
          <w:szCs w:val="22"/>
          <w:lang w:val="hr-HR"/>
        </w:rPr>
        <w:t>JUŽNI JADRAN NAUTIKA d.o.o., Pred dvorom 1, 20000 Dubrovnik, OIB: 95135606953</w:t>
      </w:r>
      <w:r w:rsidR="00644017" w:rsidRPr="0051332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402D" w:rsidRPr="00513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4017" w:rsidRPr="00513328">
        <w:rPr>
          <w:rFonts w:hAnsi="Times New Roman" w:ascii="Times New Roman"/>
          <w:sz w:val="22"/>
          <w:szCs w:val="22"/>
          <w:lang w:val="hr-HR"/>
        </w:rPr>
        <w:t>Postupak će se voditi pod novim poslovnim brojem.</w:t>
      </w:r>
    </w:p>
    <w:p w:rsidRDefault="00680B57" w:rsidP="00680B57" w:rsidR="00680B57" w:rsidRPr="00513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513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13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332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513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35739" w:rsidP="00680B57" w:rsidR="00335739" w:rsidRPr="00513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13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328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DE3594" w:rsidRPr="00513328">
        <w:rPr>
          <w:rFonts w:hAnsi="Times New Roman" w:ascii="Times New Roman"/>
          <w:sz w:val="22"/>
          <w:szCs w:val="22"/>
          <w:lang w:val="hr-HR"/>
        </w:rPr>
        <w:t>rovnik je podnij</w:t>
      </w:r>
      <w:r w:rsidR="00295630" w:rsidRPr="00513328">
        <w:rPr>
          <w:rFonts w:hAnsi="Times New Roman" w:ascii="Times New Roman"/>
          <w:sz w:val="22"/>
          <w:szCs w:val="22"/>
          <w:lang w:val="hr-HR"/>
        </w:rPr>
        <w:t>ela ovom sudu 24</w:t>
      </w:r>
      <w:r w:rsidR="00DE3594" w:rsidRPr="00513328">
        <w:rPr>
          <w:rFonts w:hAnsi="Times New Roman" w:ascii="Times New Roman"/>
          <w:sz w:val="22"/>
          <w:szCs w:val="22"/>
          <w:lang w:val="hr-HR"/>
        </w:rPr>
        <w:t>. veljače</w:t>
      </w:r>
      <w:r w:rsidR="00D46E9D" w:rsidRPr="00513328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513328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513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1091" w:rsidRPr="00513328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="005B623D" w:rsidRPr="00513328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513328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8A59AF" w:rsidRPr="00513328">
        <w:rPr>
          <w:rFonts w:hAnsi="Times New Roman" w:ascii="Times New Roman"/>
          <w:sz w:val="22"/>
          <w:szCs w:val="22"/>
          <w:lang w:val="hr-HR"/>
        </w:rPr>
        <w:t xml:space="preserve"> u neprekinutom raz</w:t>
      </w:r>
      <w:r w:rsidR="00295630" w:rsidRPr="00513328">
        <w:rPr>
          <w:rFonts w:hAnsi="Times New Roman" w:ascii="Times New Roman"/>
          <w:sz w:val="22"/>
          <w:szCs w:val="22"/>
          <w:lang w:val="hr-HR"/>
        </w:rPr>
        <w:t>doblju od 246</w:t>
      </w:r>
      <w:r w:rsidR="008A59AF" w:rsidRPr="00513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13328">
        <w:rPr>
          <w:rFonts w:hAnsi="Times New Roman" w:ascii="Times New Roman"/>
          <w:sz w:val="22"/>
          <w:szCs w:val="22"/>
          <w:lang w:val="hr-HR"/>
        </w:rPr>
        <w:t>dan</w:t>
      </w:r>
      <w:r w:rsidR="00DE3594" w:rsidRPr="00513328">
        <w:rPr>
          <w:rFonts w:hAnsi="Times New Roman" w:ascii="Times New Roman"/>
          <w:sz w:val="22"/>
          <w:szCs w:val="22"/>
          <w:lang w:val="hr-HR"/>
        </w:rPr>
        <w:t>a u ukupno</w:t>
      </w:r>
      <w:r w:rsidR="00295630" w:rsidRPr="00513328">
        <w:rPr>
          <w:rFonts w:hAnsi="Times New Roman" w:ascii="Times New Roman"/>
          <w:sz w:val="22"/>
          <w:szCs w:val="22"/>
          <w:lang w:val="hr-HR"/>
        </w:rPr>
        <w:t>m iznosu od 65,00</w:t>
      </w:r>
      <w:r w:rsidR="008A59AF" w:rsidRPr="00513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747E" w:rsidRPr="00513328">
        <w:rPr>
          <w:rFonts w:hAnsi="Times New Roman" w:ascii="Times New Roman"/>
          <w:sz w:val="22"/>
          <w:szCs w:val="22"/>
          <w:lang w:val="hr-HR"/>
        </w:rPr>
        <w:t xml:space="preserve"> kuna, da nema zaposlenih, da i</w:t>
      </w:r>
      <w:r w:rsidRPr="00513328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513328">
        <w:rPr>
          <w:rFonts w:hAnsi="Times New Roman" w:ascii="Times New Roman"/>
          <w:sz w:val="22"/>
          <w:szCs w:val="22"/>
          <w:lang w:val="hr-HR"/>
        </w:rPr>
        <w:t xml:space="preserve"> kod</w:t>
      </w:r>
      <w:r w:rsidRPr="00513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95630" w:rsidRPr="00513328">
        <w:rPr>
          <w:rFonts w:hAnsi="Times New Roman" w:ascii="Times New Roman"/>
          <w:sz w:val="22"/>
          <w:szCs w:val="22"/>
          <w:lang w:val="hr-HR"/>
        </w:rPr>
        <w:t xml:space="preserve"> Privredne banke</w:t>
      </w:r>
      <w:r w:rsidR="00991F2E" w:rsidRPr="00513328">
        <w:rPr>
          <w:rFonts w:hAnsi="Times New Roman" w:ascii="Times New Roman"/>
          <w:sz w:val="22"/>
          <w:szCs w:val="22"/>
          <w:lang w:val="hr-HR"/>
        </w:rPr>
        <w:t xml:space="preserve"> d.d</w:t>
      </w:r>
      <w:r w:rsidR="00F90CBE" w:rsidRPr="00513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13328">
        <w:rPr>
          <w:rFonts w:hAnsi="Times New Roman" w:ascii="Times New Roman"/>
          <w:sz w:val="22"/>
          <w:szCs w:val="22"/>
          <w:lang w:val="hr-HR"/>
        </w:rPr>
        <w:t>kao i da nema zaplijenjenih sredstava na ime predujma za namirenje troškova stečajnog postupka.</w:t>
      </w:r>
    </w:p>
    <w:p w:rsidRDefault="00680B57" w:rsidP="00680B57" w:rsidR="00680B57" w:rsidRPr="00513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5133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513328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5133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5133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513328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</w:t>
      </w:r>
    </w:p>
    <w:p w:rsidRDefault="001D0758" w:rsidP="00680B57" w:rsidR="001D0758" w:rsidRPr="005133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0758" w:rsidP="00680B57" w:rsidR="001D0758" w:rsidRPr="005133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680B57" w:rsidRPr="005133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513328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</w:t>
      </w:r>
      <w:r w:rsidR="0030690F" w:rsidRPr="00513328">
        <w:rPr>
          <w:rFonts w:hAnsi="Times New Roman" w:ascii="Times New Roman"/>
          <w:sz w:val="22"/>
          <w:szCs w:val="22"/>
          <w:lang w:val="hr-HR"/>
        </w:rPr>
        <w:t xml:space="preserve"> budući da iz podneska vjerovnika Republika Hrvatska, Ministarstvo financija, Porezna uprava</w:t>
      </w:r>
      <w:r w:rsidR="00D9138C" w:rsidRPr="00513328">
        <w:rPr>
          <w:rFonts w:hAnsi="Times New Roman" w:ascii="Times New Roman"/>
          <w:sz w:val="22"/>
          <w:szCs w:val="22"/>
          <w:lang w:val="hr-HR"/>
        </w:rPr>
        <w:t xml:space="preserve"> od </w:t>
      </w:r>
      <w:r w:rsidR="007C08BD" w:rsidRPr="00513328">
        <w:rPr>
          <w:rFonts w:hAnsi="Times New Roman" w:ascii="Times New Roman"/>
          <w:sz w:val="22"/>
          <w:szCs w:val="22"/>
          <w:lang w:val="hr-HR"/>
        </w:rPr>
        <w:t>29</w:t>
      </w:r>
      <w:r w:rsidR="008B01AF" w:rsidRPr="0051332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C08BD" w:rsidRPr="00513328">
        <w:rPr>
          <w:rFonts w:hAnsi="Times New Roman" w:ascii="Times New Roman"/>
          <w:sz w:val="22"/>
          <w:szCs w:val="22"/>
          <w:lang w:val="hr-HR"/>
        </w:rPr>
        <w:t>veljače</w:t>
      </w:r>
      <w:r w:rsidR="0030690F" w:rsidRPr="00513328">
        <w:rPr>
          <w:rFonts w:hAnsi="Times New Roman" w:ascii="Times New Roman"/>
          <w:sz w:val="22"/>
          <w:szCs w:val="22"/>
          <w:lang w:val="hr-HR"/>
        </w:rPr>
        <w:t xml:space="preserve"> 2016.g</w:t>
      </w:r>
      <w:r w:rsidR="00D9138C" w:rsidRPr="00513328">
        <w:rPr>
          <w:rFonts w:hAnsi="Times New Roman" w:ascii="Times New Roman"/>
          <w:sz w:val="22"/>
          <w:szCs w:val="22"/>
          <w:lang w:val="hr-HR"/>
        </w:rPr>
        <w:t xml:space="preserve">. (l.s. </w:t>
      </w:r>
      <w:r w:rsidR="007C08BD" w:rsidRPr="00513328">
        <w:rPr>
          <w:rFonts w:hAnsi="Times New Roman" w:ascii="Times New Roman"/>
          <w:sz w:val="22"/>
          <w:szCs w:val="22"/>
          <w:lang w:val="hr-HR"/>
        </w:rPr>
        <w:t>9</w:t>
      </w:r>
      <w:r w:rsidR="0030690F" w:rsidRPr="00513328">
        <w:rPr>
          <w:rFonts w:hAnsi="Times New Roman" w:ascii="Times New Roman"/>
          <w:sz w:val="22"/>
          <w:szCs w:val="22"/>
          <w:lang w:val="hr-HR"/>
        </w:rPr>
        <w:t xml:space="preserve">)  proizlazi da dužnik ima imovine i to </w:t>
      </w:r>
      <w:r w:rsidR="007C08BD" w:rsidRPr="00513328">
        <w:rPr>
          <w:rFonts w:hAnsi="Times New Roman" w:ascii="Times New Roman"/>
          <w:sz w:val="22"/>
          <w:szCs w:val="22"/>
          <w:lang w:val="hr-HR"/>
        </w:rPr>
        <w:t xml:space="preserve"> udjele u druš</w:t>
      </w:r>
      <w:r w:rsidR="00FD1681" w:rsidRPr="00513328">
        <w:rPr>
          <w:rFonts w:hAnsi="Times New Roman" w:ascii="Times New Roman"/>
          <w:sz w:val="22"/>
          <w:szCs w:val="22"/>
          <w:lang w:val="hr-HR"/>
        </w:rPr>
        <w:t xml:space="preserve">tvima MARINA SLANO d.o.o. i DUBROVAČKE LUČICE d.o.o. </w:t>
      </w:r>
      <w:r w:rsidR="0030690F" w:rsidRPr="00513328">
        <w:rPr>
          <w:rFonts w:hAnsi="Times New Roman" w:ascii="Times New Roman"/>
          <w:sz w:val="22"/>
          <w:szCs w:val="22"/>
          <w:lang w:val="hr-HR"/>
        </w:rPr>
        <w:t xml:space="preserve">vrijednost bi prema sada dostupnim podacima bila dovoljna za namirenje osnovnih troškova postupka. </w:t>
      </w:r>
      <w:r w:rsidR="00A86935" w:rsidRPr="00513328">
        <w:rPr>
          <w:rFonts w:hAnsi="Times New Roman" w:ascii="Times New Roman"/>
          <w:sz w:val="22"/>
          <w:szCs w:val="22"/>
          <w:lang w:val="hr-HR"/>
        </w:rPr>
        <w:t xml:space="preserve">  </w:t>
      </w:r>
    </w:p>
    <w:p w:rsidRDefault="00680B57" w:rsidP="00680B57" w:rsidR="00680B57" w:rsidRPr="005133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5133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513328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5133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5133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513328"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5133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5133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513328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5133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13328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513328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513328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5133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3328">
        <w:rPr>
          <w:rFonts w:hAnsi="Times New Roman" w:ascii="Times New Roman"/>
          <w:b/>
          <w:sz w:val="22"/>
          <w:szCs w:val="22"/>
          <w:lang w:val="hr-HR"/>
        </w:rPr>
        <w:t>U Dubrovniku, 23. rujna 2016</w:t>
      </w:r>
      <w:r w:rsidR="00680B57" w:rsidRPr="00513328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513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13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680B57" w:rsidP="00680B57" w:rsidR="00680B57" w:rsidRPr="00513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13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Pr="00513328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513328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FA41B7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680B57" w:rsidP="00680B57" w:rsidR="00680B57" w:rsidRPr="00513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13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13328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513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13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13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13328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513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328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513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13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13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1332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513328">
      <w:pPr>
        <w:pStyle w:val="Tijeloteksta"/>
        <w:rPr>
          <w:sz w:val="22"/>
          <w:szCs w:val="22"/>
        </w:rPr>
      </w:pPr>
      <w:r w:rsidRPr="00513328">
        <w:rPr>
          <w:sz w:val="22"/>
          <w:szCs w:val="22"/>
        </w:rPr>
        <w:t xml:space="preserve">- dužniku, </w:t>
      </w:r>
    </w:p>
    <w:p w:rsidRDefault="00680B57" w:rsidP="00680B57" w:rsidR="00680B57" w:rsidRPr="00513328">
      <w:pPr>
        <w:pStyle w:val="Tijeloteksta"/>
        <w:rPr>
          <w:sz w:val="22"/>
          <w:szCs w:val="22"/>
        </w:rPr>
      </w:pPr>
      <w:r w:rsidRPr="00513328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D342C1" w:rsidRPr="00513328">
      <w:pPr>
        <w:pStyle w:val="Tijeloteksta"/>
        <w:rPr>
          <w:sz w:val="22"/>
          <w:szCs w:val="22"/>
        </w:rPr>
      </w:pPr>
      <w:r w:rsidRPr="00513328">
        <w:rPr>
          <w:sz w:val="22"/>
          <w:szCs w:val="22"/>
        </w:rPr>
        <w:t xml:space="preserve">- </w:t>
      </w:r>
      <w:r w:rsidR="00D342C1" w:rsidRPr="00513328">
        <w:rPr>
          <w:sz w:val="22"/>
          <w:szCs w:val="22"/>
        </w:rPr>
        <w:t xml:space="preserve">Privredne banke d.d </w:t>
      </w:r>
    </w:p>
    <w:p w:rsidRDefault="00250087" w:rsidP="00680B57" w:rsidR="00680B57" w:rsidRPr="00513328">
      <w:pPr>
        <w:pStyle w:val="Tijeloteksta"/>
        <w:rPr>
          <w:sz w:val="22"/>
          <w:szCs w:val="22"/>
        </w:rPr>
      </w:pPr>
      <w:r w:rsidRPr="00513328">
        <w:rPr>
          <w:sz w:val="22"/>
          <w:szCs w:val="22"/>
        </w:rPr>
        <w:t xml:space="preserve">- </w:t>
      </w:r>
      <w:r w:rsidR="00680B57" w:rsidRPr="00513328">
        <w:rPr>
          <w:sz w:val="22"/>
          <w:szCs w:val="22"/>
        </w:rPr>
        <w:t>m</w:t>
      </w:r>
      <w:r w:rsidR="006B02D6" w:rsidRPr="00513328">
        <w:rPr>
          <w:sz w:val="22"/>
          <w:szCs w:val="22"/>
        </w:rPr>
        <w:t>režna stranica e oglasna ploča.</w:t>
      </w:r>
    </w:p>
    <w:p w:rsidRDefault="00182088" w:rsidP="00680B57" w:rsidR="00182088" w:rsidRPr="00513328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51332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39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4D223A">
      <w:rPr>
        <w:rFonts w:hAnsi="Times New Roman" w:ascii="Times New Roman"/>
        <w:b/>
        <w:sz w:val="22"/>
        <w:szCs w:val="22"/>
        <w:lang w:val="hr-HR"/>
      </w:rPr>
      <w:t>558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295446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4D223A">
      <w:rPr>
        <w:rFonts w:hAnsi="Times New Roman" w:ascii="Times New Roman"/>
        <w:b/>
        <w:sz w:val="22"/>
        <w:szCs w:val="22"/>
        <w:lang w:val="hr-HR"/>
      </w:rPr>
      <w:t>558</w:t>
    </w:r>
    <w:r w:rsidR="00295446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4ECC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1091"/>
    <w:rsid w:val="000B609B"/>
    <w:rsid w:val="000B62A6"/>
    <w:rsid w:val="000B7E3D"/>
    <w:rsid w:val="000B7E46"/>
    <w:rsid w:val="000C47B3"/>
    <w:rsid w:val="000D2AFF"/>
    <w:rsid w:val="00112B50"/>
    <w:rsid w:val="001161BD"/>
    <w:rsid w:val="001263FA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9717F"/>
    <w:rsid w:val="001A308B"/>
    <w:rsid w:val="001A41C1"/>
    <w:rsid w:val="001B1335"/>
    <w:rsid w:val="001C5B5A"/>
    <w:rsid w:val="001D0758"/>
    <w:rsid w:val="00214521"/>
    <w:rsid w:val="002169D1"/>
    <w:rsid w:val="0023747E"/>
    <w:rsid w:val="00245AD9"/>
    <w:rsid w:val="00250087"/>
    <w:rsid w:val="002669D9"/>
    <w:rsid w:val="00281CBA"/>
    <w:rsid w:val="00295446"/>
    <w:rsid w:val="00295630"/>
    <w:rsid w:val="002B65BB"/>
    <w:rsid w:val="002D5B42"/>
    <w:rsid w:val="002E46D4"/>
    <w:rsid w:val="002F3D54"/>
    <w:rsid w:val="0030690F"/>
    <w:rsid w:val="003205C3"/>
    <w:rsid w:val="00322EFB"/>
    <w:rsid w:val="00335739"/>
    <w:rsid w:val="00341E4D"/>
    <w:rsid w:val="003559B3"/>
    <w:rsid w:val="00366400"/>
    <w:rsid w:val="00367BDF"/>
    <w:rsid w:val="003815AE"/>
    <w:rsid w:val="00381A6A"/>
    <w:rsid w:val="003A1F98"/>
    <w:rsid w:val="003B397D"/>
    <w:rsid w:val="003C4F61"/>
    <w:rsid w:val="003D2F62"/>
    <w:rsid w:val="003E3CF9"/>
    <w:rsid w:val="003F7F21"/>
    <w:rsid w:val="00407ED8"/>
    <w:rsid w:val="0042162E"/>
    <w:rsid w:val="00424E93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D223A"/>
    <w:rsid w:val="004E50F8"/>
    <w:rsid w:val="004E7806"/>
    <w:rsid w:val="0050472A"/>
    <w:rsid w:val="00513328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8183D"/>
    <w:rsid w:val="005940E9"/>
    <w:rsid w:val="005B3D80"/>
    <w:rsid w:val="005B623D"/>
    <w:rsid w:val="005D7DB9"/>
    <w:rsid w:val="005E3275"/>
    <w:rsid w:val="005F1695"/>
    <w:rsid w:val="005F1B14"/>
    <w:rsid w:val="00617C83"/>
    <w:rsid w:val="006356C5"/>
    <w:rsid w:val="00644017"/>
    <w:rsid w:val="00645192"/>
    <w:rsid w:val="006451E1"/>
    <w:rsid w:val="00653BFE"/>
    <w:rsid w:val="00680B57"/>
    <w:rsid w:val="00690DEE"/>
    <w:rsid w:val="00695977"/>
    <w:rsid w:val="006A0CBF"/>
    <w:rsid w:val="006B02D6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74127"/>
    <w:rsid w:val="00777E68"/>
    <w:rsid w:val="007A29F9"/>
    <w:rsid w:val="007B0FC3"/>
    <w:rsid w:val="007C08BD"/>
    <w:rsid w:val="007C12F4"/>
    <w:rsid w:val="007C6CF9"/>
    <w:rsid w:val="007E125F"/>
    <w:rsid w:val="007E3879"/>
    <w:rsid w:val="007F39F3"/>
    <w:rsid w:val="00802A48"/>
    <w:rsid w:val="00806574"/>
    <w:rsid w:val="00816118"/>
    <w:rsid w:val="00831972"/>
    <w:rsid w:val="00837BBB"/>
    <w:rsid w:val="00840E3D"/>
    <w:rsid w:val="008426E8"/>
    <w:rsid w:val="00860D18"/>
    <w:rsid w:val="00862FDD"/>
    <w:rsid w:val="00867341"/>
    <w:rsid w:val="00867F16"/>
    <w:rsid w:val="00877297"/>
    <w:rsid w:val="00890133"/>
    <w:rsid w:val="00891D1B"/>
    <w:rsid w:val="00895151"/>
    <w:rsid w:val="008A59AF"/>
    <w:rsid w:val="008B01AF"/>
    <w:rsid w:val="008B756B"/>
    <w:rsid w:val="008E1D89"/>
    <w:rsid w:val="008F63BD"/>
    <w:rsid w:val="00904D89"/>
    <w:rsid w:val="009546B6"/>
    <w:rsid w:val="00966A30"/>
    <w:rsid w:val="00974F0D"/>
    <w:rsid w:val="00991F2E"/>
    <w:rsid w:val="0099670C"/>
    <w:rsid w:val="00997BA9"/>
    <w:rsid w:val="009A6253"/>
    <w:rsid w:val="009B7F84"/>
    <w:rsid w:val="009C4AAE"/>
    <w:rsid w:val="009C6FAE"/>
    <w:rsid w:val="009C704F"/>
    <w:rsid w:val="009F1EC3"/>
    <w:rsid w:val="009F5765"/>
    <w:rsid w:val="00A22C68"/>
    <w:rsid w:val="00A23F8F"/>
    <w:rsid w:val="00A358AD"/>
    <w:rsid w:val="00A45A12"/>
    <w:rsid w:val="00A5393E"/>
    <w:rsid w:val="00A723EE"/>
    <w:rsid w:val="00A86935"/>
    <w:rsid w:val="00A86C5B"/>
    <w:rsid w:val="00A871FF"/>
    <w:rsid w:val="00A9333A"/>
    <w:rsid w:val="00A94D51"/>
    <w:rsid w:val="00A94F4F"/>
    <w:rsid w:val="00A95334"/>
    <w:rsid w:val="00AA6B5F"/>
    <w:rsid w:val="00AB41CA"/>
    <w:rsid w:val="00AB765E"/>
    <w:rsid w:val="00AB7883"/>
    <w:rsid w:val="00AD38C9"/>
    <w:rsid w:val="00AE34FB"/>
    <w:rsid w:val="00AF40B4"/>
    <w:rsid w:val="00B03169"/>
    <w:rsid w:val="00B03C1C"/>
    <w:rsid w:val="00B1709D"/>
    <w:rsid w:val="00B2463B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41CBD"/>
    <w:rsid w:val="00C5636E"/>
    <w:rsid w:val="00C57CAF"/>
    <w:rsid w:val="00C7308D"/>
    <w:rsid w:val="00CB30C8"/>
    <w:rsid w:val="00CC79E2"/>
    <w:rsid w:val="00CE35D6"/>
    <w:rsid w:val="00CF2939"/>
    <w:rsid w:val="00CF6F3D"/>
    <w:rsid w:val="00D06F1F"/>
    <w:rsid w:val="00D17546"/>
    <w:rsid w:val="00D2206F"/>
    <w:rsid w:val="00D31CEA"/>
    <w:rsid w:val="00D342C1"/>
    <w:rsid w:val="00D43EBE"/>
    <w:rsid w:val="00D44D4F"/>
    <w:rsid w:val="00D46E9D"/>
    <w:rsid w:val="00D52F6D"/>
    <w:rsid w:val="00D57391"/>
    <w:rsid w:val="00D648F2"/>
    <w:rsid w:val="00D84BE9"/>
    <w:rsid w:val="00D9138C"/>
    <w:rsid w:val="00D955F3"/>
    <w:rsid w:val="00DB29D2"/>
    <w:rsid w:val="00DB4528"/>
    <w:rsid w:val="00DD09E4"/>
    <w:rsid w:val="00DE3594"/>
    <w:rsid w:val="00DE46A5"/>
    <w:rsid w:val="00DE4A87"/>
    <w:rsid w:val="00DF1AD8"/>
    <w:rsid w:val="00DF49C4"/>
    <w:rsid w:val="00DF7300"/>
    <w:rsid w:val="00E10F9B"/>
    <w:rsid w:val="00E15470"/>
    <w:rsid w:val="00E561B1"/>
    <w:rsid w:val="00E6002A"/>
    <w:rsid w:val="00E641D1"/>
    <w:rsid w:val="00E9170E"/>
    <w:rsid w:val="00E947D2"/>
    <w:rsid w:val="00EA437A"/>
    <w:rsid w:val="00EA7793"/>
    <w:rsid w:val="00EB402D"/>
    <w:rsid w:val="00EC1BCC"/>
    <w:rsid w:val="00EC20A1"/>
    <w:rsid w:val="00EE51A6"/>
    <w:rsid w:val="00EE5750"/>
    <w:rsid w:val="00EE69E5"/>
    <w:rsid w:val="00F37D4C"/>
    <w:rsid w:val="00F40CF2"/>
    <w:rsid w:val="00F62A72"/>
    <w:rsid w:val="00F667BC"/>
    <w:rsid w:val="00F87D60"/>
    <w:rsid w:val="00F90CBE"/>
    <w:rsid w:val="00F91F4A"/>
    <w:rsid w:val="00FA41B7"/>
    <w:rsid w:val="00FD1681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3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97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97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97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97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3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97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97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97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97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JUŽNI JADRAN NAUTIKA društvo s ograničenom odgovornošću za nautički turizam, ugostiteljstvo i usluge, putnička agencija</izvorni_sadrzaj>
    <derivirana_varijabla naziv="DomainObject.Predmet.ProtustrankaFormated_1">  JUŽNI JADRAN NAUTIKA društvo s ograničenom odgovornošću za nautički turizam, ugostiteljstvo i usluge, putnička agencija</derivirana_varijabla>
  </DomainObject.Predmet.ProtustrankaFormated>
  <DomainObject.Predmet.ProtustrankaFormatedOIB>
    <izvorni_sadrzaj>  JUŽNI JADRAN NAUTIKA društvo s ograničenom odgovornošću za nautički turizam, ugostiteljstvo i usluge, putnička agencija, OIB 95135606953</izvorni_sadrzaj>
    <derivirana_varijabla naziv="DomainObject.Predmet.ProtustrankaFormatedOIB_1">  JUŽNI JADRAN NAUTIKA društvo s ograničenom odgovornošću za nautički turizam, ugostiteljstvo i usluge, putnička agencija, OIB 95135606953</derivirana_varijabla>
  </DomainObject.Predmet.ProtustrankaFormatedOIB>
  <DomainObject.Predmet.ProtustrankaFormatedWithAdress>
    <izvorni_sadrzaj> JUŽNI JADRAN NAUTIKA društvo s ograničenom odgovornošću za nautički turizam, ugostiteljstvo i usluge, putnička agencija, Pred Dvorom 1, 20000 Dubrovnik</izvorni_sadrzaj>
    <derivirana_varijabla naziv="DomainObject.Predmet.ProtustrankaFormatedWithAdress_1"> JUŽNI JADRAN NAUTIKA društvo s ograničenom odgovornošću za nautički turizam, ugostiteljstvo i usluge, putnička agencija, Pred Dvorom 1, 20000 Dubrovnik</derivirana_varijabla>
  </DomainObject.Predmet.ProtustrankaFormatedWithAdress>
  <DomainObject.Predmet.ProtustrankaFormatedWithAdressOIB>
    <izvorni_sadrzaj> JUŽNI JADRAN NAUTIKA društvo s ograničenom odgovornošću za nautički turizam, ugostiteljstvo i usluge, putnička agencija, OIB 95135606953, Pred Dvorom 1, 20000 Dubrovnik</izvorni_sadrzaj>
    <derivirana_varijabla naziv="DomainObject.Predmet.ProtustrankaFormatedWithAdressOIB_1"> JUŽNI JADRAN NAUTIKA društvo s ograničenom odgovornošću za nautički turizam, ugostiteljstvo i usluge, putnička agencija, OIB 95135606953, Pred Dvorom 1, 20000 Dubrovnik</derivirana_varijabla>
  </DomainObject.Predmet.ProtustrankaFormatedWithAdressOIB>
  <DomainObject.Predmet.ProtustrankaWithAdress>
    <izvorni_sadrzaj>JUŽNI JADRAN NAUTIKA društvo s ograničenom odgovornošću za nautički turizam, ugostiteljstvo i usluge, putnička agencija Pred Dvorom 1, 20000 Dubrovnik</izvorni_sadrzaj>
    <derivirana_varijabla naziv="DomainObject.Predmet.ProtustrankaWithAdress_1">JUŽNI JADRAN NAUTIKA društvo s ograničenom odgovornošću za nautički turizam, ugostiteljstvo i usluge, putnička agencija Pred Dvorom 1, 20000 Dubrovnik</derivirana_varijabla>
  </DomainObject.Predmet.ProtustrankaWithAdress>
  <DomainObject.Predmet.ProtustrankaWithAdressOIB>
    <izvorni_sadrzaj>JUŽNI JADRAN NAUTIKA društvo s ograničenom odgovornošću za nautički turizam, ugostiteljstvo i usluge, putnička agencija, OIB 95135606953, Pred Dvorom 1, 20000 Dubrovnik</izvorni_sadrzaj>
    <derivirana_varijabla naziv="DomainObject.Predmet.ProtustrankaWithAdressOIB_1">JUŽNI JADRAN NAUTIKA društvo s ograničenom odgovornošću za nautički turizam, ugostiteljstvo i usluge, putnička agencija, OIB 95135606953, Pred Dvorom 1, 20000 Dubrovnik</derivirana_varijabla>
  </DomainObject.Predmet.ProtustrankaWithAdressOIB>
  <DomainObject.Predmet.ProtustrankaNazivFormated>
    <izvorni_sadrzaj>JUŽNI JADRAN NAUTIKA društvo s ograničenom odgovornošću za nautički turizam, ugostiteljstvo i usluge, putnička agencija</izvorni_sadrzaj>
    <derivirana_varijabla naziv="DomainObject.Predmet.ProtustrankaNazivFormated_1">JUŽNI JADRAN NAUTIKA društvo s ograničenom odgovornošću za nautički turizam, ugostiteljstvo i usluge, putnička agencija</derivirana_varijabla>
  </DomainObject.Predmet.ProtustrankaNazivFormated>
  <DomainObject.Predmet.ProtustrankaNazivFormatedOIB>
    <izvorni_sadrzaj>JUŽNI JADRAN NAUTIKA društvo s ograničenom odgovornošću za nautički turizam, ugostiteljstvo i usluge, putnička agencija, OIB 95135606953</izvorni_sadrzaj>
    <derivirana_varijabla naziv="DomainObject.Predmet.ProtustrankaNazivFormatedOIB_1">JUŽNI JADRAN NAUTIKA društvo s ograničenom odgovornošću za nautički turizam, ugostiteljstvo i usluge, putnička agencija, OIB 95135606953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JUŽNI JADRAN NAUTIKA društvo s ograničenom odgovornošću za nautički turizam, ugostiteljstvo i usluge, putnička agencija</item>
    </izvorni_sadrzaj>
    <derivirana_varijabla naziv="DomainObject.Predmet.ProtuStrankaListFormated_1">
      <item>JUŽNI JADRAN NAUTIKA društvo s ograničenom odgovornošću za nautički turizam, ugostiteljstvo i usluge, putnička agencija</item>
    </derivirana_varijabla>
  </DomainObject.Predmet.ProtuStrankaListFormated>
  <DomainObject.Predmet.ProtuStrankaListFormatedOIB>
    <izvorni_sadrzaj>
      <item>JUŽNI JADRAN NAUTIKA društvo s ograničenom odgovornošću za nautički turizam, ugostiteljstvo i usluge, putnička agencija, OIB 95135606953</item>
    </izvorni_sadrzaj>
    <derivirana_varijabla naziv="DomainObject.Predmet.ProtuStrankaListFormatedOIB_1">
      <item>JUŽNI JADRAN NAUTIKA društvo s ograničenom odgovornošću za nautički turizam, ugostiteljstvo i usluge, putnička agencija, OIB 95135606953</item>
    </derivirana_varijabla>
  </DomainObject.Predmet.ProtuStrankaListFormatedOIB>
  <DomainObject.Predmet.ProtuStrankaListFormatedWithAdress>
    <izvorni_sadrzaj>
      <item>JUŽNI JADRAN NAUTIKA društvo s ograničenom odgovornošću za nautički turizam, ugostiteljstvo i usluge, putnička agencija, Pred Dvorom 1, 20000 Dubrovnik</item>
    </izvorni_sadrzaj>
    <derivirana_varijabla naziv="DomainObject.Predmet.ProtuStrankaListFormatedWithAdress_1">
      <item>JUŽNI JADRAN NAUTIKA društvo s ograničenom odgovornošću za nautički turizam, ugostiteljstvo i usluge, putnička agencija, Pred Dvorom 1, 20000 Dubrovnik</item>
    </derivirana_varijabla>
  </DomainObject.Predmet.ProtuStrankaListFormatedWithAdress>
  <DomainObject.Predmet.ProtuStrankaListFormatedWithAdressOIB>
    <izvorni_sadrzaj>
      <item>JUŽNI JADRAN NAUTIKA društvo s ograničenom odgovornošću za nautički turizam, ugostiteljstvo i usluge, putnička agencija, OIB 95135606953, Pred Dvorom 1, 20000 Dubrovnik</item>
    </izvorni_sadrzaj>
    <derivirana_varijabla naziv="DomainObject.Predmet.ProtuStrankaListFormatedWithAdressOIB_1">
      <item>JUŽNI JADRAN NAUTIKA društvo s ograničenom odgovornošću za nautički turizam, ugostiteljstvo i usluge, putnička agencija, OIB 95135606953, Pred Dvorom 1, 20000 Dubrovnik</item>
    </derivirana_varijabla>
  </DomainObject.Predmet.ProtuStrankaListFormatedWithAdressOIB>
  <DomainObject.Predmet.ProtuStrankaListNazivFormated>
    <izvorni_sadrzaj>
      <item>JUŽNI JADRAN NAUTIKA društvo s ograničenom odgovornošću za nautički turizam, ugostiteljstvo i usluge, putnička agencija</item>
    </izvorni_sadrzaj>
    <derivirana_varijabla naziv="DomainObject.Predmet.ProtuStrankaListNazivFormated_1">
      <item>JUŽNI JADRAN NAUTIKA društvo s ograničenom odgovornošću za nautički turizam, ugostiteljstvo i usluge, putnička agencija</item>
    </derivirana_varijabla>
  </DomainObject.Predmet.ProtuStrankaListNazivFormated>
  <DomainObject.Predmet.ProtuStrankaListNazivFormatedOIB>
    <izvorni_sadrzaj>
      <item>JUŽNI JADRAN NAUTIKA društvo s ograničenom odgovornošću za nautički turizam, ugostiteljstvo i usluge, putnička agencija, OIB 95135606953</item>
    </izvorni_sadrzaj>
    <derivirana_varijabla naziv="DomainObject.Predmet.ProtuStrankaListNazivFormatedOIB_1">
      <item>JUŽNI JADRAN NAUTIKA društvo s ograničenom odgovornošću za nautički turizam, ugostiteljstvo i usluge, putnička agencija, OIB 95135606953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JUŽNI JADRAN NAUTIKA društvo s ograničenom odgovornošću za nautički turizam, ugostiteljstvo i usluge, putnička agencija</izvorni_sadrzaj>
    <derivirana_varijabla naziv="DomainObject.Predmet.ProtustrankaIDrugi_1">JUŽNI JADRAN NAUTIKA društvo s ograničenom odgovornošću za nautički turizam, ugostiteljstvo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JUŽNI JADRAN NAUTIKA društvo s ograničenom odgovornošću za nautički turizam, ugostiteljstvo i usluge, putnička agencija, OIB 95135606953, Pred Dvorom 1, 20000 Dubrovnik</izvorni_sadrzaj>
    <derivirana_varijabla naziv="DomainObject.Predmet.ProtustrankaIDrugiAdressOIB_1">JUŽNI JADRAN NAUTIKA društvo s ograničenom odgovornošću za nautički turizam, ugostiteljstvo i usluge, putnička agencija, OIB 95135606953, Pred Dvorom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JUŽNI JADRAN NAUTIKA društvo s ograničenom odgovornošću za nautički turizam, ugostiteljstvo i usluge, putnička agencija</item>
    </izvorni_sadrzaj>
    <derivirana_varijabla naziv="DomainObject.Predmet.SudioniciListNaziv_1">
      <item>FINA, RC Split, Podružnica Dubrovnik</item>
      <item>JUŽNI JADRAN NAUTIKA društvo s ograničenom odgovornošću za nautički turizam, ugostiteljstvo i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JUŽNI JADRAN NAUTIKA društvo s ograničenom odgovornošću za nautički turizam, ugostiteljstvo i usluge, putnička agencija, OIB 95135606953, Pred Dvorom 1,20000 Dubrovnik</item>
    </izvorni_sadrzaj>
    <derivirana_varijabla naziv="DomainObject.Predmet.SudioniciListAdressOIB_1">
      <item>FINA, RC Split, Podružnica Dubrovnik, OIB 85821130368, Vukovarska 2,20000 Dubrovnik</item>
      <item>JUŽNI JADRAN NAUTIKA društvo s ograničenom odgovornošću za nautički turizam, ugostiteljstvo i usluge, putnička agencija, OIB 95135606953, Pred Dvorom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95135606953</item>
    </izvorni_sadrzaj>
    <derivirana_varijabla naziv="DomainObject.Predmet.SudioniciListNazivOIB_1">
      <item>, OIB 85821130368</item>
      <item>, OIB 95135606953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83251-41FB-4989-9BDB-11FC9F7E4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543</properties:Words>
  <properties:Characters>3005</properties:Characters>
  <properties:Lines>79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2016-09-23T12:41:00Z</dcterms:created>
  <dc:creator>Sudsko vijeæe</dc:creator>
  <cp:lastModifiedBy>Anka Muhoberac</cp:lastModifiedBy>
  <cp:lastPrinted>2016-09-23T12:41:00Z</cp:lastPrinted>
  <dcterms:modified xmlns:xsi="http://www.w3.org/2001/XMLSchema-instance" xsi:type="dcterms:W3CDTF">2016-09-23T12:43:00Z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