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7c72" w14:paraId="5dd7c72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532CAD">
        <w:t>Trgovački sud u Pazinu, po stečajnoj sutkinji Tijani Licul, po prijedlogu predlagatelja REPUBLIKA HRVATSKA, Ministarstvo financija, Porezna uprava, Područni ured Pazin, OIB: 52634238587, zastupana putem Županijskog državnog odvjetništva u Puli-Pola, radi otvaranja stečajnog postupka nad dužnikom Sportska ulaganja 1961 d. o. o. Pula, Mate Balote 11, OIB 30036483818, MBS 080974341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532CAD">
        <w:rPr>
          <w:lang w:val="sv-SE"/>
        </w:rPr>
        <w:t xml:space="preserve">Darku Podnaru iz Zagreba, Male Putine 19, OIB: </w:t>
      </w:r>
      <w:r w:rsidR="00532CAD" w:rsidRPr="00532CAD">
        <w:rPr>
          <w:lang w:val="sv-SE"/>
        </w:rPr>
        <w:t>63731827676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532CAD">
        <w:t>Sportska ulaganja 1961 d. o. o. Pula, Mate Balote 11, OIB 30036483818, MBS 080974341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532CAD">
        <w:rPr>
          <w:szCs w:val="24"/>
          <w:lang w:val="hr-HR"/>
        </w:rPr>
        <w:t>246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532CAD">
        <w:rPr>
          <w:szCs w:val="24"/>
          <w:lang w:val="hr-HR"/>
        </w:rPr>
        <w:t>246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0661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CAD" w:rsidP="00E95B75" w:rsidR="00532CAD">
      <w:r>
        <w:separator/>
      </w:r>
    </w:p>
  </w:endnote>
  <w:endnote w:id="0" w:type="continuationSeparator">
    <w:p w:rsidRDefault="00532CAD" w:rsidP="00E95B75" w:rsidR="00532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CAD" w:rsidP="00E95B75" w:rsidR="00532CAD">
      <w:r>
        <w:separator/>
      </w:r>
    </w:p>
  </w:footnote>
  <w:footnote w:id="0" w:type="continuationSeparator">
    <w:p w:rsidRDefault="00532CAD" w:rsidP="00E95B75" w:rsidR="00532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532CAD" w:rsidP="00532CAD" w:rsidR="00532CAD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7FD8" w:rsidRPr="00F77FD8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246/2018-8</w:t>
        </w:r>
      </w:p>
      <w:p w:rsidRDefault="00532CAD" w:rsidP="00BE15A0" w:rsidR="00532CAD">
        <w:pPr>
          <w:pStyle w:val="Zaglavlje"/>
          <w:jc w:val="right"/>
        </w:pPr>
      </w:p>
      <w:p w:rsidRDefault="00532CAD" w:rsidP="00515E98" w:rsidR="00532CAD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532CAD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32CAD" w:rsidR="00532CA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32CA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532CAD" w:rsidR="00532CA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532CAD" w:rsidP="00452E08" w:rsidR="00532CAD">
        <w:pPr>
          <w:rPr>
            <w:rFonts w:eastAsia="MS Mincho" w:hAnsi="Cambria" w:ascii="Cambria"/>
            <w:lang w:eastAsia="en-US"/>
          </w:rPr>
        </w:pPr>
      </w:p>
      <w:p w:rsidRDefault="00532CAD" w:rsidP="00515E98" w:rsidR="00532CAD">
        <w:pPr>
          <w:pStyle w:val="Zaglavlje"/>
          <w:jc w:val="right"/>
        </w:pPr>
      </w:p>
      <w:p w:rsidRDefault="00F77FD8" w:rsidP="00E30495" w:rsidR="00532CAD">
        <w:pPr>
          <w:pStyle w:val="Zaglavlje"/>
          <w:jc w:val="right"/>
        </w:pPr>
      </w:p>
    </w:sdtContent>
  </w:sdt>
  <w:p w:rsidRDefault="00532CAD" w:rsidR="00532C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CAD" w:rsidP="0000569A" w:rsidR="00532CAD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246/2018-8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0D46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D2E01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32CAD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E9E"/>
    <w:rsid w:val="009E78E7"/>
    <w:rsid w:val="00A014E4"/>
    <w:rsid w:val="00A06610"/>
    <w:rsid w:val="00A135D0"/>
    <w:rsid w:val="00A2735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2715"/>
    <w:rsid w:val="00E15CDA"/>
    <w:rsid w:val="00E20B4A"/>
    <w:rsid w:val="00E22A5A"/>
    <w:rsid w:val="00E26C25"/>
    <w:rsid w:val="00E26D59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A42BF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77FD8"/>
    <w:rsid w:val="00F93913"/>
    <w:rsid w:val="00F9424E"/>
    <w:rsid w:val="00F9625F"/>
    <w:rsid w:val="00FA24AF"/>
    <w:rsid w:val="00FA4543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7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F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F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F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F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7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F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F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F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F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 zastupanog po punomoćniku Darko Podnar</izvorni_sadrzaj>
    <derivirana_varijabla naziv="DomainObject.Predmet.ProtustrankaFormated_1">  Sportska ulaganja 1961 d.o.o. Pula zastupanog po punomoćniku Darko Podnar</derivirana_varijabla>
  </DomainObject.Predmet.ProtustrankaFormated>
  <DomainObject.Predmet.ProtustrankaFormatedOIB>
    <izvorni_sadrzaj>  Sportska ulaganja 1961 d.o.o. Pula, OIB 30036483818 zastupanog po punomoćniku Darko Podnar</izvorni_sadrzaj>
    <derivirana_varijabla naziv="DomainObject.Predmet.ProtustrankaFormatedOIB_1">  Sportska ulaganja 1961 d.o.o. Pula, OIB 30036483818 zastupanog po punomoćniku Darko Podnar</derivirana_varijabla>
  </DomainObject.Predmet.ProtustrankaFormatedOIB>
  <DomainObject.Predmet.ProtustrankaFormatedWithAdress>
    <izvorni_sadrzaj> Sportska ulaganja 1961 d.o.o. Pula, Mate Balote 11, 52100 Pula zastupanog po punomoćniku Darko Podnar</izvorni_sadrzaj>
    <derivirana_varijabla naziv="DomainObject.Predmet.ProtustrankaFormatedWithAdress_1"> Sportska ulaganja 1961 d.o.o. Pula, Mate Balote 11, 52100 Pula zastupanog po punomoćniku Darko Podnar</derivirana_varijabla>
  </DomainObject.Predmet.ProtustrankaFormatedWithAdress>
  <DomainObject.Predmet.ProtustrankaFormatedWithAdressOIB>
    <izvorni_sadrzaj> Sportska ulaganja 1961 d.o.o. Pula, OIB 30036483818, Mate Balote 11, 52100 Pula zastupanog po punomoćniku Darko Podnar</izvorni_sadrzaj>
    <derivirana_varijabla naziv="DomainObject.Predmet.ProtustrankaFormatedWithAdressOIB_1"> Sportska ulaganja 1961 d.o.o. Pula, OIB 30036483818, Mate Balote 11, 52100 Pula zastupanog po punomoćniku Darko Podnar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ŽDO PULA</izvorni_sadrzaj>
    <derivirana_varijabla naziv="DomainObject.Predmet.StrankaFormated_1">  Ministarstvo financija, Porezna uprava, Područni ured Pazin zastupanog po punomoćniku ŽDO PULA</derivirana_varijabla>
  </DomainObject.Predmet.StrankaFormated>
  <DomainObject.Predmet.StrankaFormatedOIB>
    <izvorni_sadrzaj>  Ministarstvo financija, Porezna uprava, Područni ured Pazin, OIB 52634238587 zastupanog po punomoćniku ŽDO PULA</izvorni_sadrzaj>
    <derivirana_varijabla naziv="DomainObject.Predmet.StrankaFormatedOIB_1">  Ministarstvo financija, Porezna uprava, Područni ured Pazin, OIB 52634238587 zastupanog po punomoćniku ŽDO PULA</derivirana_varijabla>
  </DomainObject.Predmet.StrankaFormatedOIB>
  <DomainObject.Predmet.StrankaFormatedWithAdress>
    <izvorni_sadrzaj> Ministarstvo financija, Porezna uprava, Područni ured Pazin zastupanog po punomoćniku ŽDO PULA</izvorni_sadrzaj>
    <derivirana_varijabla naziv="DomainObject.Predmet.StrankaFormatedWithAdress_1"> Ministarstvo financija, Porezna uprava, Područni ured Pazin zastupanog po punomoćniku ŽDO PULA</derivirana_varijabla>
  </DomainObject.Predmet.StrankaFormatedWithAdress>
  <DomainObject.Predmet.StrankaFormatedWithAdressOIB>
    <izvorni_sadrzaj> Ministarstvo financija, Porezna uprava, Područni ured Pazin, OIB 52634238587 zastupanog po punomoćniku ŽDO PULA</izvorni_sadrzaj>
    <derivirana_varijabla naziv="DomainObject.Predmet.StrankaFormatedWithAdressOIB_1"> Ministarstvo financija, Porezna uprava, Područni ured Pazin, OIB 52634238587 zastupanog po punomoćniku ŽDO PULA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ŽDO PULA</item>
    </izvorni_sadrzaj>
    <derivirana_varijabla naziv="DomainObject.Predmet.StrankaListFormated_1">
      <item>Ministarstvo financija, Porezna uprava, Područni ured Pazin zastupanog po punomoćniku ŽDO PULA</item>
    </derivirana_varijabla>
  </DomainObject.Predmet.StrankaListFormated>
  <DomainObject.Predmet.StrankaListFormatedOIB>
    <izvorni_sadrzaj>
      <item>Ministarstvo financija, Porezna uprava, Područni ured Pazin, OIB 52634238587 zastupanog po punomoćniku ŽDO PULA</item>
    </izvorni_sadrzaj>
    <derivirana_varijabla naziv="DomainObject.Predmet.StrankaListFormatedOIB_1">
      <item>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Pazin zastupanog po punomoćniku ŽDO PULA</item>
    </izvorni_sadrzaj>
    <derivirana_varijabla naziv="DomainObject.Predmet.StrankaListFormatedWithAdress_1">
      <item>Ministarstvo financija, Porezna uprava, Područni ured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ŽDO PULA</item>
    </izvorni_sadrzaj>
    <derivirana_varijabla naziv="DomainObject.Predmet.StrankaListFormatedWithAdressOIB_1">
      <item>Ministarstvo financija, Porezna uprava, Područni ured Pazin, OIB 52634238587 zastupanog po punomoćniku ŽDO PULA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Sportska ulaganja 1961 d.o.o. Pula zastupanog po punomoćniku Darko Podnar</item>
    </izvorni_sadrzaj>
    <derivirana_varijabla naziv="DomainObject.Predmet.ProtuStrankaListFormated_1">
      <item>Sportska ulaganja 1961 d.o.o. Pula zastupanog po punomoćniku Darko Podnar</item>
    </derivirana_varijabla>
  </DomainObject.Predmet.ProtuStrankaListFormated>
  <DomainObject.Predmet.ProtuStrankaListFormatedOIB>
    <izvorni_sadrzaj>
      <item>Sportska ulaganja 1961 d.o.o. Pula, OIB 30036483818 zastupanog po punomoćniku Darko Podnar</item>
    </izvorni_sadrzaj>
    <derivirana_varijabla naziv="DomainObject.Predmet.ProtuStrankaListFormatedOIB_1">
      <item>Sportska ulaganja 1961 d.o.o. Pula, OIB 30036483818 zastupanog po punomoćniku Darko Podnar</item>
    </derivirana_varijabla>
  </DomainObject.Predmet.ProtuStrankaListFormatedOIB>
  <DomainObject.Predmet.ProtuStrankaListFormatedWithAdress>
    <izvorni_sadrzaj>
      <item>Sportska ulaganja 1961 d.o.o. Pula, Mate Balote 11, 52100 Pula zastupanog po punomoćniku Darko Podnar</item>
    </izvorni_sadrzaj>
    <derivirana_varijabla naziv="DomainObject.Predmet.ProtuStrankaListFormatedWithAdress_1">
      <item>Sportska ulaganja 1961 d.o.o. Pula, Mate Balote 11, 52100 Pula zastupanog po punomoćniku Darko Podnar</item>
    </derivirana_varijabla>
  </DomainObject.Predmet.ProtuStrankaListFormatedWithAdress>
  <DomainObject.Predmet.ProtuStrankaListFormatedWithAdressOIB>
    <izvorni_sadrzaj>
      <item>Sportska ulaganja 1961 d.o.o. Pula, OIB 30036483818, Mate Balote 11, 52100 Pula zastupanog po punomoćniku Darko Podnar</item>
    </izvorni_sadrzaj>
    <derivirana_varijabla naziv="DomainObject.Predmet.ProtuStrankaListFormatedWithAdressOIB_1">
      <item>Sportska ulaganja 1961 d.o.o. Pula, OIB 30036483818, Mate Balote 11, 52100 Pula zastupanog po punomoćniku Darko Podnar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>
      <item>ŽDO PULA punomoćnik sudionika u postupku Ministarstvo financija, Porezna uprava, Područni ured Pazin</item>
      <item>Darko Podnar punomoćnik sudionika u postupku Sportska ulaganja 1961 d.o.o. Pula</item>
    </izvorni_sadrzaj>
    <derivirana_varijabla naziv="DomainObject.Predmet.OstaliListFormated_1">
      <item>ŽDO PULA punomoćnik sudionika u postupku Ministarstvo financija, Porezna uprava, Područni ured Pazin</item>
      <item>Darko Podnar punomoćnik sudionika u postupku Sportska ulaganja 1961 d.o.o. Pula</item>
    </derivirana_varijabla>
  </DomainObject.Predmet.OstaliListFormated>
  <DomainObject.Predmet.OstaliListFormatedOIB>
    <izvorni_sadrzaj>
      <item>ŽDO PULA punomoćnik sudionika u postupku Ministarstvo financija, Porezna uprava, Područni ured Pazin</item>
      <item>Darko Podnar, OIB 63731827676 punomoćnik sudionika u postupku Sportska ulaganja 1961 d.o.o. Pula</item>
    </izvorni_sadrzaj>
    <derivirana_varijabla naziv="DomainObject.Predmet.OstaliListFormatedOIB_1">
      <item>ŽDO PULA punomoćnik sudionika u postupku Ministarstvo financija, Porezna uprava, Područni ured Pazin</item>
      <item>Darko Podnar, OIB 63731827676 punomoćnik sudionika u postupku Sportska ulaganja 1961 d.o.o. Pula</item>
    </derivirana_varijabla>
  </DomainObject.Predmet.OstaliListFormatedOIB>
  <DomainObject.Predmet.OstaliListFormatedWithAdress>
    <izvorni_sadrzaj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izvorni_sadrzaj>
    <derivirana_varijabla naziv="DomainObject.Predmet.OstaliListFormatedWithAdress_1"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derivirana_varijabla>
  </DomainObject.Predmet.OstaliListFormatedWithAdress>
  <DomainObject.Predmet.OstaliListFormatedWithAdressOIB>
    <izvorni_sadrzaj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izvorni_sadrzaj>
    <derivirana_varijabla naziv="DomainObject.Predmet.OstaliListFormatedWithAdressOIB_1"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derivirana_varijabla>
  </DomainObject.Predmet.OstaliListFormatedWithAdressOIB>
  <DomainObject.Predmet.OstaliListNazivFormated>
    <izvorni_sadrzaj>
      <item>ŽDO PULA</item>
      <item>Darko Podnar</item>
    </izvorni_sadrzaj>
    <derivirana_varijabla naziv="DomainObject.Predmet.OstaliListNazivFormated_1">
      <item>ŽDO PULA</item>
      <item>Darko Podnar</item>
    </derivirana_varijabla>
  </DomainObject.Predmet.OstaliListNazivFormated>
  <DomainObject.Predmet.OstaliListNazivFormatedOIB>
    <izvorni_sadrzaj>
      <item>ŽDO PULA</item>
      <item>Darko Podnar, OIB 63731827676</item>
    </izvorni_sadrzaj>
    <derivirana_varijabla naziv="DomainObject.Predmet.OstaliListNazivFormatedOIB_1">
      <item>ŽDO PULA</item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ulaganja 1961 d.o.o. Pula</item>
      <item>Ministarstvo financija, Porezna uprava, Područni ured Pazin</item>
      <item>ŽDO PULA</item>
      <item>Darko Podnar</item>
    </izvorni_sadrzaj>
    <derivirana_varijabla naziv="DomainObject.Predmet.SudioniciListNaziv_1">
      <item>Sportska ulaganja 1961 d.o.o. Pula</item>
      <item>Ministarstvo financija, Porezna uprava, Područni ured Pazin</item>
      <item>ŽDO PULA</item>
      <item>Darko Podnar</item>
    </derivirana_varijabla>
  </DomainObject.Predmet.SudioniciListNaziv>
  <DomainObject.Predmet.SudioniciListAdressOIB>
    <izvorni_sadrzaj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izvorni_sadrzaj>
    <derivirana_varijabla naziv="DomainObject.Predmet.SudioniciListAdressOIB_1"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30036483818</item>
      <item>, OIB 52634238587</item>
      <item>, OIB null</item>
      <item>, OIB 63731827676</item>
    </izvorni_sadrzaj>
    <derivirana_varijabla naziv="DomainObject.Predmet.SudioniciListNazivOIB_1">
      <item>, OIB 30036483818</item>
      <item>, OIB 52634238587</item>
      <item>, OIB null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C7ED6-F84A-4D5D-BFB4-933469202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5250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2018-08-31T08:05:00Z</dcterms:created>
  <dc:creator>Jasmina Matika</dc:creator>
  <cp:lastModifiedBy>Sanja Prodan</cp:lastModifiedBy>
  <cp:lastPrinted>2018-08-31T08:07:00Z</cp:lastPrinted>
  <dcterms:modified xmlns:xsi="http://www.w3.org/2001/XMLSchema-instance" xsi:type="dcterms:W3CDTF">2018-08-31T08:08:00Z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(St-246-2018-8-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