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6e15" w14:paraId="76d6e15"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 xml:space="preserve">TRGOVAČKI SUD U DUBROVNIKU </w:t>
      </w:r>
    </w:p>
    <w:p w:rsidRDefault="001362B3" w:rsidP="001362B3" w:rsidR="001362B3" w:rsidRPr="00BC2F3E">
      <w:pPr>
        <w:pStyle w:val="Zaglavlje"/>
        <w:rPr>
          <w:b/>
          <w:sz w:val="22"/>
          <w:szCs w:val="22"/>
        </w:rPr>
      </w:pPr>
      <w:r w:rsidRPr="00BC2F3E">
        <w:rPr>
          <w:b/>
          <w:sz w:val="22"/>
          <w:szCs w:val="22"/>
        </w:rPr>
        <w:t>Dubrovnik, Dr. Ante Starčevića 23</w:t>
      </w:r>
      <w:r w:rsidR="00AD4EDA">
        <w:rPr>
          <w:b/>
          <w:sz w:val="22"/>
          <w:szCs w:val="22"/>
        </w:rPr>
        <w:t xml:space="preserve">                           </w:t>
      </w:r>
      <w:r w:rsidR="008D4E57">
        <w:rPr>
          <w:b/>
          <w:sz w:val="22"/>
          <w:szCs w:val="22"/>
        </w:rPr>
        <w:t xml:space="preserve">                              </w:t>
      </w:r>
      <w:proofErr w:type="spellStart"/>
      <w:r w:rsidR="00AD4EDA" w:rsidRPr="00AD4EDA">
        <w:rPr>
          <w:b/>
          <w:sz w:val="22"/>
          <w:szCs w:val="22"/>
        </w:rPr>
        <w:t>Posl</w:t>
      </w:r>
      <w:proofErr w:type="spellEnd"/>
      <w:r w:rsidR="00AD4EDA" w:rsidRPr="00AD4EDA">
        <w:rPr>
          <w:b/>
          <w:sz w:val="22"/>
          <w:szCs w:val="22"/>
        </w:rPr>
        <w:t xml:space="preserve">. br. 17 St </w:t>
      </w:r>
      <w:r w:rsidR="008D4E57">
        <w:rPr>
          <w:b/>
          <w:sz w:val="22"/>
          <w:szCs w:val="22"/>
        </w:rPr>
        <w:t>–</w:t>
      </w:r>
      <w:r w:rsidR="00AD4EDA" w:rsidRPr="00AD4EDA">
        <w:rPr>
          <w:b/>
          <w:sz w:val="22"/>
          <w:szCs w:val="22"/>
        </w:rPr>
        <w:t xml:space="preserve"> </w:t>
      </w:r>
      <w:r w:rsidR="008D4E57">
        <w:rPr>
          <w:b/>
          <w:sz w:val="22"/>
          <w:szCs w:val="22"/>
        </w:rPr>
        <w:t>408</w:t>
      </w:r>
      <w:r w:rsidR="00AD4EDA" w:rsidRPr="00AD4EDA">
        <w:rPr>
          <w:b/>
          <w:sz w:val="22"/>
          <w:szCs w:val="22"/>
        </w:rPr>
        <w:t>/2019</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8D4E57">
        <w:t>BANJE d.o.o., putnička agencija</w:t>
      </w:r>
      <w:r w:rsidR="00792A35" w:rsidRPr="00792A35">
        <w:t xml:space="preserve">, OIB: </w:t>
      </w:r>
      <w:r w:rsidR="008D4E57">
        <w:t>74094443640</w:t>
      </w:r>
      <w:r w:rsidR="00792A35">
        <w:t xml:space="preserve">, </w:t>
      </w:r>
      <w:r w:rsidR="008D4E57">
        <w:t>Iva Vojnovića 32A</w:t>
      </w:r>
      <w:r w:rsidR="00792A35">
        <w:t xml:space="preserve">, </w:t>
      </w:r>
      <w:r w:rsidR="008D4E57">
        <w:t>20 000 Dubrovnik</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707429">
        <w:rPr>
          <w:sz w:val="22"/>
          <w:szCs w:val="22"/>
        </w:rPr>
        <w:t>04</w:t>
      </w:r>
      <w:r w:rsidR="00894AA6" w:rsidRPr="00BC2F3E">
        <w:rPr>
          <w:sz w:val="22"/>
          <w:szCs w:val="22"/>
        </w:rPr>
        <w:t xml:space="preserve">. </w:t>
      </w:r>
      <w:r w:rsidR="00707429">
        <w:rPr>
          <w:sz w:val="22"/>
          <w:szCs w:val="22"/>
        </w:rPr>
        <w:t xml:space="preserve">lipnja </w:t>
      </w:r>
      <w:r w:rsidR="004C1CDE">
        <w:rPr>
          <w:sz w:val="22"/>
          <w:szCs w:val="22"/>
        </w:rPr>
        <w:t>2019</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8D4E57" w:rsidRPr="008D4E57">
        <w:rPr>
          <w:sz w:val="22"/>
          <w:szCs w:val="22"/>
        </w:rPr>
        <w:t>BANJE d.o.o., putnička agencija, OIB: 74094443640, Iva Vojnovića 32A, 20 000 Dubrovnik</w:t>
      </w:r>
      <w:r w:rsidR="0082630B">
        <w:rPr>
          <w:sz w:val="22"/>
          <w:szCs w:val="22"/>
        </w:rPr>
        <w:t>,</w:t>
      </w:r>
      <w:r w:rsidR="0082630B" w:rsidRPr="0082630B">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8D4E57" w:rsidRPr="008D4E57">
        <w:rPr>
          <w:sz w:val="22"/>
          <w:szCs w:val="22"/>
        </w:rPr>
        <w:t>BANJE d.o.o., putnička agencija, OIB: 74094443640, Iva Vojnovića 32A, 20 000 Dubrovnik</w:t>
      </w:r>
      <w:r w:rsidR="0082630B">
        <w:rPr>
          <w:sz w:val="22"/>
          <w:szCs w:val="22"/>
        </w:rPr>
        <w:t xml:space="preserve">, </w:t>
      </w:r>
      <w:r w:rsidR="00760254" w:rsidRPr="00BC2F3E">
        <w:rPr>
          <w:sz w:val="22"/>
          <w:szCs w:val="22"/>
        </w:rPr>
        <w:t xml:space="preserve"> </w:t>
      </w:r>
      <w:r w:rsidRPr="00BC2F3E">
        <w:rPr>
          <w:sz w:val="22"/>
          <w:szCs w:val="22"/>
        </w:rPr>
        <w:t xml:space="preserve">da najkasnije u roku od </w:t>
      </w:r>
      <w:proofErr w:type="spellStart"/>
      <w:r w:rsidR="00134827">
        <w:rPr>
          <w:sz w:val="22"/>
          <w:szCs w:val="22"/>
        </w:rPr>
        <w:t>četrdesetpet</w:t>
      </w:r>
      <w:proofErr w:type="spellEnd"/>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8D4E57">
        <w:rPr>
          <w:sz w:val="22"/>
          <w:szCs w:val="22"/>
        </w:rPr>
        <w:t>8.603.862,27</w:t>
      </w:r>
      <w:r w:rsidR="00AD4EDA">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707429">
        <w:rPr>
          <w:b/>
          <w:sz w:val="22"/>
          <w:szCs w:val="22"/>
        </w:rPr>
        <w:t>04</w:t>
      </w:r>
      <w:r w:rsidR="00CB1CFA" w:rsidRPr="00BC2F3E">
        <w:rPr>
          <w:b/>
          <w:sz w:val="22"/>
          <w:szCs w:val="22"/>
        </w:rPr>
        <w:t>.</w:t>
      </w:r>
      <w:r w:rsidR="00894AA6" w:rsidRPr="00BC2F3E">
        <w:rPr>
          <w:b/>
          <w:sz w:val="22"/>
          <w:szCs w:val="22"/>
        </w:rPr>
        <w:t xml:space="preserve"> </w:t>
      </w:r>
      <w:r w:rsidR="00707429">
        <w:rPr>
          <w:b/>
          <w:sz w:val="22"/>
          <w:szCs w:val="22"/>
        </w:rPr>
        <w:t>lipnja</w:t>
      </w:r>
      <w:r w:rsidR="00923D4D" w:rsidRPr="00BC2F3E">
        <w:rPr>
          <w:b/>
          <w:sz w:val="22"/>
          <w:szCs w:val="22"/>
        </w:rPr>
        <w:t xml:space="preserve"> 201</w:t>
      </w:r>
      <w:r w:rsidR="00AD4EDA">
        <w:rPr>
          <w:b/>
          <w:sz w:val="22"/>
          <w:szCs w:val="22"/>
        </w:rPr>
        <w:t>9</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57AAD"/>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1645"/>
    <w:rsid w:val="000D67DF"/>
    <w:rsid w:val="000E2AD8"/>
    <w:rsid w:val="000F04E8"/>
    <w:rsid w:val="000F0F34"/>
    <w:rsid w:val="000F731F"/>
    <w:rsid w:val="00101239"/>
    <w:rsid w:val="00105266"/>
    <w:rsid w:val="00112519"/>
    <w:rsid w:val="001131FA"/>
    <w:rsid w:val="00114FF3"/>
    <w:rsid w:val="00115B18"/>
    <w:rsid w:val="001166E2"/>
    <w:rsid w:val="00124E29"/>
    <w:rsid w:val="00132DDC"/>
    <w:rsid w:val="00134827"/>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1E9D"/>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76D92"/>
    <w:rsid w:val="00481390"/>
    <w:rsid w:val="00496978"/>
    <w:rsid w:val="004972AB"/>
    <w:rsid w:val="004A45DC"/>
    <w:rsid w:val="004A581F"/>
    <w:rsid w:val="004A7B33"/>
    <w:rsid w:val="004C1CDE"/>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429"/>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2630B"/>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4E57"/>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4EDA"/>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25C6"/>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75F86"/>
    <w:rsid w:val="00D84FC1"/>
    <w:rsid w:val="00D85E57"/>
    <w:rsid w:val="00D933F6"/>
    <w:rsid w:val="00D95A2C"/>
    <w:rsid w:val="00DA23AC"/>
    <w:rsid w:val="00DB4610"/>
    <w:rsid w:val="00DB7C63"/>
    <w:rsid w:val="00DB7DAF"/>
    <w:rsid w:val="00DC1285"/>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457F"/>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2019.</izvorni_sadrzaj>
    <derivirana_varijabla naziv="DomainObject.Predmet.DatumOsnivanja_1">3.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st.1 SZ</izvorni_sadrzaj>
    <derivirana_varijabla naziv="DomainObject.Predmet.Opis_1">Čl. 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St-408/2019</izvorni_sadrzaj>
    <derivirana_varijabla naziv="DomainObject.Predmet.OznakaBroj_1">St-408/2019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BANJE d.o.o. za turizam i usluge, putnička agencija</izvorni_sadrzaj>
    <derivirana_varijabla naziv="DomainObject.Predmet.ProtustrankaFormated_1">  BANJE d.o.o. za turizam i usluge, putnička agencija</derivirana_varijabla>
  </DomainObject.Predmet.ProtustrankaFormated>
  <DomainObject.Predmet.ProtustrankaFormatedOIB>
    <izvorni_sadrzaj>  BANJE d.o.o. za turizam i usluge, putnička agencija, OIB 74094443640</izvorni_sadrzaj>
    <derivirana_varijabla naziv="DomainObject.Predmet.ProtustrankaFormatedOIB_1">  BANJE d.o.o. za turizam i usluge, putnička agencija, OIB 74094443640</derivirana_varijabla>
  </DomainObject.Predmet.ProtustrankaFormatedOIB>
  <DomainObject.Predmet.ProtustrankaFormatedWithAdress>
    <izvorni_sadrzaj> BANJE d.o.o. za turizam i usluge, putnička agencija, Iva Vojnovića 32A, 20000 Dubrovnik</izvorni_sadrzaj>
    <derivirana_varijabla naziv="DomainObject.Predmet.ProtustrankaFormatedWithAdress_1"> BANJE d.o.o. za turizam i usluge, putnička agencija, Iva Vojnovića 32A, 20000 Dubrovnik</derivirana_varijabla>
  </DomainObject.Predmet.ProtustrankaFormatedWithAdress>
  <DomainObject.Predmet.ProtustrankaFormatedWithAdressOIB>
    <izvorni_sadrzaj> BANJE d.o.o. za turizam i usluge, putnička agencija, OIB 74094443640, Iva Vojnovića 32A, 20000 Dubrovnik</izvorni_sadrzaj>
    <derivirana_varijabla naziv="DomainObject.Predmet.ProtustrankaFormatedWithAdressOIB_1"> BANJE d.o.o. za turizam i usluge, putnička agencija, OIB 74094443640, Iva Vojnovića 32A, 20000 Dubrovnik</derivirana_varijabla>
  </DomainObject.Predmet.ProtustrankaFormatedWithAdressOIB>
  <DomainObject.Predmet.ProtustrankaWithAdress>
    <izvorni_sadrzaj>BANJE d.o.o. za turizam i usluge, putnička agencija Iva Vojnovića 32A, 20000 Dubrovnik</izvorni_sadrzaj>
    <derivirana_varijabla naziv="DomainObject.Predmet.ProtustrankaWithAdress_1">BANJE d.o.o. za turizam i usluge, putnička agencija Iva Vojnovića 32A, 20000 Dubrovnik</derivirana_varijabla>
  </DomainObject.Predmet.ProtustrankaWithAdress>
  <DomainObject.Predmet.ProtustrankaWithAdressOIB>
    <izvorni_sadrzaj>BANJE d.o.o. za turizam i usluge, putnička agencija, OIB 74094443640, Iva Vojnovića 32A, 20000 Dubrovnik</izvorni_sadrzaj>
    <derivirana_varijabla naziv="DomainObject.Predmet.ProtustrankaWithAdressOIB_1">BANJE d.o.o. za turizam i usluge, putnička agencija, OIB 74094443640, Iva Vojnovića 32A, 20000 Dubrovnik</derivirana_varijabla>
  </DomainObject.Predmet.ProtustrankaWithAdressOIB>
  <DomainObject.Predmet.ProtustrankaNazivFormated>
    <izvorni_sadrzaj>BANJE d.o.o. za turizam i usluge, putnička agencija</izvorni_sadrzaj>
    <derivirana_varijabla naziv="DomainObject.Predmet.ProtustrankaNazivFormated_1">BANJE d.o.o. za turizam i usluge, putnička agencija</derivirana_varijabla>
  </DomainObject.Predmet.ProtustrankaNazivFormated>
  <DomainObject.Predmet.ProtustrankaNazivFormatedOIB>
    <izvorni_sadrzaj>BANJE d.o.o. za turizam i usluge, putnička agencija, OIB 74094443640</izvorni_sadrzaj>
    <derivirana_varijabla naziv="DomainObject.Predmet.ProtustrankaNazivFormatedOIB_1">BANJE d.o.o. za turizam i usluge, putnička agencija, OIB 74094443640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 </izvorni_sadrzaj>
    <derivirana_varijabla naziv="DomainObject.Predmet.Referada.Oznaka_1">Ref. 17 </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izvorni_sadrzaj>
    <derivirana_varijabla naziv="DomainObject.Predmet.StrankaFormatedWithAdress_1"> FINA, RC Split, podružnica Dubrovnik</derivirana_varijabla>
  </DomainObject.Predmet.StrankaFormatedWithAdress>
  <DomainObject.Predmet.StrankaFormatedWithAdressOIB>
    <izvorni_sadrzaj> FINA, RC Split, podružnica Dubrovnik, OIB 85821130368</izvorni_sadrzaj>
    <derivirana_varijabla naziv="DomainObject.Predmet.StrankaFormatedWithAdressOIB_1"> FINA, RC Split, podružnica Dubrovnik, OIB 85821130368</derivirana_varijabla>
  </DomainObject.Predmet.StrankaFormatedWithAdressOIB>
  <DomainObject.Predmet.StrankaWithAdress>
    <izvorni_sadrzaj>FINA, RC Split, podružnica Dubrovnik </izvorni_sadrzaj>
    <derivirana_varijabla naziv="DomainObject.Predmet.StrankaWithAdress_1">FINA, RC Split, podružnica Dubrovnik </derivirana_varijabla>
  </DomainObject.Predmet.StrankaWithAdress>
  <DomainObject.Predmet.StrankaWithAdressOIB>
    <izvorni_sadrzaj>FINA, RC Split, podružnica Dubrovnik, OIB 85821130368</izvorni_sadrzaj>
    <derivirana_varijabla naziv="DomainObject.Predmet.StrankaWithAdressOIB_1">FINA, RC Split, podružnica Dubrovnik, OIB 85821130368</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item>
    </izvorni_sadrzaj>
    <derivirana_varijabla naziv="DomainObject.Predmet.StrankaListFormatedWithAdress_1">
      <item>FINA, RC Split, podružnica Dubrovnik</item>
    </derivirana_varijabla>
  </DomainObject.Predmet.StrankaListFormatedWithAdress>
  <DomainObject.Predmet.StrankaListFormatedWithAdressOIB>
    <izvorni_sadrzaj>
      <item>FINA, RC Split, podružnica Dubrovnik, OIB 85821130368</item>
    </izvorni_sadrzaj>
    <derivirana_varijabla naziv="DomainObject.Predmet.StrankaListFormatedWithAdressOIB_1">
      <item>FINA, RC Split, podružnica Dubrovnik, OIB 85821130368</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BANJE d.o.o. za turizam i usluge, putnička agencija</item>
    </izvorni_sadrzaj>
    <derivirana_varijabla naziv="DomainObject.Predmet.ProtuStrankaListFormated_1">
      <item>BANJE d.o.o. za turizam i usluge, putnička agencija</item>
    </derivirana_varijabla>
  </DomainObject.Predmet.ProtuStrankaListFormated>
  <DomainObject.Predmet.ProtuStrankaListFormatedOIB>
    <izvorni_sadrzaj>
      <item>BANJE d.o.o. za turizam i usluge, putnička agencija, OIB 74094443640</item>
    </izvorni_sadrzaj>
    <derivirana_varijabla naziv="DomainObject.Predmet.ProtuStrankaListFormatedOIB_1">
      <item>BANJE d.o.o. za turizam i usluge, putnička agencija, OIB 74094443640</item>
    </derivirana_varijabla>
  </DomainObject.Predmet.ProtuStrankaListFormatedOIB>
  <DomainObject.Predmet.ProtuStrankaListFormatedWithAdress>
    <izvorni_sadrzaj>
      <item>BANJE d.o.o. za turizam i usluge, putnička agencija, Iva Vojnovića 32A, 20000 Dubrovnik</item>
    </izvorni_sadrzaj>
    <derivirana_varijabla naziv="DomainObject.Predmet.ProtuStrankaListFormatedWithAdress_1">
      <item>BANJE d.o.o. za turizam i usluge, putnička agencija, Iva Vojnovića 32A, 20000 Dubrovnik</item>
    </derivirana_varijabla>
  </DomainObject.Predmet.ProtuStrankaListFormatedWithAdress>
  <DomainObject.Predmet.ProtuStrankaListFormatedWithAdressOIB>
    <izvorni_sadrzaj>
      <item>BANJE d.o.o. za turizam i usluge, putnička agencija, OIB 74094443640, Iva Vojnovića 32A, 20000 Dubrovnik</item>
    </izvorni_sadrzaj>
    <derivirana_varijabla naziv="DomainObject.Predmet.ProtuStrankaListFormatedWithAdressOIB_1">
      <item>BANJE d.o.o. za turizam i usluge, putnička agencija, OIB 74094443640, Iva Vojnovića 32A, 20000 Dubrovnik</item>
    </derivirana_varijabla>
  </DomainObject.Predmet.ProtuStrankaListFormatedWithAdressOIB>
  <DomainObject.Predmet.ProtuStrankaListNazivFormated>
    <izvorni_sadrzaj>
      <item>BANJE d.o.o. za turizam i usluge, putnička agencija</item>
    </izvorni_sadrzaj>
    <derivirana_varijabla naziv="DomainObject.Predmet.ProtuStrankaListNazivFormated_1">
      <item>BANJE d.o.o. za turizam i usluge, putnička agencija</item>
    </derivirana_varijabla>
  </DomainObject.Predmet.ProtuStrankaListNazivFormated>
  <DomainObject.Predmet.ProtuStrankaListNazivFormatedOIB>
    <izvorni_sadrzaj>
      <item>BANJE d.o.o. za turizam i usluge, putnička agencija, OIB 74094443640</item>
    </izvorni_sadrzaj>
    <derivirana_varijabla naziv="DomainObject.Predmet.ProtuStrankaListNazivFormatedOIB_1">
      <item>BANJE d.o.o. za turizam i usluge, putnička agencija, OIB 74094443640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BANJE d.o.o. za turizam i usluge, putnička agencija</izvorni_sadrzaj>
    <derivirana_varijabla naziv="DomainObject.Predmet.ProtustrankaIDrugi_1">BANJE d.o.o. za turizam i usluge, putnička agencija</derivirana_varijabla>
  </DomainObject.Predmet.ProtustrankaIDrugi>
  <DomainObject.Predmet.StrankaIDrugiAdressOIB>
    <izvorni_sadrzaj>FINA, RC Split, podružnica Dubrovnik, OIB 85821130368</izvorni_sadrzaj>
    <derivirana_varijabla naziv="DomainObject.Predmet.StrankaIDrugiAdressOIB_1">FINA, RC Split, podružnica Dubrovnik, OIB 85821130368</derivirana_varijabla>
  </DomainObject.Predmet.StrankaIDrugiAdressOIB>
  <DomainObject.Predmet.ProtustrankaIDrugiAdressOIB>
    <izvorni_sadrzaj>BANJE d.o.o. za turizam i usluge, putnička agencija, OIB 74094443640, Iva Vojnovića 32A, 20000 Dubrovnik</izvorni_sadrzaj>
    <derivirana_varijabla naziv="DomainObject.Predmet.ProtustrankaIDrugiAdressOIB_1">BANJE d.o.o. za turizam i usluge, putnička agencija, OIB 74094443640, Iva Vojnovića 32A,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BANJE d.o.o. za turizam i usluge, putnička agencija</item>
    </izvorni_sadrzaj>
    <derivirana_varijabla naziv="DomainObject.Predmet.SudioniciListNaziv_1">
      <item>FINA, RC Split, podružnica Dubrovnik</item>
      <item>BANJE d.o.o. za turizam i usluge, putnička agencija</item>
    </derivirana_varijabla>
  </DomainObject.Predmet.SudioniciListNaziv>
  <DomainObject.Predmet.SudioniciListAdressOIB>
    <izvorni_sadrzaj>
      <item>FINA, RC Split, podružnica Dubrovnik, OIB 85821130368</item>
      <item>BANJE d.o.o. za turizam i usluge, putnička agencija, OIB 74094443640, Iva Vojnovića 32A,20000 Dubrovnik</item>
    </izvorni_sadrzaj>
    <derivirana_varijabla naziv="DomainObject.Predmet.SudioniciListAdressOIB_1">
      <item>FINA, RC Split, podružnica Dubrovnik, OIB 85821130368</item>
      <item>BANJE d.o.o. za turizam i usluge, putnička agencija, OIB 74094443640, Iva Vojnovića 32A,20000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74094443640</item>
    </izvorni_sadrzaj>
    <derivirana_varijabla naziv="DomainObject.Predmet.SudioniciListNazivOIB_1">
      <item>, OIB 85821130368</item>
      <item>, OIB 74094443640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83A3E-3737-4CBA-80B6-A93079CA74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2015</properties:Characters>
  <properties:Lines>49</properties:Lines>
  <properties:Paragraphs>16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2019-05-07T08:09:00Z</dcterms:created>
  <dc:creator>Joško Livaković</dc:creator>
  <cp:lastModifiedBy>Vanda Udženija</cp:lastModifiedBy>
  <cp:lastPrinted>2019-06-04T12:26:00Z</cp:lastPrinted>
  <dcterms:modified xmlns:xsi="http://www.w3.org/2001/XMLSchema-instance" xsi:type="dcterms:W3CDTF">2019-06-04T12:27:00Z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st-408-19.docx)</vt:lpwstr>
  </prop:property>
  <prop:property name="CC_coloring" pid="4" fmtid="{D5CDD505-2E9C-101B-9397-08002B2CF9AE}">
    <vt:bool>false</vt:bool>
  </prop:property>
  <prop:property name="BrojStranica" pid="5" fmtid="{D5CDD505-2E9C-101B-9397-08002B2CF9AE}">
    <vt:i4>1</vt:i4>
  </prop:property>
</prop:Properties>
</file>