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1691" w14:paraId="3cd1691" w:rsidRDefault="00BC451B" w:rsidP="00291970" w:rsidR="001E0E34" w:rsidRPr="00F47E3D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P="00291970" w:rsidR="001E0E34" w:rsidRPr="00F47E3D">
      <w:pPr>
        <w:jc w:val="both"/>
      </w:pPr>
      <w:r w:rsidRPr="00F47E3D">
        <w:t xml:space="preserve">  REPUBLIKA HRVATSKA </w:t>
      </w:r>
    </w:p>
    <w:p w:rsidRDefault="00182231" w:rsidP="00291970" w:rsidR="00182231" w:rsidRPr="00F47E3D">
      <w:pPr>
        <w:jc w:val="both"/>
      </w:pPr>
      <w:r w:rsidRPr="00F47E3D">
        <w:t>TRGOVAČKI SUD U ZAGREBU</w:t>
      </w:r>
    </w:p>
    <w:p w:rsidRDefault="00182231" w:rsidP="00291970" w:rsidR="001E0E34" w:rsidRPr="00F47E3D">
      <w:pPr>
        <w:jc w:val="both"/>
      </w:pPr>
      <w:r w:rsidRPr="00F47E3D">
        <w:t xml:space="preserve">Zagreb, </w:t>
      </w:r>
      <w:proofErr w:type="spellStart"/>
      <w:r w:rsidRPr="00F47E3D">
        <w:t>Amruševa</w:t>
      </w:r>
      <w:proofErr w:type="spellEnd"/>
      <w:r w:rsidRPr="00F47E3D">
        <w:t xml:space="preserve">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</w:r>
      <w:r w:rsidR="00E907D2">
        <w:t xml:space="preserve">          </w:t>
      </w:r>
      <w:r w:rsidR="00D17915">
        <w:t xml:space="preserve">    </w:t>
      </w:r>
      <w:proofErr w:type="spellStart"/>
      <w:r w:rsidR="00562131">
        <w:t>48</w:t>
      </w:r>
      <w:proofErr w:type="spellEnd"/>
      <w:r w:rsidR="00562131">
        <w:t xml:space="preserve"> </w:t>
      </w:r>
      <w:r w:rsidR="00576F95">
        <w:t>St-</w:t>
      </w:r>
      <w:proofErr w:type="spellStart"/>
      <w:r w:rsidR="00974D4A">
        <w:t>439</w:t>
      </w:r>
      <w:proofErr w:type="spellEnd"/>
      <w:r w:rsidR="00974D4A">
        <w:t>/</w:t>
      </w:r>
      <w:proofErr w:type="spellStart"/>
      <w:r w:rsidR="00974D4A">
        <w:t>14</w:t>
      </w:r>
      <w:proofErr w:type="spellEnd"/>
      <w:r w:rsidR="00974D4A">
        <w:t>-</w:t>
      </w:r>
      <w:proofErr w:type="spellStart"/>
      <w:r w:rsidR="00974D4A">
        <w:t>129</w:t>
      </w:r>
      <w:proofErr w:type="spellEnd"/>
    </w:p>
    <w:p w:rsidRDefault="001E0E34" w:rsidP="00291970" w:rsidR="001E0E34" w:rsidRPr="00F47E3D">
      <w:pPr>
        <w:jc w:val="both"/>
      </w:pPr>
    </w:p>
    <w:p w:rsidRDefault="001E0E34" w:rsidP="00291970" w:rsidR="00C862FE" w:rsidRPr="00F47E3D">
      <w:pPr>
        <w:jc w:val="both"/>
        <w:rPr>
          <w:bCs/>
        </w:rPr>
      </w:pPr>
      <w:r w:rsidRPr="00F47E3D">
        <w:tab/>
      </w:r>
    </w:p>
    <w:p w:rsidRDefault="00C862FE" w:rsidP="00291970" w:rsidR="00325400">
      <w:pPr>
        <w:jc w:val="both"/>
      </w:pPr>
      <w:r w:rsidRPr="00F47E3D">
        <w:rPr>
          <w:bCs/>
        </w:rPr>
        <w:tab/>
      </w:r>
      <w:r w:rsidR="00DC5126">
        <w:rPr>
          <w:bCs/>
        </w:rPr>
        <w:t xml:space="preserve">        </w:t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</w:t>
      </w:r>
      <w:r w:rsidR="00562131">
        <w:t>Vesni Sremac Šoštar</w:t>
      </w:r>
      <w:r w:rsidR="00640341">
        <w:t xml:space="preserve">, </w:t>
      </w:r>
      <w:r w:rsidR="00D51C43" w:rsidRPr="00F47E3D">
        <w:t xml:space="preserve">u stečajnom </w:t>
      </w:r>
      <w:r w:rsidR="00640341">
        <w:t>postupku nad  stečajnim dužnikom</w:t>
      </w:r>
      <w:r w:rsidR="00D51C43" w:rsidRPr="00F47E3D">
        <w:t xml:space="preserve"> </w:t>
      </w:r>
      <w:proofErr w:type="spellStart"/>
      <w:r w:rsidR="001271A1" w:rsidRPr="00823C1D">
        <w:t>RAGUŽ</w:t>
      </w:r>
      <w:proofErr w:type="spellEnd"/>
      <w:r w:rsidR="001271A1" w:rsidRPr="00823C1D">
        <w:t xml:space="preserve"> MARINE d. o. o. u stečaju, Zagreb, Jeronima </w:t>
      </w:r>
      <w:proofErr w:type="spellStart"/>
      <w:r w:rsidR="001271A1" w:rsidRPr="00823C1D">
        <w:t>Kavanjina</w:t>
      </w:r>
      <w:proofErr w:type="spellEnd"/>
      <w:r w:rsidR="001271A1" w:rsidRPr="00823C1D">
        <w:t xml:space="preserve"> </w:t>
      </w:r>
      <w:proofErr w:type="spellStart"/>
      <w:r w:rsidR="001271A1" w:rsidRPr="00823C1D">
        <w:t>20</w:t>
      </w:r>
      <w:proofErr w:type="spellEnd"/>
      <w:r w:rsidR="001271A1" w:rsidRPr="00823C1D">
        <w:t xml:space="preserve">, </w:t>
      </w:r>
      <w:proofErr w:type="spellStart"/>
      <w:r w:rsidR="001271A1" w:rsidRPr="00823C1D">
        <w:t>OIB</w:t>
      </w:r>
      <w:proofErr w:type="spellEnd"/>
      <w:r w:rsidR="001271A1" w:rsidRPr="00823C1D">
        <w:t xml:space="preserve"> </w:t>
      </w:r>
      <w:proofErr w:type="spellStart"/>
      <w:r w:rsidR="001271A1" w:rsidRPr="00823C1D">
        <w:t>66189129773</w:t>
      </w:r>
      <w:proofErr w:type="spellEnd"/>
      <w:r w:rsidR="001271A1">
        <w:t xml:space="preserve"> </w:t>
      </w:r>
      <w:r w:rsidR="00D51C43" w:rsidRPr="00F47E3D">
        <w:t xml:space="preserve">dana </w:t>
      </w:r>
      <w:proofErr w:type="spellStart"/>
      <w:r w:rsidR="001271A1">
        <w:t>10</w:t>
      </w:r>
      <w:proofErr w:type="spellEnd"/>
      <w:r w:rsidR="00E148C6">
        <w:t>. srpnja</w:t>
      </w:r>
      <w:r w:rsidR="00C86BB3">
        <w:t xml:space="preserve"> </w:t>
      </w:r>
      <w:proofErr w:type="spellStart"/>
      <w:r w:rsidR="00C86BB3">
        <w:t>2019</w:t>
      </w:r>
      <w:proofErr w:type="spellEnd"/>
      <w:r w:rsidR="00C86BB3">
        <w:t>.</w:t>
      </w:r>
      <w:r w:rsidR="00A333BC">
        <w:t xml:space="preserve"> </w:t>
      </w:r>
      <w:r w:rsidR="006C17DB">
        <w:t xml:space="preserve"> </w:t>
      </w:r>
      <w:r w:rsidR="00D51C43" w:rsidRPr="00F47E3D">
        <w:t>godine</w:t>
      </w:r>
    </w:p>
    <w:p w:rsidRDefault="001271A1" w:rsidP="00291970" w:rsidR="001271A1" w:rsidRPr="00F47E3D">
      <w:pPr>
        <w:jc w:val="both"/>
      </w:pPr>
    </w:p>
    <w:p w:rsidRDefault="001E0E34" w:rsidP="00291970" w:rsidR="001E0E34" w:rsidRPr="00F47E3D">
      <w:pPr>
        <w:jc w:val="center"/>
      </w:pPr>
      <w:r w:rsidRPr="00F47E3D">
        <w:t>Z A K L J U Č A K</w:t>
      </w:r>
    </w:p>
    <w:p w:rsidRDefault="00DB477B" w:rsidP="00291970" w:rsidR="001E0E34" w:rsidRPr="00F47E3D">
      <w:pPr>
        <w:jc w:val="both"/>
      </w:pPr>
      <w:r w:rsidRPr="00F47E3D">
        <w:tab/>
        <w:t xml:space="preserve"> </w:t>
      </w:r>
    </w:p>
    <w:p w:rsidRDefault="00DB477B" w:rsidP="001D5116" w:rsidR="001D5116">
      <w:pPr>
        <w:pStyle w:val="Odlomakpopisa"/>
        <w:ind w:left="1068"/>
        <w:jc w:val="both"/>
      </w:pPr>
      <w:r w:rsidRPr="00F47E3D">
        <w:t>Nalaže se stečajnom upravitelju da preda k</w:t>
      </w:r>
      <w:r w:rsidR="003D69DE" w:rsidRPr="00F47E3D">
        <w:t>upcu</w:t>
      </w:r>
      <w:r w:rsidR="000976EE" w:rsidRPr="00261983">
        <w:rPr>
          <w:color w:val="000000"/>
        </w:rPr>
        <w:t xml:space="preserve"> </w:t>
      </w:r>
      <w:r w:rsidR="001D5116" w:rsidRPr="00EA0FCF">
        <w:t>DOM-PLAN d.o.o.</w:t>
      </w:r>
      <w:r w:rsidR="001D5116">
        <w:t xml:space="preserve">, Zagreb, </w:t>
      </w:r>
    </w:p>
    <w:p w:rsidRDefault="001D5116" w:rsidP="001D5116" w:rsidR="00B51EB9">
      <w:pPr>
        <w:jc w:val="both"/>
      </w:pPr>
      <w:proofErr w:type="spellStart"/>
      <w:r>
        <w:t>Lašćinska</w:t>
      </w:r>
      <w:proofErr w:type="spellEnd"/>
      <w:r>
        <w:t xml:space="preserve"> </w:t>
      </w:r>
      <w:proofErr w:type="spellStart"/>
      <w:r>
        <w:t>66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 w:rsidRPr="00EA0FCF">
        <w:t>31593770711</w:t>
      </w:r>
      <w:proofErr w:type="spellEnd"/>
      <w:r>
        <w:t xml:space="preserve"> </w:t>
      </w:r>
      <w:r w:rsidR="00E560C9">
        <w:t>nekretninu</w:t>
      </w:r>
      <w:r w:rsidR="00B51EB9">
        <w:t xml:space="preserve"> stečajnog dužnika</w:t>
      </w:r>
      <w:r w:rsidR="004504E6" w:rsidRPr="004504E6">
        <w:t xml:space="preserve"> </w:t>
      </w:r>
      <w:proofErr w:type="spellStart"/>
      <w:r w:rsidRPr="00823C1D">
        <w:t>RAGUŽ</w:t>
      </w:r>
      <w:proofErr w:type="spellEnd"/>
      <w:r w:rsidRPr="00823C1D">
        <w:t xml:space="preserve"> MARINE d. o. o. u stečaju, Zagreb, Jeronima </w:t>
      </w:r>
      <w:proofErr w:type="spellStart"/>
      <w:r w:rsidRPr="00823C1D">
        <w:t>Kavanjina</w:t>
      </w:r>
      <w:proofErr w:type="spellEnd"/>
      <w:r w:rsidRPr="00823C1D">
        <w:t xml:space="preserve"> </w:t>
      </w:r>
      <w:proofErr w:type="spellStart"/>
      <w:r w:rsidRPr="00823C1D">
        <w:t>20</w:t>
      </w:r>
      <w:proofErr w:type="spellEnd"/>
      <w:r w:rsidRPr="00823C1D">
        <w:t xml:space="preserve">, </w:t>
      </w:r>
      <w:proofErr w:type="spellStart"/>
      <w:r w:rsidRPr="00823C1D">
        <w:t>OIB</w:t>
      </w:r>
      <w:proofErr w:type="spellEnd"/>
      <w:r w:rsidRPr="00823C1D">
        <w:t xml:space="preserve"> </w:t>
      </w:r>
      <w:proofErr w:type="spellStart"/>
      <w:r w:rsidRPr="00823C1D">
        <w:t>66189129773</w:t>
      </w:r>
      <w:proofErr w:type="spellEnd"/>
      <w:r>
        <w:t xml:space="preserve"> </w:t>
      </w:r>
      <w:r w:rsidR="00B51EB9">
        <w:t xml:space="preserve">i to: </w:t>
      </w:r>
    </w:p>
    <w:p w:rsidRDefault="001D5116" w:rsidP="001D5116" w:rsidR="001D5116">
      <w:pPr>
        <w:jc w:val="both"/>
      </w:pPr>
    </w:p>
    <w:p w:rsidRDefault="001D5116" w:rsidP="001D5116" w:rsidR="001D5116" w:rsidRPr="00DB1321">
      <w:pPr>
        <w:pStyle w:val="Tijeloteksta"/>
        <w:numPr>
          <w:ilvl w:val="0"/>
          <w:numId w:val="25"/>
        </w:numPr>
        <w:spacing w:after="0"/>
        <w:jc w:val="both"/>
        <w:outlineLvl w:val="0"/>
      </w:pPr>
      <w:r w:rsidRPr="00DB1321">
        <w:t xml:space="preserve">k.č.br. </w:t>
      </w:r>
      <w:proofErr w:type="spellStart"/>
      <w:r w:rsidRPr="00DB1321">
        <w:t>3507</w:t>
      </w:r>
      <w:proofErr w:type="spellEnd"/>
      <w:r w:rsidRPr="00DB1321">
        <w:t>/1, livada</w:t>
      </w:r>
      <w:r>
        <w:t xml:space="preserve">, </w:t>
      </w:r>
      <w:r w:rsidRPr="00DB1321">
        <w:t xml:space="preserve">površine </w:t>
      </w:r>
      <w:proofErr w:type="spellStart"/>
      <w:r w:rsidRPr="00DB1321">
        <w:t>2458</w:t>
      </w:r>
      <w:proofErr w:type="spellEnd"/>
      <w:r w:rsidRPr="00DB1321">
        <w:t xml:space="preserve"> </w:t>
      </w:r>
      <w:proofErr w:type="spellStart"/>
      <w:r w:rsidRPr="00DB1321">
        <w:t>m2</w:t>
      </w:r>
      <w:proofErr w:type="spellEnd"/>
      <w:r w:rsidRPr="00DB1321">
        <w:t xml:space="preserve">, </w:t>
      </w:r>
      <w:r>
        <w:t xml:space="preserve">upisana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3168</w:t>
      </w:r>
      <w:proofErr w:type="spellEnd"/>
      <w:r>
        <w:t xml:space="preserve">  k.o. Rakitje</w:t>
      </w:r>
    </w:p>
    <w:p w:rsidRDefault="00D716EA" w:rsidP="0076557C" w:rsidR="00D716EA">
      <w:pPr>
        <w:jc w:val="both"/>
      </w:pPr>
    </w:p>
    <w:p w:rsidRDefault="001E0E34" w:rsidP="008762BF" w:rsidR="001E0E34" w:rsidRPr="00F47E3D">
      <w:pPr>
        <w:jc w:val="center"/>
      </w:pPr>
      <w:r w:rsidRPr="00F47E3D">
        <w:t>Obrazloženje</w:t>
      </w:r>
    </w:p>
    <w:p w:rsidRDefault="001E0E34" w:rsidP="00291970" w:rsidR="001E0E34" w:rsidRPr="00F47E3D">
      <w:pPr>
        <w:jc w:val="both"/>
      </w:pPr>
    </w:p>
    <w:p w:rsidRDefault="000C0381" w:rsidP="00291970" w:rsidR="001E0E34" w:rsidRPr="00F47E3D">
      <w:pPr>
        <w:jc w:val="both"/>
      </w:pPr>
      <w:r>
        <w:tab/>
        <w:t>Rješenje</w:t>
      </w:r>
      <w:r w:rsidR="001E0E34" w:rsidRPr="00F47E3D">
        <w:t xml:space="preserve"> o</w:t>
      </w:r>
      <w:r w:rsidR="00C862FE" w:rsidRPr="00F47E3D">
        <w:t xml:space="preserve"> dosudi ovog suda broj St-</w:t>
      </w:r>
      <w:proofErr w:type="spellStart"/>
      <w:r w:rsidR="001D5116">
        <w:t>439</w:t>
      </w:r>
      <w:proofErr w:type="spellEnd"/>
      <w:r w:rsidR="001D5116">
        <w:t>/</w:t>
      </w:r>
      <w:proofErr w:type="spellStart"/>
      <w:r w:rsidR="001D5116">
        <w:t>14</w:t>
      </w:r>
      <w:proofErr w:type="spellEnd"/>
      <w:r w:rsidR="001D5116">
        <w:t>-</w:t>
      </w:r>
      <w:proofErr w:type="spellStart"/>
      <w:r w:rsidR="001D5116">
        <w:t>127</w:t>
      </w:r>
      <w:proofErr w:type="spellEnd"/>
      <w:r>
        <w:t xml:space="preserve"> </w:t>
      </w:r>
      <w:r w:rsidR="00D51C43" w:rsidRPr="00F47E3D">
        <w:t>od</w:t>
      </w:r>
      <w:r w:rsidR="003C7446">
        <w:t xml:space="preserve"> </w:t>
      </w:r>
      <w:proofErr w:type="spellStart"/>
      <w:r w:rsidR="001D5116">
        <w:t>12</w:t>
      </w:r>
      <w:proofErr w:type="spellEnd"/>
      <w:r w:rsidR="001D5116">
        <w:t>. lipnja</w:t>
      </w:r>
      <w:r w:rsidR="003C7446">
        <w:t xml:space="preserve"> </w:t>
      </w:r>
      <w:proofErr w:type="spellStart"/>
      <w:r w:rsidR="003C7446">
        <w:t>2019.g</w:t>
      </w:r>
      <w:proofErr w:type="spellEnd"/>
      <w:r w:rsidR="003C7446">
        <w:t xml:space="preserve">., </w:t>
      </w:r>
      <w:r w:rsidR="00D51C43" w:rsidRPr="00F47E3D">
        <w:t xml:space="preserve"> </w:t>
      </w:r>
      <w:r>
        <w:t>postalo je pravomoćno</w:t>
      </w:r>
      <w:r w:rsidR="00F64CF5" w:rsidRPr="00F47E3D">
        <w:t xml:space="preserve"> dana </w:t>
      </w:r>
      <w:r w:rsidR="001D5116">
        <w:t>3. srpnja</w:t>
      </w:r>
      <w:r w:rsidR="00051F68">
        <w:t xml:space="preserve"> </w:t>
      </w:r>
      <w:proofErr w:type="spellStart"/>
      <w:r w:rsidR="003C7446">
        <w:t>2019</w:t>
      </w:r>
      <w:proofErr w:type="spellEnd"/>
      <w:r w:rsidR="003C7446">
        <w:t>.</w:t>
      </w:r>
      <w:r w:rsidR="00F168D4">
        <w:t xml:space="preserve"> godine </w:t>
      </w:r>
      <w:r w:rsidR="00ED6590">
        <w:t>i</w:t>
      </w:r>
      <w:r w:rsidR="006C4E83">
        <w:t xml:space="preserve"> </w:t>
      </w:r>
      <w:r w:rsidR="00BF364C">
        <w:t xml:space="preserve">kupac </w:t>
      </w:r>
      <w:r w:rsidR="008F4612">
        <w:t xml:space="preserve">je </w:t>
      </w:r>
      <w:r w:rsidR="00ED6590">
        <w:t>položio</w:t>
      </w:r>
      <w:r w:rsidR="001E0E34" w:rsidRPr="00F47E3D">
        <w:t xml:space="preserve"> </w:t>
      </w:r>
      <w:proofErr w:type="spellStart"/>
      <w:r>
        <w:t>kupovninu</w:t>
      </w:r>
      <w:proofErr w:type="spellEnd"/>
      <w:r w:rsidR="003D69DE" w:rsidRPr="00F47E3D">
        <w:t xml:space="preserve"> </w:t>
      </w:r>
      <w:r>
        <w:t>određenu</w:t>
      </w:r>
      <w:r w:rsidR="00D51C43" w:rsidRPr="00F47E3D">
        <w:t xml:space="preserve"> u </w:t>
      </w:r>
      <w:r>
        <w:t>citiranom</w:t>
      </w:r>
      <w:r w:rsidR="006C4E83">
        <w:t xml:space="preserve"> </w:t>
      </w:r>
      <w:r w:rsidR="008F4612">
        <w:t>rješenj</w:t>
      </w:r>
      <w:r>
        <w:t>u</w:t>
      </w:r>
      <w:r w:rsidR="008F4612">
        <w:t xml:space="preserve"> o dosudi, </w:t>
      </w:r>
      <w:r w:rsidR="00CB1D66">
        <w:t>pa</w:t>
      </w:r>
      <w:r w:rsidR="007E6BE0" w:rsidRPr="00F47E3D">
        <w:t xml:space="preserve"> je</w:t>
      </w:r>
      <w:r w:rsidR="002C3533">
        <w:t xml:space="preserve">, stoga, </w:t>
      </w:r>
      <w:r w:rsidR="007E6BE0" w:rsidRPr="00F47E3D">
        <w:t xml:space="preserve">valjalo temeljem čl. </w:t>
      </w:r>
      <w:proofErr w:type="spellStart"/>
      <w:smartTag w:element="metricconverter" w:uri="urn:schemas-microsoft-com:office:smarttags">
        <w:smartTagPr>
          <w:attr w:val="108 st" w:name="ProductID"/>
        </w:smartTagPr>
        <w:r w:rsidR="007E6BE0" w:rsidRPr="00F47E3D">
          <w:t>108</w:t>
        </w:r>
        <w:proofErr w:type="spellEnd"/>
        <w:r w:rsidR="007E6BE0" w:rsidRPr="00F47E3D">
          <w:t xml:space="preserve"> st</w:t>
        </w:r>
      </w:smartTag>
      <w:r w:rsidR="007E6BE0" w:rsidRPr="00F47E3D">
        <w:t xml:space="preserve">. 4 Ovršnog zakona donijeti zaključak o predaji. </w:t>
      </w:r>
    </w:p>
    <w:p w:rsidRDefault="001E0E34" w:rsidP="00291970" w:rsidR="001E0E34" w:rsidRPr="00F47E3D">
      <w:pPr>
        <w:jc w:val="both"/>
      </w:pPr>
    </w:p>
    <w:p w:rsidRDefault="001E0E34" w:rsidP="008762BF" w:rsidR="001E0E34" w:rsidRPr="00F47E3D">
      <w:pPr>
        <w:jc w:val="center"/>
      </w:pPr>
      <w:r w:rsidRPr="00F47E3D">
        <w:t xml:space="preserve">U Zagrebu, </w:t>
      </w:r>
      <w:proofErr w:type="spellStart"/>
      <w:r w:rsidR="001D5116">
        <w:t>10</w:t>
      </w:r>
      <w:proofErr w:type="spellEnd"/>
      <w:r w:rsidR="001937B4">
        <w:t>. srpnja</w:t>
      </w:r>
      <w:r w:rsidR="00310DB4">
        <w:t xml:space="preserve"> </w:t>
      </w:r>
      <w:proofErr w:type="spellStart"/>
      <w:r w:rsidR="00770DED">
        <w:t>2019</w:t>
      </w:r>
      <w:proofErr w:type="spellEnd"/>
      <w:r w:rsidR="00770DED">
        <w:t xml:space="preserve">. </w:t>
      </w:r>
      <w:r w:rsidR="00310DB4">
        <w:t>godine</w:t>
      </w:r>
    </w:p>
    <w:p w:rsidRDefault="001E0E34" w:rsidP="00291970" w:rsidR="001E0E34" w:rsidRPr="00F47E3D">
      <w:pPr>
        <w:jc w:val="both"/>
      </w:pPr>
    </w:p>
    <w:p w:rsidRDefault="001E0E34" w:rsidP="00291970" w:rsidR="001E0E34" w:rsidRPr="00F47E3D">
      <w:pPr>
        <w:jc w:val="both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654C9">
        <w:tab/>
      </w:r>
      <w:r w:rsidRPr="00F47E3D">
        <w:t xml:space="preserve">SUDAC </w:t>
      </w:r>
    </w:p>
    <w:p w:rsidRDefault="001E0E34" w:rsidP="00291970" w:rsidR="00D4647D">
      <w:pPr>
        <w:pStyle w:val="Uvuenotijeloteksta"/>
        <w:ind w:firstLine="141" w:left="1983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C3533">
        <w:t>Vesna Sremac Šoštar</w:t>
      </w:r>
      <w:r w:rsidR="00061912">
        <w:t>,v.r.</w:t>
      </w:r>
    </w:p>
    <w:p w:rsidRDefault="00624927" w:rsidP="00291970" w:rsidR="00624927">
      <w:pPr>
        <w:jc w:val="both"/>
      </w:pPr>
    </w:p>
    <w:p w:rsidRDefault="00DC5126" w:rsidP="00291970" w:rsidR="00DC5126">
      <w:pPr>
        <w:jc w:val="both"/>
      </w:pPr>
      <w:r>
        <w:t>Uputa o pravnom lijeku :</w:t>
      </w:r>
    </w:p>
    <w:p w:rsidRDefault="00113978" w:rsidP="00291970" w:rsidR="00DC5126">
      <w:pPr>
        <w:jc w:val="both"/>
      </w:pPr>
      <w:r>
        <w:t>Protiv zaključka nije dopuštena</w:t>
      </w:r>
      <w:r w:rsidR="009A79C4">
        <w:t xml:space="preserve"> žalba.</w:t>
      </w:r>
    </w:p>
    <w:p w:rsidRDefault="002909D3" w:rsidP="00291970" w:rsidR="002909D3">
      <w:pPr>
        <w:jc w:val="both"/>
      </w:pPr>
    </w:p>
    <w:p w:rsidRDefault="00061912" w:rsidR="0006191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061912" w:rsidR="0006191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E7948" w:rsidP="00061912" w:rsidR="005E7948" w:rsidRPr="00F47E3D">
      <w:pPr>
        <w:pStyle w:val="Odlomakpopisa"/>
        <w:jc w:val="both"/>
      </w:pPr>
    </w:p>
    <w:sectPr w:rsidSect="00DA4CB5" w:rsidR="005E7948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72A68"/>
    <w:multiLevelType w:val="hybridMultilevel"/>
    <w:tmpl w:val="9A564F8A"/>
    <w:lvl w:tplc="D5524FEC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2">
    <w:nsid w:val="0C386BE3"/>
    <w:multiLevelType w:val="hybridMultilevel"/>
    <w:tmpl w:val="C3D69BB4"/>
    <w:lvl w:tplc="40F2D0FA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3001E49"/>
    <w:multiLevelType w:val="hybridMultilevel"/>
    <w:tmpl w:val="C89808BA"/>
    <w:lvl w:tplc="8F681382" w:ilvl="0">
      <w:start w:val="9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4151E39"/>
    <w:multiLevelType w:val="hybridMultilevel"/>
    <w:tmpl w:val="8FAE8036"/>
    <w:lvl w:tplc="10C4A8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9463ACC"/>
    <w:multiLevelType w:val="hybridMultilevel"/>
    <w:tmpl w:val="A642DA92"/>
    <w:lvl w:tplc="C6926B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A375664"/>
    <w:multiLevelType w:val="hybridMultilevel"/>
    <w:tmpl w:val="1C403ED0"/>
    <w:lvl w:tplc="E31ADF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BE31446"/>
    <w:multiLevelType w:val="hybridMultilevel"/>
    <w:tmpl w:val="2D906CF0"/>
    <w:lvl w:tplc="3DD216E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2A2A3F7B"/>
    <w:multiLevelType w:val="hybridMultilevel"/>
    <w:tmpl w:val="AD8C4AC4"/>
    <w:lvl w:tplc="32D6CB8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072390A"/>
    <w:multiLevelType w:val="hybridMultilevel"/>
    <w:tmpl w:val="6D90A658"/>
    <w:lvl w:tplc="4D2C01FC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31153F8"/>
    <w:multiLevelType w:val="hybridMultilevel"/>
    <w:tmpl w:val="4CD03614"/>
    <w:lvl w:tplc="49EAF8C6" w:ilvl="0">
      <w:start w:val="4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365A535F"/>
    <w:multiLevelType w:val="hybridMultilevel"/>
    <w:tmpl w:val="31A61C24"/>
    <w:lvl w:tplc="213C48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6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477222C7"/>
    <w:multiLevelType w:val="hybridMultilevel"/>
    <w:tmpl w:val="1EDC3708"/>
    <w:lvl w:tplc="3DD8D4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1F91706"/>
    <w:multiLevelType w:val="hybridMultilevel"/>
    <w:tmpl w:val="25DCD4A2"/>
    <w:lvl w:tplc="948095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31478B0"/>
    <w:multiLevelType w:val="hybridMultilevel"/>
    <w:tmpl w:val="ABAECBE4"/>
    <w:lvl w:tplc="8058180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1">
    <w:nsid w:val="70540C9A"/>
    <w:multiLevelType w:val="hybridMultilevel"/>
    <w:tmpl w:val="75F25088"/>
    <w:lvl w:tplc="5F92CA9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7CB62AA1"/>
    <w:multiLevelType w:val="hybridMultilevel"/>
    <w:tmpl w:val="EE5AA522"/>
    <w:lvl w:tplc="89DC53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7DA863F6"/>
    <w:multiLevelType w:val="hybridMultilevel"/>
    <w:tmpl w:val="E4843486"/>
    <w:lvl w:tplc="59243A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DC54EF0"/>
    <w:multiLevelType w:val="hybridMultilevel"/>
    <w:tmpl w:val="F6EC730C"/>
    <w:lvl w:tplc="BD669E4A" w:ilvl="0">
      <w:start w:val="1"/>
      <w:numFmt w:val="decimal"/>
      <w:lvlText w:val="%1."/>
      <w:lvlJc w:val="left"/>
      <w:pPr>
        <w:ind w:hanging="375" w:left="32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4"/>
  </w:num>
  <w:num w:numId="2">
    <w:abstractNumId w:val="20"/>
  </w:num>
  <w:num w:numId="3">
    <w:abstractNumId w:val="15"/>
  </w:num>
  <w:num w:numId="4">
    <w:abstractNumId w:val="6"/>
  </w:num>
  <w:num w:numId="5">
    <w:abstractNumId w:val="16"/>
  </w:num>
  <w:num w:numId="6">
    <w:abstractNumId w:val="1"/>
  </w:num>
  <w:num w:numId="7">
    <w:abstractNumId w:val="14"/>
  </w:num>
  <w:num w:numId="8">
    <w:abstractNumId w:val="24"/>
  </w:num>
  <w:num w:numId="9">
    <w:abstractNumId w:val="18"/>
  </w:num>
  <w:num w:numId="10">
    <w:abstractNumId w:val="8"/>
  </w:num>
  <w:num w:numId="11">
    <w:abstractNumId w:val="22"/>
  </w:num>
  <w:num w:numId="12">
    <w:abstractNumId w:val="7"/>
  </w:num>
  <w:num w:numId="13">
    <w:abstractNumId w:val="21"/>
  </w:num>
  <w:num w:numId="14">
    <w:abstractNumId w:val="0"/>
  </w:num>
  <w:num w:numId="15">
    <w:abstractNumId w:val="13"/>
  </w:num>
  <w:num w:numId="16">
    <w:abstractNumId w:val="2"/>
  </w:num>
  <w:num w:numId="17">
    <w:abstractNumId w:val="12"/>
  </w:num>
  <w:num w:numId="18">
    <w:abstractNumId w:val="9"/>
  </w:num>
  <w:num w:numId="19">
    <w:abstractNumId w:val="5"/>
  </w:num>
  <w:num w:numId="20">
    <w:abstractNumId w:val="3"/>
  </w:num>
  <w:num w:numId="21">
    <w:abstractNumId w:val="23"/>
  </w:num>
  <w:num w:numId="22">
    <w:abstractNumId w:val="19"/>
  </w:num>
  <w:num w:numId="23">
    <w:abstractNumId w:val="10"/>
  </w:num>
  <w:num w:numId="24">
    <w:abstractNumId w:val="17"/>
  </w:num>
  <w:num w:numId="2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51F68"/>
    <w:rsid w:val="00055D7B"/>
    <w:rsid w:val="00061912"/>
    <w:rsid w:val="00062B7E"/>
    <w:rsid w:val="00081850"/>
    <w:rsid w:val="000944DE"/>
    <w:rsid w:val="000976EE"/>
    <w:rsid w:val="000C0381"/>
    <w:rsid w:val="000C1799"/>
    <w:rsid w:val="000C3008"/>
    <w:rsid w:val="000C3D74"/>
    <w:rsid w:val="000D0307"/>
    <w:rsid w:val="000D1C33"/>
    <w:rsid w:val="000D30BD"/>
    <w:rsid w:val="000F5ECF"/>
    <w:rsid w:val="001014C4"/>
    <w:rsid w:val="00111909"/>
    <w:rsid w:val="00111B95"/>
    <w:rsid w:val="00113978"/>
    <w:rsid w:val="00122BC6"/>
    <w:rsid w:val="00124B1E"/>
    <w:rsid w:val="00126425"/>
    <w:rsid w:val="001271A1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37B4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5116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4587"/>
    <w:rsid w:val="00215098"/>
    <w:rsid w:val="002265B7"/>
    <w:rsid w:val="002310A1"/>
    <w:rsid w:val="00231261"/>
    <w:rsid w:val="00235B9E"/>
    <w:rsid w:val="00245D64"/>
    <w:rsid w:val="00261983"/>
    <w:rsid w:val="002637DE"/>
    <w:rsid w:val="002638BA"/>
    <w:rsid w:val="002654C9"/>
    <w:rsid w:val="002701B7"/>
    <w:rsid w:val="00271BAB"/>
    <w:rsid w:val="0027567A"/>
    <w:rsid w:val="0028723B"/>
    <w:rsid w:val="002909D3"/>
    <w:rsid w:val="00290D55"/>
    <w:rsid w:val="00291970"/>
    <w:rsid w:val="002A15BD"/>
    <w:rsid w:val="002A660B"/>
    <w:rsid w:val="002A6699"/>
    <w:rsid w:val="002A6BE2"/>
    <w:rsid w:val="002B1DD9"/>
    <w:rsid w:val="002B240F"/>
    <w:rsid w:val="002B6AE6"/>
    <w:rsid w:val="002C3533"/>
    <w:rsid w:val="002C4516"/>
    <w:rsid w:val="002C46B2"/>
    <w:rsid w:val="002C4795"/>
    <w:rsid w:val="002D1239"/>
    <w:rsid w:val="002E5654"/>
    <w:rsid w:val="002E6D78"/>
    <w:rsid w:val="002F1045"/>
    <w:rsid w:val="002F1D29"/>
    <w:rsid w:val="002F290E"/>
    <w:rsid w:val="002F3BC7"/>
    <w:rsid w:val="0030334E"/>
    <w:rsid w:val="0030645C"/>
    <w:rsid w:val="00310DB4"/>
    <w:rsid w:val="00325400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C7446"/>
    <w:rsid w:val="003D69DE"/>
    <w:rsid w:val="003E14B6"/>
    <w:rsid w:val="003E29A7"/>
    <w:rsid w:val="00403A0C"/>
    <w:rsid w:val="00411420"/>
    <w:rsid w:val="00423C6F"/>
    <w:rsid w:val="0043554B"/>
    <w:rsid w:val="00442DF4"/>
    <w:rsid w:val="004504E6"/>
    <w:rsid w:val="004506A0"/>
    <w:rsid w:val="0045180C"/>
    <w:rsid w:val="0045622A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D5451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62131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D4988"/>
    <w:rsid w:val="005E0F25"/>
    <w:rsid w:val="005E5E2A"/>
    <w:rsid w:val="005E6BEE"/>
    <w:rsid w:val="005E6F36"/>
    <w:rsid w:val="005E7948"/>
    <w:rsid w:val="005F08FD"/>
    <w:rsid w:val="005F0DB2"/>
    <w:rsid w:val="005F1969"/>
    <w:rsid w:val="00601D24"/>
    <w:rsid w:val="00605F01"/>
    <w:rsid w:val="00621876"/>
    <w:rsid w:val="00622641"/>
    <w:rsid w:val="00622E4F"/>
    <w:rsid w:val="00624927"/>
    <w:rsid w:val="00624C1B"/>
    <w:rsid w:val="00632778"/>
    <w:rsid w:val="00640341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A298A"/>
    <w:rsid w:val="006B022F"/>
    <w:rsid w:val="006B6770"/>
    <w:rsid w:val="006C1755"/>
    <w:rsid w:val="006C17DB"/>
    <w:rsid w:val="006C48A9"/>
    <w:rsid w:val="006C4E83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37D21"/>
    <w:rsid w:val="007447D0"/>
    <w:rsid w:val="0076557C"/>
    <w:rsid w:val="007655E0"/>
    <w:rsid w:val="007676E6"/>
    <w:rsid w:val="00770DC0"/>
    <w:rsid w:val="00770DED"/>
    <w:rsid w:val="00774428"/>
    <w:rsid w:val="0077520A"/>
    <w:rsid w:val="00783D65"/>
    <w:rsid w:val="00786005"/>
    <w:rsid w:val="00787F10"/>
    <w:rsid w:val="00790F17"/>
    <w:rsid w:val="007910D0"/>
    <w:rsid w:val="00793B9B"/>
    <w:rsid w:val="00793BAE"/>
    <w:rsid w:val="007961F5"/>
    <w:rsid w:val="007A42C8"/>
    <w:rsid w:val="007B1EFF"/>
    <w:rsid w:val="007B3F49"/>
    <w:rsid w:val="007B475E"/>
    <w:rsid w:val="007B6FF9"/>
    <w:rsid w:val="007D4AD8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62BF"/>
    <w:rsid w:val="00877E60"/>
    <w:rsid w:val="00893E1F"/>
    <w:rsid w:val="008B5D60"/>
    <w:rsid w:val="008C6230"/>
    <w:rsid w:val="008C76A0"/>
    <w:rsid w:val="008D17BB"/>
    <w:rsid w:val="008D435D"/>
    <w:rsid w:val="008E0FE3"/>
    <w:rsid w:val="008E10AB"/>
    <w:rsid w:val="008E4B17"/>
    <w:rsid w:val="008E53D7"/>
    <w:rsid w:val="008E676A"/>
    <w:rsid w:val="008F4612"/>
    <w:rsid w:val="009003AA"/>
    <w:rsid w:val="00901154"/>
    <w:rsid w:val="009300D1"/>
    <w:rsid w:val="00931687"/>
    <w:rsid w:val="009329E7"/>
    <w:rsid w:val="00933442"/>
    <w:rsid w:val="009361E7"/>
    <w:rsid w:val="00951FE9"/>
    <w:rsid w:val="00974D4A"/>
    <w:rsid w:val="0098097C"/>
    <w:rsid w:val="00985634"/>
    <w:rsid w:val="00990571"/>
    <w:rsid w:val="0099101E"/>
    <w:rsid w:val="00997FB4"/>
    <w:rsid w:val="009A79A1"/>
    <w:rsid w:val="009A79C4"/>
    <w:rsid w:val="009B22C5"/>
    <w:rsid w:val="009B509F"/>
    <w:rsid w:val="009B557C"/>
    <w:rsid w:val="009B7361"/>
    <w:rsid w:val="009C4A8C"/>
    <w:rsid w:val="009C7E47"/>
    <w:rsid w:val="009D2473"/>
    <w:rsid w:val="009D3C0B"/>
    <w:rsid w:val="009E4DC8"/>
    <w:rsid w:val="009F335A"/>
    <w:rsid w:val="009F3AA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5AC3"/>
    <w:rsid w:val="00AC7A97"/>
    <w:rsid w:val="00AE5FE3"/>
    <w:rsid w:val="00AF21A8"/>
    <w:rsid w:val="00B017EB"/>
    <w:rsid w:val="00B13A35"/>
    <w:rsid w:val="00B17A89"/>
    <w:rsid w:val="00B17DA6"/>
    <w:rsid w:val="00B251FE"/>
    <w:rsid w:val="00B27198"/>
    <w:rsid w:val="00B4186D"/>
    <w:rsid w:val="00B51EB9"/>
    <w:rsid w:val="00B53AF1"/>
    <w:rsid w:val="00B56BC8"/>
    <w:rsid w:val="00B71A96"/>
    <w:rsid w:val="00B747F6"/>
    <w:rsid w:val="00B8056F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364C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040D"/>
    <w:rsid w:val="00C83C83"/>
    <w:rsid w:val="00C84E15"/>
    <w:rsid w:val="00C862FE"/>
    <w:rsid w:val="00C86BB3"/>
    <w:rsid w:val="00C97B0E"/>
    <w:rsid w:val="00CA6282"/>
    <w:rsid w:val="00CB1D66"/>
    <w:rsid w:val="00CB45B2"/>
    <w:rsid w:val="00CB607C"/>
    <w:rsid w:val="00CC0D1E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17915"/>
    <w:rsid w:val="00D20986"/>
    <w:rsid w:val="00D227DA"/>
    <w:rsid w:val="00D25817"/>
    <w:rsid w:val="00D329D4"/>
    <w:rsid w:val="00D40209"/>
    <w:rsid w:val="00D42AC1"/>
    <w:rsid w:val="00D43E3A"/>
    <w:rsid w:val="00D4477C"/>
    <w:rsid w:val="00D4647D"/>
    <w:rsid w:val="00D476F5"/>
    <w:rsid w:val="00D51C43"/>
    <w:rsid w:val="00D54D33"/>
    <w:rsid w:val="00D67074"/>
    <w:rsid w:val="00D70F57"/>
    <w:rsid w:val="00D716EA"/>
    <w:rsid w:val="00D75B33"/>
    <w:rsid w:val="00D7703D"/>
    <w:rsid w:val="00D83677"/>
    <w:rsid w:val="00D96B9F"/>
    <w:rsid w:val="00D972CD"/>
    <w:rsid w:val="00DA38E9"/>
    <w:rsid w:val="00DA3A98"/>
    <w:rsid w:val="00DA4CB5"/>
    <w:rsid w:val="00DB0788"/>
    <w:rsid w:val="00DB41A4"/>
    <w:rsid w:val="00DB421B"/>
    <w:rsid w:val="00DB477B"/>
    <w:rsid w:val="00DB5316"/>
    <w:rsid w:val="00DC1442"/>
    <w:rsid w:val="00DC2695"/>
    <w:rsid w:val="00DC2A58"/>
    <w:rsid w:val="00DC5126"/>
    <w:rsid w:val="00DD6E6F"/>
    <w:rsid w:val="00E02E10"/>
    <w:rsid w:val="00E101B9"/>
    <w:rsid w:val="00E1301F"/>
    <w:rsid w:val="00E148C6"/>
    <w:rsid w:val="00E16278"/>
    <w:rsid w:val="00E206C0"/>
    <w:rsid w:val="00E22A2E"/>
    <w:rsid w:val="00E2774C"/>
    <w:rsid w:val="00E27FA2"/>
    <w:rsid w:val="00E311FB"/>
    <w:rsid w:val="00E31235"/>
    <w:rsid w:val="00E40CB9"/>
    <w:rsid w:val="00E417BA"/>
    <w:rsid w:val="00E431DD"/>
    <w:rsid w:val="00E435A4"/>
    <w:rsid w:val="00E47CE6"/>
    <w:rsid w:val="00E519E5"/>
    <w:rsid w:val="00E560C9"/>
    <w:rsid w:val="00E65FFB"/>
    <w:rsid w:val="00E67818"/>
    <w:rsid w:val="00E84E47"/>
    <w:rsid w:val="00E907D2"/>
    <w:rsid w:val="00E93CE1"/>
    <w:rsid w:val="00EA0B3B"/>
    <w:rsid w:val="00EA2AF6"/>
    <w:rsid w:val="00EA7225"/>
    <w:rsid w:val="00EA7770"/>
    <w:rsid w:val="00EB4227"/>
    <w:rsid w:val="00EB7C63"/>
    <w:rsid w:val="00EC2861"/>
    <w:rsid w:val="00EC3657"/>
    <w:rsid w:val="00ED6590"/>
    <w:rsid w:val="00ED6A65"/>
    <w:rsid w:val="00EF06C7"/>
    <w:rsid w:val="00EF143C"/>
    <w:rsid w:val="00EF4568"/>
    <w:rsid w:val="00F10FD8"/>
    <w:rsid w:val="00F1325E"/>
    <w:rsid w:val="00F13944"/>
    <w:rsid w:val="00F168D4"/>
    <w:rsid w:val="00F32408"/>
    <w:rsid w:val="00F3611F"/>
    <w:rsid w:val="00F47E3D"/>
    <w:rsid w:val="00F615B0"/>
    <w:rsid w:val="00F64CF5"/>
    <w:rsid w:val="00F71DF6"/>
    <w:rsid w:val="00F73A3F"/>
    <w:rsid w:val="00F7487A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D5996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1D5116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1D511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1D511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1D511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373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85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j.t.d.; A.N. PEK, društvo s ograničenom odgovornošću za graditeljstvo i trgovinu; Mario Vunić; DOM-PLAN d.o.o. za projektiranje građenje i nadzor</izvorni_sadrzaj>
    <derivirana_varijabla naziv="DomainObject.Predmet.StrankaFormated_1">  Mario Strmen-Dvorski zastupanog po punomoćniku Odvjetničko društvo PRIMORAC I PARTNERI, j.t.d.; A.N. PEK, društvo s ograničenom odgovornošću za graditeljstvo i trgovinu; Mario Vunić; DOM-PLAN d.o.o. za projektiranje građenje i nadzor</derivirana_varijabla>
  </DomainObject.Predmet.StrankaFormated>
  <DomainObject.Predmet.StrankaFormatedOIB>
    <izvorni_sadrzaj>  Mario Strmen-Dvorski, OIB 78339792015 zastupanog po punomoćniku Odvjetničko društvo PRIMORAC I PARTNERI, j.t.d.; A.N. PEK, društvo s ograničenom odgovornošću za graditeljstvo i trgovinu, OIB 85001067860; Mario Vunić, OIB 40931749658; DOM-PLAN d.o.o. za projektiranje građenje i nadzor, OIB 31593770711</izvorni_sadrzaj>
    <derivirana_varijabla naziv="DomainObject.Predmet.StrankaFormatedOIB_1">  Mario Strmen-Dvorski, OIB 78339792015 zastupanog po punomoćniku Odvjetničko društvo PRIMORAC I PARTNERI, j.t.d.; A.N. PEK, društvo s ograničenom odgovornošću za graditeljstvo i trgovinu, OIB 85001067860; Mario Vunić, OIB 40931749658; DOM-PLAN d.o.o. za projektiranje građenje i nadzor, OIB 31593770711</derivirana_varijabla>
  </DomainObject.Predmet.StrankaFormatedOIB>
  <DomainObject.Predmet.StrankaFormatedWithAdress>
    <izvorni_sadrzaj> Mario Strmen-Dvorski, Grmoščica 5, 10292 Donji Laduč zastupanog po punomoćniku Odvjetničko društvo PRIMORAC I PARTNERI, j.t.d.; A.N. PEK, društvo s ograničenom odgovornošću za graditeljstvo i trgovinu, Radnička 9/D, 10437 Bestovje; Mario Vunić, Ulica Milana Ogrizovića 18, 10000 Zagreb; DOM-PLAN d.o.o. za projektiranje građenje i nadzor, Laščinska 66, 10000 Zagreb</izvorni_sadrzaj>
    <derivirana_varijabla naziv="DomainObject.Predmet.StrankaFormatedWithAdress_1"> Mario Strmen-Dvorski, Grmoščica 5, 10292 Donji Laduč zastupanog po punomoćniku Odvjetničko društvo PRIMORAC I PARTNERI, j.t.d.; A.N. PEK, društvo s ograničenom odgovornošću za graditeljstvo i trgovinu, Radnička 9/D, 10437 Bestovje; Mario Vunić, Ulica Milana Ogrizovića 18, 10000 Zagreb; DOM-PLAN d.o.o. za projektiranje građenje i nadzor, Laščinska 66, 10000 Zagreb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j.t.d.; A.N. PEK, društvo s ograničenom odgovornošću za graditeljstvo i trgovinu, OIB 85001067860, Radnička 9/D, 10437 Bestovje; Mario Vunić, OIB 40931749658, Ulica Milana Ogrizovića 18, 10000 Zagreb; DOM-PLAN d.o.o. za projektiranje građenje i nadzor, OIB 31593770711, Laščinska 66, 10000 Zagreb</izvorni_sadrzaj>
    <derivirana_varijabla naziv="DomainObject.Predmet.StrankaFormatedWithAdressOIB_1"> Mario Strmen-Dvorski, OIB 78339792015, Grmoščica 5, 10292 Donji Laduč zastupanog po punomoćniku Odvjetničko društvo PRIMORAC I PARTNERI, j.t.d.; A.N. PEK, društvo s ograničenom odgovornošću za graditeljstvo i trgovinu, OIB 85001067860, Radnička 9/D, 10437 Bestovje; Mario Vunić, OIB 40931749658, Ulica Milana Ogrizovića 18, 10000 Zagreb; DOM-PLAN d.o.o. za projektiranje građenje i nadzor, OIB 31593770711, Laščinska 66, 10000 Zagreb</derivirana_varijabla>
  </DomainObject.Predmet.StrankaFormatedWithAdressOIB>
  <DomainObject.Predmet.StrankaWithAdress>
    <izvorni_sadrzaj>Mario Strmen-Dvorski Grmoščica 5,10292 Donji Laduč,A.N. PEK, društvo s ograničenom odgovornošću za graditeljstvo i trgovinu Radnička 9/D,10437 Bestovje,Mario Vunić Ulica Milana Ogrizovića 18,10000 Zagreb,DOM-PLAN d.o.o. za projektiranje građenje i nadzor Laščinska 66,10000 Zagreb</izvorni_sadrzaj>
    <derivirana_varijabla naziv="DomainObject.Predmet.StrankaWithAdress_1">Mario Strmen-Dvorski Grmoščica 5,10292 Donji Laduč,A.N. PEK, društvo s ograničenom odgovornošću za graditeljstvo i trgovinu Radnička 9/D,10437 Bestovje,Mario Vunić Ulica Milana Ogrizovića 18,10000 Zagreb,DOM-PLAN d.o.o. za projektiranje građenje i nadzor Laščinska 66,10000 Zagreb</derivirana_varijabla>
  </DomainObject.Predmet.StrankaWithAdress>
  <DomainObject.Predmet.StrankaWithAdressOIB>
    <izvorni_sadrzaj>Mario Strmen-Dvorski, OIB 78339792015, Grmoščica 5,10292 Donji Laduč,A.N. PEK, društvo s ograničenom odgovornošću za graditeljstvo i trgovinu, OIB 85001067860, Radnička 9/D,10437 Bestovje,Mario Vunić, OIB 40931749658, Ulica Milana Ogrizovića 18,10000 Zagreb,DOM-PLAN d.o.o. za projektiranje građenje i nadzor, OIB 31593770711, Laščinska 66,10000 Zagreb</izvorni_sadrzaj>
    <derivirana_varijabla naziv="DomainObject.Predmet.StrankaWithAdressOIB_1">Mario Strmen-Dvorski, OIB 78339792015, Grmoščica 5,10292 Donji Laduč,A.N. PEK, društvo s ograničenom odgovornošću za graditeljstvo i trgovinu, OIB 85001067860, Radnička 9/D,10437 Bestovje,Mario Vunić, OIB 40931749658, Ulica Milana Ogrizovića 18,10000 Zagreb,DOM-PLAN d.o.o. za projektiranje građenje i nadzor, OIB 31593770711, Laščinska 66,10000 Zagreb</derivirana_varijabla>
  </DomainObject.Predmet.StrankaWithAdressOIB>
  <DomainObject.Predmet.StrankaNazivFormated>
    <izvorni_sadrzaj>Mario Strmen-Dvorski,A.N. PEK, društvo s ograničenom odgovornošću za graditeljstvo i trgovinu,Mario Vunić,DOM-PLAN d.o.o. za projektiranje građenje i nadzor</izvorni_sadrzaj>
    <derivirana_varijabla naziv="DomainObject.Predmet.StrankaNazivFormated_1">Mario Strmen-Dvorski,A.N. PEK, društvo s ograničenom odgovornošću za graditeljstvo i trgovinu,Mario Vunić,DOM-PLAN d.o.o. za projektiranje građenje i nadzor</derivirana_varijabla>
  </DomainObject.Predmet.StrankaNazivFormated>
  <DomainObject.Predmet.StrankaNazivFormatedOIB>
    <izvorni_sadrzaj>Mario Strmen-Dvorski, OIB 78339792015,A.N. PEK, društvo s ograničenom odgovornošću za graditeljstvo i trgovinu, OIB 85001067860,Mario Vunić, OIB 40931749658,DOM-PLAN d.o.o. za projektiranje građenje i nadzor, OIB 31593770711</izvorni_sadrzaj>
    <derivirana_varijabla naziv="DomainObject.Predmet.StrankaNazivFormatedOIB_1">Mario Strmen-Dvorski, OIB 78339792015,A.N. PEK, društvo s ograničenom odgovornošću za graditeljstvo i trgovinu, OIB 85001067860,Mario Vunić, OIB 40931749658,DOM-PLAN d.o.o. za projektiranje građenje i nadzor, OIB 31593770711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Mario Strmen-Dvorski zastupanog po punomoćniku Odvjetničko društvo PRIMORAC I PARTNERI, j.t.d.</item>
      <item>A.N. PEK, društvo s ograničenom odgovornošću za graditeljstvo i trgovinu</item>
      <item>Mario Vunić</item>
      <item>DOM-PLAN d.o.o. za projektiranje građenje i nadzor</item>
    </izvorni_sadrzaj>
    <derivirana_varijabla naziv="DomainObject.Predmet.StrankaListFormated_1">
      <item>Mario Strmen-Dvorski zastupanog po punomoćniku Odvjetničko društvo PRIMORAC I PARTNERI, j.t.d.</item>
      <item>A.N. PEK, društvo s ograničenom odgovornošću za graditeljstvo i trgovinu</item>
      <item>Mario Vunić</item>
      <item>DOM-PLAN d.o.o. za projektiranje građenje i nadzor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  <item>A.N. PEK, društvo s ograničenom odgovornošću za graditeljstvo i trgovinu, OIB 85001067860</item>
      <item>Mario Vunić, OIB 40931749658</item>
      <item>DOM-PLAN d.o.o. za projektiranje građenje i nadzor, OIB 31593770711</item>
    </izvorni_sadrzaj>
    <derivirana_varijabla naziv="DomainObject.Predmet.StrankaListFormatedOIB_1">
      <item>Mario Strmen-Dvorski, OIB 78339792015 zastupanog po punomoćniku Odvjetničko društvo PRIMORAC I PARTNERI, j.t.d.</item>
      <item>A.N. PEK, društvo s ograničenom odgovornošću za graditeljstvo i trgovinu, OIB 85001067860</item>
      <item>Mario Vunić, OIB 40931749658</item>
      <item>DOM-PLAN d.o.o. za projektiranje građenje i nadzor, OIB 31593770711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  <item>A.N. PEK, društvo s ograničenom odgovornošću za graditeljstvo i trgovinu, Radnička 9/D, 10437 Bestovje</item>
      <item>Mario Vunić, Ulica Milana Ogrizovića 18, 10000 Zagreb</item>
      <item>DOM-PLAN d.o.o. za projektiranje građenje i nadzor, Laščinska 66, 10000 Zagreb</item>
    </izvorni_sadrzaj>
    <derivirana_varijabla naziv="DomainObject.Predmet.StrankaListFormatedWithAdress_1">
      <item>Mario Strmen-Dvorski, Grmoščica 5, 10292 Donji Laduč zastupanog po punomoćniku Odvjetničko društvo PRIMORAC I PARTNERI, j.t.d.</item>
      <item>A.N. PEK, društvo s ograničenom odgovornošću za graditeljstvo i trgovinu, Radnička 9/D, 10437 Bestovje</item>
      <item>Mario Vunić, Ulica Milana Ogrizovića 18, 10000 Zagreb</item>
      <item>DOM-PLAN d.o.o. za projektiranje građenje i nadzor, Laščinska 66, 10000 Zagreb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  <item>A.N. PEK, društvo s ograničenom odgovornošću za graditeljstvo i trgovinu, OIB 85001067860, Radnička 9/D, 10437 Bestovje</item>
      <item>Mario Vunić, OIB 40931749658, Ulica Milana Ogrizovića 18, 10000 Zagreb</item>
      <item>DOM-PLAN d.o.o. za projektiranje građenje i nadzor, OIB 31593770711, Laščinska 66, 10000 Zagreb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  <item>A.N. PEK, društvo s ograničenom odgovornošću za graditeljstvo i trgovinu, OIB 85001067860, Radnička 9/D, 10437 Bestovje</item>
      <item>Mario Vunić, OIB 40931749658, Ulica Milana Ogrizovića 18, 10000 Zagreb</item>
      <item>DOM-PLAN d.o.o. za projektiranje građenje i nadzor, OIB 31593770711, Laščinska 66, 10000 Zagreb</item>
    </derivirana_varijabla>
  </DomainObject.Predmet.StrankaListFormatedWithAdressOIB>
  <DomainObject.Predmet.StrankaListNazivFormated>
    <izvorni_sadrzaj>
      <item>Mario Strmen-Dvorski</item>
      <item>A.N. PEK, društvo s ograničenom odgovornošću za graditeljstvo i trgovinu</item>
      <item>Mario Vunić</item>
      <item>DOM-PLAN d.o.o. za projektiranje građenje i nadzor</item>
    </izvorni_sadrzaj>
    <derivirana_varijabla naziv="DomainObject.Predmet.StrankaListNazivFormated_1">
      <item>Mario Strmen-Dvorski</item>
      <item>A.N. PEK, društvo s ograničenom odgovornošću za graditeljstvo i trgovinu</item>
      <item>Mario Vunić</item>
      <item>DOM-PLAN d.o.o. za projektiranje građenje i nadzor</item>
    </derivirana_varijabla>
  </DomainObject.Predmet.StrankaListNazivFormated>
  <DomainObject.Predmet.StrankaListNazivFormatedOIB>
    <izvorni_sadrzaj>
      <item>Mario Strmen-Dvorski, OIB 78339792015</item>
      <item>A.N. PEK, društvo s ograničenom odgovornošću za graditeljstvo i trgovinu, OIB 85001067860</item>
      <item>Mario Vunić, OIB 40931749658</item>
      <item>DOM-PLAN d.o.o. za projektiranje građenje i nadzor, OIB 31593770711</item>
    </izvorni_sadrzaj>
    <derivirana_varijabla naziv="DomainObject.Predmet.StrankaListNazivFormatedOIB_1">
      <item>Mario Strmen-Dvorski, OIB 78339792015</item>
      <item>A.N. PEK, društvo s ograničenom odgovornošću za graditeljstvo i trgovinu, OIB 85001067860</item>
      <item>Mario Vunić, OIB 40931749658</item>
      <item>DOM-PLAN d.o.o. za projektiranje građenje i nadzor, OIB 31593770711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  <item>Maja Buhin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  <item>Maja Buhin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ODJEL, OIB 16488001145</item>
      <item>Luka Raguž, OIB 12948326065</item>
      <item>Mato Krmek</item>
      <item>J&amp;T banka d.d., OIB 38182927268</item>
      <item>Maja Buhin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ODJEL, OIB 16488001145</item>
      <item>Luka Raguž, OIB 12948326065</item>
      <item>Mato Krmek</item>
      <item>J&amp;T banka d.d., OIB 38182927268</item>
      <item>Maja Buhin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  <item>J&amp;T banka d.d., Aleja Kralja Zvonimira 1, 42000 Varaždin</item>
      <item>Maja Buhin, Kneza Borne 14, 10000 Zagreb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  <item>J&amp;T banka d.d., Aleja Kralja Zvonimira 1, 42000 Varaždin</item>
      <item>Maja Buhin, Kneza Borne 14, 10000 Zagreb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ODJEL, OIB 16488001145</item>
      <item>Luka Raguž, OIB 12948326065, Ivane Brlić-Mažuranić 82a, 10000 Zagreb</item>
      <item>Mato Krmek, Kennedyev trg 6b, 10000 Zagreb</item>
      <item>J&amp;T banka d.d., OIB 38182927268, Aleja Kralja Zvonimira 1, 42000 Varaždin</item>
      <item>Maja Buhin, Kneza Borne 14, 10000 Zagreb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ODJEL, OIB 16488001145</item>
      <item>Luka Raguž, OIB 12948326065, Ivane Brlić-Mažuranić 82a, 10000 Zagreb</item>
      <item>Mato Krmek, Kennedyev trg 6b, 10000 Zagreb</item>
      <item>J&amp;T banka d.d., OIB 38182927268, Aleja Kralja Zvonimira 1, 42000 Varaždin</item>
      <item>Maja Buhin, Kneza Borne 14, 10000 Zagreb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  <item>Maja Buhin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  <item>Maja Buhin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ODJEL, OIB 16488001145</item>
      <item>Luka Raguž, OIB 12948326065</item>
      <item>Mato Krmek</item>
      <item>J&amp;T banka d.d., OIB 38182927268</item>
      <item>Maja Buhin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ODJEL, OIB 16488001145</item>
      <item>Luka Raguž, OIB 12948326065</item>
      <item>Mato Krmek</item>
      <item>J&amp;T banka d.d., OIB 38182927268</item>
      <item>Maja Buhin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 i dr.</izvorni_sadrzaj>
    <derivirana_varijabla naziv="DomainObject.Predmet.StrankaIDrugi_1">Mario Strmen-Dvorski i dr.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 i dr.</izvorni_sadrzaj>
    <derivirana_varijabla naziv="DomainObject.Predmet.StrankaIDrugiAdressOIB_1">Mario Strmen-Dvorski, OIB 78339792015, Grmoščica 5, 10292 Donji Laduč i dr.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  <item>A.N. PEK, društvo s ograničenom odgovornošću za graditeljstvo i trgovinu</item>
      <item>Mario Vunić</item>
      <item>Maja Buhin</item>
      <item>DOM-PLAN d.o.o. za projektiranje građenje i nadzor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  <item>A.N. PEK, društvo s ograničenom odgovornošću za graditeljstvo i trgovinu</item>
      <item>Mario Vunić</item>
      <item>Maja Buhin</item>
      <item>DOM-PLAN d.o.o. za projektiranje građenje i nadzor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ODJEL, OIB 16488001145</item>
      <item>Luka Raguž, OIB 12948326065, Ivane Brlić-Mažuranić 82a,10000 Zagreb</item>
      <item>Mato Krmek, Kennedyev trg 6b,10000 Zagreb</item>
      <item>J&amp;T banka d.d., OIB 38182927268, Aleja Kralja Zvonimira 1,42000 Varaždin</item>
      <item>A.N. PEK, društvo s ograničenom odgovornošću za graditeljstvo i trgovinu, OIB 85001067860, Radnička 9/D,10437 Bestovje</item>
      <item>Mario Vunić, OIB 40931749658, Ulica Milana Ogrizovića 18,10000 Zagreb</item>
      <item>Maja Buhin, Kneza Borne 14,10000 Zagreb</item>
      <item>DOM-PLAN d.o.o. za projektiranje građenje i nadzor, OIB 31593770711, Laščinska 66,10000 Zagreb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ODJEL, OIB 16488001145</item>
      <item>Luka Raguž, OIB 12948326065, Ivane Brlić-Mažuranić 82a,10000 Zagreb</item>
      <item>Mato Krmek, Kennedyev trg 6b,10000 Zagreb</item>
      <item>J&amp;T banka d.d., OIB 38182927268, Aleja Kralja Zvonimira 1,42000 Varaždin</item>
      <item>A.N. PEK, društvo s ograničenom odgovornošću za graditeljstvo i trgovinu, OIB 85001067860, Radnička 9/D,10437 Bestovje</item>
      <item>Mario Vunić, OIB 40931749658, Ulica Milana Ogrizovića 18,10000 Zagreb</item>
      <item>Maja Buhin, Kneza Borne 14,10000 Zagreb</item>
      <item>DOM-PLAN d.o.o. za projektiranje građenje i nadzor, OIB 31593770711, Laščinska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16488001145</item>
      <item>, OIB 12948326065</item>
      <item>, OIB null</item>
      <item>, OIB 38182927268</item>
      <item>, OIB 85001067860</item>
      <item>, OIB 40931749658</item>
      <item>, OIB null</item>
      <item>, OIB 31593770711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16488001145</item>
      <item>, OIB 12948326065</item>
      <item>, OIB null</item>
      <item>, OIB 38182927268</item>
      <item>, OIB 85001067860</item>
      <item>, OIB 40931749658</item>
      <item>, OIB null</item>
      <item>, OIB 31593770711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914</properties:Characters>
  <properties:Lines>35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2019-07-10T11:55:00Z</dcterms:created>
  <dc:creator>kraljicn</dc:creator>
  <cp:lastModifiedBy>Vinka Mihalinčić</cp:lastModifiedBy>
  <cp:lastPrinted>2019-07-10T12:02:00Z</cp:lastPrinted>
  <dcterms:modified xmlns:xsi="http://www.w3.org/2001/XMLSchema-instance" xsi:type="dcterms:W3CDTF">2019-07-10T12:02:00Z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(St-439-14-zaključak_o_predaji_nekretnine_kao_kupcu - DOM PLAN.docx)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