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ee3b" w14:paraId="44dee3b" w:rsidRDefault="00F41282" w:rsidP="00910611" w:rsidR="00F412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282" w:rsidP="00910611" w:rsidR="00F41282">
      <w:r>
        <w:rPr>
          <w:rFonts w:eastAsia="MS Mincho"/>
        </w:rPr>
        <w:t>REPUBLIKA HRVATSKA</w:t>
      </w:r>
    </w:p>
    <w:p w:rsidRDefault="00F41282" w:rsidP="00910611" w:rsidR="00F41282">
      <w:r>
        <w:rPr>
          <w:rFonts w:eastAsia="MS Mincho"/>
        </w:rPr>
        <w:t>TRGOVAČKI SUD U RIJECI</w:t>
      </w:r>
    </w:p>
    <w:p w:rsidRDefault="00F41282" w:rsidR="00F4128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31989" w:rsidP="008965DC" w:rsidR="00C31989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7B688B" w:rsidP="007B688B" w:rsidR="007B688B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6130E6">
        <w:rPr>
          <w:bCs/>
        </w:rPr>
        <w:t>EURO NOVALJA</w:t>
      </w:r>
      <w:r w:rsidR="006130E6">
        <w:t xml:space="preserve"> jednostavno društvo s ograničenom odgovornošću za ugostiteljstvo Novalja, Orlje 42, OIB: 91351966344, MBS: 040341131</w:t>
      </w:r>
      <w:r>
        <w:t>, dana</w:t>
      </w:r>
      <w:r w:rsidR="006130E6">
        <w:t xml:space="preserve"> 7</w:t>
      </w:r>
      <w:r w:rsidR="000A7C37">
        <w:t xml:space="preserve">. travnja </w:t>
      </w:r>
      <w:r w:rsidR="007D36BB">
        <w:t>2017</w:t>
      </w:r>
      <w:r>
        <w:t xml:space="preserve">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D61648" w:rsidP="00B20B9B" w:rsidR="00D61648" w:rsidRPr="000B7560">
      <w:pPr>
        <w:ind w:firstLine="1440"/>
        <w:jc w:val="both"/>
      </w:pPr>
      <w:r w:rsidRPr="000A7C37">
        <w:t xml:space="preserve">Privremenom stečajnom upravitelju </w:t>
      </w:r>
      <w:r w:rsidR="006130E6">
        <w:t>Blaženki Prpić, OIB: 58591486513, Corrado Ilijasich 21, Rijeka</w:t>
      </w:r>
      <w:r w:rsidR="0073588E" w:rsidRPr="000A7C37">
        <w:t xml:space="preserve"> određuje se jednokratna nagrada za poslove obavljene u prethodnom</w:t>
      </w:r>
      <w:r w:rsidR="0073588E" w:rsidRPr="000B7560">
        <w:t xml:space="preserve"> postupku u iznosu </w:t>
      </w:r>
      <w:r w:rsidR="00A972F7" w:rsidRPr="000B7560">
        <w:t xml:space="preserve">od </w:t>
      </w:r>
      <w:r w:rsidR="00A0308A">
        <w:t>4</w:t>
      </w:r>
      <w:r w:rsidR="00A71FB8" w:rsidRPr="000B7560">
        <w:t>.000,00</w:t>
      </w:r>
      <w:r w:rsidR="00EF1D21" w:rsidRPr="000B7560">
        <w:t xml:space="preserve"> kn </w:t>
      </w:r>
      <w:r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A7C37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6130E6">
        <w:t>992</w:t>
      </w:r>
      <w:r w:rsidR="00B20B9B">
        <w:t>/2016-</w:t>
      </w:r>
      <w:r w:rsidR="007D36BB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7D36BB">
        <w:t>1</w:t>
      </w:r>
      <w:r w:rsidR="006130E6">
        <w:t>2</w:t>
      </w:r>
      <w:r w:rsidR="007D36BB">
        <w:t>. prosinca</w:t>
      </w:r>
      <w:r w:rsidR="00B20B9B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6130E6">
        <w:rPr>
          <w:bCs/>
        </w:rPr>
        <w:t>EURO NOVALJA</w:t>
      </w:r>
      <w:r w:rsidR="006130E6">
        <w:t xml:space="preserve"> jednostavno društvo s ograničenom odgovornošću za ugostiteljstvo Novalja, Orlje 42, OIB: 91351966344, MBS: 040341131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6130E6">
        <w:t>992</w:t>
      </w:r>
      <w:r w:rsidR="00B20B9B">
        <w:t>/2016-</w:t>
      </w:r>
      <w:r w:rsidR="006130E6">
        <w:t>6</w:t>
      </w:r>
      <w:r w:rsidR="00A71FB8" w:rsidRPr="000B7560">
        <w:t xml:space="preserve"> od </w:t>
      </w:r>
      <w:r w:rsidR="000A7C37">
        <w:t>27. siječnja 2017</w:t>
      </w:r>
      <w:r w:rsidRPr="000B7560">
        <w:t>. godine</w:t>
      </w:r>
      <w:r w:rsidR="0073588E" w:rsidRPr="000B7560">
        <w:rPr>
          <w:bCs/>
        </w:rPr>
        <w:t xml:space="preserve"> je imenovan privremeni stečajni upravitelj </w:t>
      </w:r>
      <w:r w:rsidR="006130E6">
        <w:t>Blaženka Prpić, OIB: 58591486513, Corrado Ilijasich 21, Rijeka</w:t>
      </w:r>
      <w:r w:rsidR="0073588E" w:rsidRPr="000A7C37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6130E6">
        <w:rPr>
          <w:bCs/>
        </w:rPr>
        <w:t>1. ožujka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B20B9B" w:rsidP="000A7C37" w:rsidR="00B20B9B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(dalje: SZ, objavljen u NN 71/15)</w:t>
      </w:r>
      <w:r w:rsidRPr="000B7560">
        <w:t xml:space="preserve"> u svezi sa člankom 119. stavak 6. SZ-a, valjalo je riješiti kao u </w:t>
      </w:r>
      <w:r w:rsidR="000A7C37">
        <w:t>izreci</w:t>
      </w:r>
      <w:r w:rsidRPr="000B7560">
        <w:t>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6130E6">
        <w:t>7</w:t>
      </w:r>
      <w:r w:rsidR="000A7C37">
        <w:t>. travnj</w:t>
      </w:r>
      <w:r w:rsidR="007B688B">
        <w:t>a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6130E6">
        <w:t>7</w:t>
      </w:r>
      <w:r w:rsidR="000A7C37">
        <w:t>. travnja</w:t>
      </w:r>
      <w:r w:rsidR="00245085" w:rsidRPr="000B7560">
        <w:t xml:space="preserve">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AD1" w:rsidR="00A95AD1">
      <w:r>
        <w:separator/>
      </w:r>
    </w:p>
  </w:endnote>
  <w:endnote w:id="0" w:type="continuationSeparator">
    <w:p w:rsidRDefault="00A95AD1" w:rsidR="00A95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2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AD1" w:rsidR="00A95AD1">
      <w:r>
        <w:separator/>
      </w:r>
    </w:p>
  </w:footnote>
  <w:footnote w:id="0" w:type="continuationSeparator">
    <w:p w:rsidRDefault="00A95AD1" w:rsidR="00A95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6130E6">
      <w:t>992</w:t>
    </w:r>
    <w:r w:rsidR="00B20B9B">
      <w:t>/2016</w:t>
    </w:r>
    <w:r w:rsidR="00C31989">
      <w:t>-11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A7C37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6CD5"/>
    <w:rsid w:val="00370F67"/>
    <w:rsid w:val="003A38C8"/>
    <w:rsid w:val="003B2888"/>
    <w:rsid w:val="003C151A"/>
    <w:rsid w:val="003C173C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30E6"/>
    <w:rsid w:val="006155DB"/>
    <w:rsid w:val="00645E69"/>
    <w:rsid w:val="00646458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30514"/>
    <w:rsid w:val="00A521BC"/>
    <w:rsid w:val="00A63AAE"/>
    <w:rsid w:val="00A71FB8"/>
    <w:rsid w:val="00A95AD1"/>
    <w:rsid w:val="00A972F7"/>
    <w:rsid w:val="00AE61BD"/>
    <w:rsid w:val="00AF3BFB"/>
    <w:rsid w:val="00B029EF"/>
    <w:rsid w:val="00B073DD"/>
    <w:rsid w:val="00B17D82"/>
    <w:rsid w:val="00B20B9B"/>
    <w:rsid w:val="00BC3D8C"/>
    <w:rsid w:val="00C31989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41282"/>
    <w:rsid w:val="00F65AF2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1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128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41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128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NOVALJA j.d.o.o.</izvorni_sadrzaj>
    <derivirana_varijabla naziv="DomainObject.Predmet.ProtustrankaFormated_1">  EURO NOVALJA j.d.o.o.</derivirana_varijabla>
  </DomainObject.Predmet.ProtustrankaFormated>
  <DomainObject.Predmet.ProtustrankaFormatedOIB>
    <izvorni_sadrzaj>  EURO NOVALJA j.d.o.o., OIB 91351966344</izvorni_sadrzaj>
    <derivirana_varijabla naziv="DomainObject.Predmet.ProtustrankaFormatedOIB_1">  EURO NOVALJA j.d.o.o., OIB 91351966344</derivirana_varijabla>
  </DomainObject.Predmet.ProtustrankaFormatedOIB>
  <DomainObject.Predmet.ProtustrankaFormatedWithAdress>
    <izvorni_sadrzaj> EURO NOVALJA j.d.o.o., Orlje 42, 53291 Novalja</izvorni_sadrzaj>
    <derivirana_varijabla naziv="DomainObject.Predmet.ProtustrankaFormatedWithAdress_1"> EURO NOVALJA j.d.o.o., Orlje 42, 53291 Novalja</derivirana_varijabla>
  </DomainObject.Predmet.ProtustrankaFormatedWithAdress>
  <DomainObject.Predmet.ProtustrankaFormatedWithAdressOIB>
    <izvorni_sadrzaj> EURO NOVALJA j.d.o.o., OIB 91351966344, Orlje 42, 53291 Novalja</izvorni_sadrzaj>
    <derivirana_varijabla naziv="DomainObject.Predmet.ProtustrankaFormatedWithAdressOIB_1"> EURO NOVALJA j.d.o.o., OIB 91351966344, Orlje 42, 53291 Novalja</derivirana_varijabla>
  </DomainObject.Predmet.ProtustrankaFormatedWithAdressOIB>
  <DomainObject.Predmet.ProtustrankaWithAdress>
    <izvorni_sadrzaj>EURO NOVALJA j.d.o.o. Orlje 42, 53291 Novalja</izvorni_sadrzaj>
    <derivirana_varijabla naziv="DomainObject.Predmet.ProtustrankaWithAdress_1">EURO NOVALJA j.d.o.o. Orlje 42, 53291 Novalja</derivirana_varijabla>
  </DomainObject.Predmet.ProtustrankaWithAdress>
  <DomainObject.Predmet.ProtustrankaWithAdressOIB>
    <izvorni_sadrzaj>EURO NOVALJA j.d.o.o., OIB 91351966344, Orlje 42, 53291 Novalja</izvorni_sadrzaj>
    <derivirana_varijabla naziv="DomainObject.Predmet.ProtustrankaWithAdressOIB_1">EURO NOVALJA j.d.o.o., OIB 91351966344, Orlje 42, 53291 Novalja</derivirana_varijabla>
  </DomainObject.Predmet.ProtustrankaWithAdressOIB>
  <DomainObject.Predmet.ProtustrankaNazivFormated>
    <izvorni_sadrzaj>EURO NOVALJA j.d.o.o.</izvorni_sadrzaj>
    <derivirana_varijabla naziv="DomainObject.Predmet.ProtustrankaNazivFormated_1">EURO NOVALJA j.d.o.o.</derivirana_varijabla>
  </DomainObject.Predmet.ProtustrankaNazivFormated>
  <DomainObject.Predmet.ProtustrankaNazivFormatedOIB>
    <izvorni_sadrzaj>EURO NOVALJA j.d.o.o., OIB 91351966344</izvorni_sadrzaj>
    <derivirana_varijabla naziv="DomainObject.Predmet.ProtustrankaNazivFormatedOIB_1">EURO NOVALJA j.d.o.o., OIB 91351966344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NOVALJA j.d.o.o.</item>
    </izvorni_sadrzaj>
    <derivirana_varijabla naziv="DomainObject.Predmet.ProtuStrankaListFormated_1">
      <item>EURO NOVALJA j.d.o.o.</item>
    </derivirana_varijabla>
  </DomainObject.Predmet.ProtuStrankaListFormated>
  <DomainObject.Predmet.ProtuStrankaListFormatedOIB>
    <izvorni_sadrzaj>
      <item>EURO NOVALJA j.d.o.o., OIB 91351966344</item>
    </izvorni_sadrzaj>
    <derivirana_varijabla naziv="DomainObject.Predmet.ProtuStrankaListFormatedOIB_1">
      <item>EURO NOVALJA j.d.o.o., OIB 91351966344</item>
    </derivirana_varijabla>
  </DomainObject.Predmet.ProtuStrankaListFormatedOIB>
  <DomainObject.Predmet.ProtuStrankaListFormatedWithAdress>
    <izvorni_sadrzaj>
      <item>EURO NOVALJA j.d.o.o., Orlje 42, 53291 Novalja</item>
    </izvorni_sadrzaj>
    <derivirana_varijabla naziv="DomainObject.Predmet.ProtuStrankaListFormatedWithAdress_1">
      <item>EURO NOVALJA j.d.o.o., Orlje 42, 53291 Novalja</item>
    </derivirana_varijabla>
  </DomainObject.Predmet.ProtuStrankaListFormatedWithAdress>
  <DomainObject.Predmet.ProtuStrankaListFormatedWithAdressOIB>
    <izvorni_sadrzaj>
      <item>EURO NOVALJA j.d.o.o., OIB 91351966344, Orlje 42, 53291 Novalja</item>
    </izvorni_sadrzaj>
    <derivirana_varijabla naziv="DomainObject.Predmet.ProtuStrankaListFormatedWithAdressOIB_1">
      <item>EURO NOVALJA j.d.o.o., OIB 91351966344, Orlje 42, 53291 Novalja</item>
    </derivirana_varijabla>
  </DomainObject.Predmet.ProtuStrankaListFormatedWithAdressOIB>
  <DomainObject.Predmet.ProtuStrankaListNazivFormated>
    <izvorni_sadrzaj>
      <item>EURO NOVALJA j.d.o.o.</item>
    </izvorni_sadrzaj>
    <derivirana_varijabla naziv="DomainObject.Predmet.ProtuStrankaListNazivFormated_1">
      <item>EURO NOVALJA j.d.o.o.</item>
    </derivirana_varijabla>
  </DomainObject.Predmet.ProtuStrankaListNazivFormated>
  <DomainObject.Predmet.ProtuStrankaListNazivFormatedOIB>
    <izvorni_sadrzaj>
      <item>EURO NOVALJA j.d.o.o., OIB 91351966344</item>
    </izvorni_sadrzaj>
    <derivirana_varijabla naziv="DomainObject.Predmet.ProtuStrankaListNazivFormatedOIB_1">
      <item>EURO NOVALJA j.d.o.o., OIB 91351966344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NOVALJA j.d.o.o.</izvorni_sadrzaj>
    <derivirana_varijabla naziv="DomainObject.Predmet.ProtustrankaIDrugi_1">EURO NOVALJA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NOVALJA j.d.o.o., OIB 91351966344, Orlje 42, 53291 Novalja</izvorni_sadrzaj>
    <derivirana_varijabla naziv="DomainObject.Predmet.ProtustrankaIDrugiAdressOIB_1">EURO NOVALJA j.d.o.o., OIB 91351966344, Orlje 42,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NOVALJA j.d.o.o.</item>
    </izvorni_sadrzaj>
    <derivirana_varijabla naziv="DomainObject.Predmet.SudioniciListNaziv_1">
      <item>FINA  Rijeka</item>
      <item>EURO NOVALJA j.d.o.o.</item>
    </derivirana_varijabla>
  </DomainObject.Predmet.SudioniciListNaziv>
  <DomainObject.Predmet.SudioniciListAdressOIB>
    <izvorni_sadrzaj>
      <item>FINA  Rijeka, OIB 85821130368, Frana Kurelca 8,51000 Rijeka</item>
      <item>EURO NOVALJA j.d.o.o., OIB 91351966344, Orlje 42,53291 Novalja</item>
    </izvorni_sadrzaj>
    <derivirana_varijabla naziv="DomainObject.Predmet.SudioniciListAdressOIB_1">
      <item>FINA  Rijeka, OIB 85821130368, Frana Kurelca 8,51000 Rijeka</item>
      <item>EURO NOVALJA j.d.o.o., OIB 91351966344, Orlje 42,53291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91351966344</item>
    </izvorni_sadrzaj>
    <derivirana_varijabla naziv="DomainObject.Predmet.SudioniciListNazivOIB_1">
      <item>, OIB 85821130368</item>
      <item>, OIB 91351966344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C13D4-6E60-462C-9E49-3ADAD3481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337</properties:Words>
  <properties:Characters>1808</properties:Characters>
  <properties:Lines>59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2017-04-07T09:03:00Z</dcterms:created>
  <dc:creator>M San Grupa</dc:creator>
  <cp:lastModifiedBy>Danijela Fumić</cp:lastModifiedBy>
  <cp:lastPrinted>2017-04-07T09:02:00Z</cp:lastPrinted>
  <dcterms:modified xmlns:xsi="http://www.w3.org/2001/XMLSchema-instance" xsi:type="dcterms:W3CDTF">2017-04-07T09:03:00Z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